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72b6" w14:paraId="d0f72b6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F1A5A">
        <w:rPr>
          <w:b/>
        </w:rPr>
        <w:t>70</w:t>
      </w:r>
      <w:r w:rsidR="005148F6">
        <w:rPr>
          <w:b/>
        </w:rPr>
        <w:t>4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904B1">
        <w:rPr>
          <w:lang w:val="hr-HR"/>
        </w:rPr>
        <w:t xml:space="preserve">  </w:t>
      </w:r>
      <w:r w:rsidR="005148F6" w:rsidRPr="005148F6">
        <w:rPr>
          <w:lang w:val="hr-HR"/>
        </w:rPr>
        <w:t>FIDAG, društvo s ograničenom odgovornošću za građevinarstvo, trgovinu, uvoz-izvoz</w:t>
      </w:r>
      <w:r w:rsidR="00BF1A5A">
        <w:rPr>
          <w:lang w:val="hr-HR"/>
        </w:rPr>
        <w:t xml:space="preserve">, </w:t>
      </w:r>
      <w:r w:rsidR="005148F6">
        <w:rPr>
          <w:lang w:val="hr-HR"/>
        </w:rPr>
        <w:t xml:space="preserve">OIB: </w:t>
      </w:r>
      <w:r w:rsidR="005148F6" w:rsidRPr="005148F6">
        <w:rPr>
          <w:lang w:val="hr-HR"/>
        </w:rPr>
        <w:t>91330316273</w:t>
      </w:r>
      <w:r w:rsidR="005148F6">
        <w:rPr>
          <w:lang w:val="hr-HR"/>
        </w:rPr>
        <w:t xml:space="preserve">, Vukovarska ulica 164, Split, </w:t>
      </w:r>
      <w:r w:rsidR="00BF0C65">
        <w:rPr>
          <w:lang w:val="hr-HR"/>
        </w:rPr>
        <w:t>dana</w:t>
      </w:r>
      <w:r w:rsidR="008A149A">
        <w:rPr>
          <w:lang w:val="hr-HR"/>
        </w:rPr>
        <w:t xml:space="preserve"> 1</w:t>
      </w:r>
      <w:r w:rsidR="00BF1A5A">
        <w:rPr>
          <w:lang w:val="hr-HR"/>
        </w:rPr>
        <w:t>4</w:t>
      </w:r>
      <w:r w:rsidR="00D817C9">
        <w:rPr>
          <w:lang w:val="hr-HR"/>
        </w:rPr>
        <w:t>.</w:t>
      </w:r>
      <w:r w:rsidR="008A149A">
        <w:rPr>
          <w:lang w:val="hr-HR"/>
        </w:rPr>
        <w:t xml:space="preserve"> rujna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172452">
        <w:rPr>
          <w:lang w:val="hr-HR"/>
        </w:rPr>
        <w:t xml:space="preserve"> </w:t>
      </w:r>
      <w:r w:rsidR="005148F6" w:rsidRPr="005148F6">
        <w:rPr>
          <w:lang w:val="hr-HR"/>
        </w:rPr>
        <w:t>FIDAG, društvo s ograničenom odgovornošću za građevinarstvo, trgovinu, uvoz-izvoz</w:t>
      </w:r>
      <w:r w:rsidR="005148F6">
        <w:rPr>
          <w:lang w:val="hr-HR"/>
        </w:rPr>
        <w:t xml:space="preserve">, OIB: </w:t>
      </w:r>
      <w:r w:rsidR="005148F6" w:rsidRPr="005148F6">
        <w:rPr>
          <w:lang w:val="hr-HR"/>
        </w:rPr>
        <w:t>91330316273</w:t>
      </w:r>
      <w:r w:rsidR="005148F6">
        <w:rPr>
          <w:lang w:val="hr-HR"/>
        </w:rPr>
        <w:t>, Vukovarska ulica 164, Split</w:t>
      </w:r>
      <w:r w:rsidR="00172452">
        <w:rPr>
          <w:lang w:val="hr-HR"/>
        </w:rPr>
        <w:t xml:space="preserve"> </w:t>
      </w:r>
      <w:r w:rsidR="00010A33">
        <w:rPr>
          <w:lang w:val="hr-HR"/>
        </w:rPr>
        <w:t>,</w:t>
      </w:r>
      <w:r w:rsidR="00A27957">
        <w:rPr>
          <w:lang w:val="hr-HR"/>
        </w:rPr>
        <w:t xml:space="preserve">dana </w:t>
      </w:r>
      <w:r w:rsidR="00BF1A5A">
        <w:rPr>
          <w:lang w:val="hr-HR"/>
        </w:rPr>
        <w:t>03.09.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5148F6">
        <w:rPr>
          <w:rFonts w:eastAsia="Calibri"/>
        </w:rPr>
        <w:t>6.295,04</w:t>
      </w:r>
      <w:r w:rsidR="0094256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8A149A">
        <w:rPr>
          <w:lang w:val="hr-HR"/>
        </w:rPr>
        <w:t>1</w:t>
      </w:r>
      <w:r w:rsidR="00BF1A5A">
        <w:rPr>
          <w:lang w:val="hr-HR"/>
        </w:rPr>
        <w:t>4</w:t>
      </w:r>
      <w:r w:rsidR="008A149A">
        <w:rPr>
          <w:lang w:val="hr-HR"/>
        </w:rPr>
        <w:t xml:space="preserve">.rujna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1D9F"/>
    <w:rsid w:val="00B24F10"/>
    <w:rsid w:val="00B33BD5"/>
    <w:rsid w:val="00B37D02"/>
    <w:rsid w:val="00B476C5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6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6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6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6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6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6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6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6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St-704/2018</izvorni_sadrzaj>
    <derivirana_varijabla naziv="DomainObject.Predmet.OznakaBroj_1">St-704/2018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FIDAG, društvo s ograničenom odgovornošću za građevinarstvo, trgovinu, uvoz-izvoz</izvorni_sadrzaj>
    <derivirana_varijabla naziv="DomainObject.Predmet.ProtustrankaFormated_1">  FIDAG, društvo s ograničenom odgovornošću za građevinarstvo, trgovinu, uvoz-izvoz</derivirana_varijabla>
  </DomainObject.Predmet.ProtustrankaFormated>
  <DomainObject.Predmet.ProtustrankaFormatedOIB>
    <izvorni_sadrzaj>  FIDAG, društvo s ograničenom odgovornošću za građevinarstvo, trgovinu, uvoz-izvoz, OIB 91330316273</izvorni_sadrzaj>
    <derivirana_varijabla naziv="DomainObject.Predmet.ProtustrankaFormatedOIB_1">  FIDAG, društvo s ograničenom odgovornošću za građevinarstvo, trgovinu, uvoz-izvoz, OIB 91330316273</derivirana_varijabla>
  </DomainObject.Predmet.ProtustrankaFormatedOIB>
  <DomainObject.Predmet.ProtustrankaFormatedWithAdress>
    <izvorni_sadrzaj> FIDAG, društvo s ograničenom odgovornošću za građevinarstvo, trgovinu, uvoz-izvoz, Vukovarska ulica 164, 21000 Split</izvorni_sadrzaj>
    <derivirana_varijabla naziv="DomainObject.Predmet.ProtustrankaFormatedWithAdress_1"> FIDAG, društvo s ograničenom odgovornošću za građevinarstvo, trgovinu, uvoz-izvoz, Vukovarska ulica 164, 21000 Split</derivirana_varijabla>
  </DomainObject.Predmet.ProtustrankaFormatedWithAdress>
  <DomainObject.Predmet.ProtustrankaFormatedWithAdressOIB>
    <izvorni_sadrzaj> FIDAG, društvo s ograničenom odgovornošću za građevinarstvo, trgovinu, uvoz-izvoz, OIB 91330316273, Vukovarska ulica 164, 21000 Split</izvorni_sadrzaj>
    <derivirana_varijabla naziv="DomainObject.Predmet.ProtustrankaFormatedWithAdressOIB_1"> FIDAG, društvo s ograničenom odgovornošću za građevinarstvo, trgovinu, uvoz-izvoz, OIB 91330316273, Vukovarska ulica 164, 21000 Split</derivirana_varijabla>
  </DomainObject.Predmet.ProtustrankaFormatedWithAdressOIB>
  <DomainObject.Predmet.ProtustrankaWithAdress>
    <izvorni_sadrzaj>FIDAG, društvo s ograničenom odgovornošću za građevinarstvo, trgovinu, uvoz-izvoz Vukovarska ulica 164, 21000 Split</izvorni_sadrzaj>
    <derivirana_varijabla naziv="DomainObject.Predmet.ProtustrankaWithAdress_1">FIDAG, društvo s ograničenom odgovornošću za građevinarstvo, trgovinu, uvoz-izvoz Vukovarska ulica 164, 21000 Split</derivirana_varijabla>
  </DomainObject.Predmet.ProtustrankaWithAdress>
  <DomainObject.Predmet.ProtustrankaWithAdressOIB>
    <izvorni_sadrzaj>FIDAG, društvo s ograničenom odgovornošću za građevinarstvo, trgovinu, uvoz-izvoz, OIB 91330316273, Vukovarska ulica 164, 21000 Split</izvorni_sadrzaj>
    <derivirana_varijabla naziv="DomainObject.Predmet.ProtustrankaWithAdressOIB_1">FIDAG, društvo s ograničenom odgovornošću za građevinarstvo, trgovinu, uvoz-izvoz, OIB 91330316273, Vukovarska ulica 164, 21000 Split</derivirana_varijabla>
  </DomainObject.Predmet.ProtustrankaWithAdressOIB>
  <DomainObject.Predmet.ProtustrankaNazivFormated>
    <izvorni_sadrzaj>FIDAG, društvo s ograničenom odgovornošću za građevinarstvo, trgovinu, uvoz-izvoz</izvorni_sadrzaj>
    <derivirana_varijabla naziv="DomainObject.Predmet.ProtustrankaNazivFormated_1">FIDAG, društvo s ograničenom odgovornošću za građevinarstvo, trgovinu, uvoz-izvoz</derivirana_varijabla>
  </DomainObject.Predmet.ProtustrankaNazivFormated>
  <DomainObject.Predmet.ProtustrankaNazivFormatedOIB>
    <izvorni_sadrzaj>FIDAG, društvo s ograničenom odgovornošću za građevinarstvo, trgovinu, uvoz-izvoz, OIB 91330316273</izvorni_sadrzaj>
    <derivirana_varijabla naziv="DomainObject.Predmet.ProtustrankaNazivFormatedOIB_1">FIDAG, društvo s ograničenom odgovornošću za građevinarstvo, trgovinu, uvoz-izvoz, OIB 91330316273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6295.04</izvorni_sadrzaj>
    <derivirana_varijabla naziv="DomainObject.Predmet.TrenutnaVrijednost_1">6295.04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FIDAG, društvo s ograničenom odgovornošću za građevinarstvo, trgovinu, uvoz-izvoz</item>
    </izvorni_sadrzaj>
    <derivirana_varijabla naziv="DomainObject.Predmet.ProtuStrankaListFormated_1">
      <item>FIDAG, društvo s ograničenom odgovornošću za građevinarstvo, trgovinu, uvoz-izvoz</item>
    </derivirana_varijabla>
  </DomainObject.Predmet.ProtuStrankaListFormated>
  <DomainObject.Predmet.ProtuStrankaListFormatedOIB>
    <izvorni_sadrzaj>
      <item>FIDAG, društvo s ograničenom odgovornošću za građevinarstvo, trgovinu, uvoz-izvoz, OIB 91330316273</item>
    </izvorni_sadrzaj>
    <derivirana_varijabla naziv="DomainObject.Predmet.ProtuStrankaListFormatedOIB_1">
      <item>FIDAG, društvo s ograničenom odgovornošću za građevinarstvo, trgovinu, uvoz-izvoz, OIB 91330316273</item>
    </derivirana_varijabla>
  </DomainObject.Predmet.ProtuStrankaListFormatedOIB>
  <DomainObject.Predmet.ProtuStrankaListFormatedWithAdress>
    <izvorni_sadrzaj>
      <item>FIDAG, društvo s ograničenom odgovornošću za građevinarstvo, trgovinu, uvoz-izvoz, Vukovarska ulica 164, 21000 Split</item>
    </izvorni_sadrzaj>
    <derivirana_varijabla naziv="DomainObject.Predmet.ProtuStrankaListFormatedWithAdress_1">
      <item>FIDAG, društvo s ograničenom odgovornošću za građevinarstvo, trgovinu, uvoz-izvoz, Vukovarska ulica 164, 21000 Split</item>
    </derivirana_varijabla>
  </DomainObject.Predmet.ProtuStrankaListFormatedWithAdress>
  <DomainObject.Predmet.ProtuStrankaListFormatedWithAdressOIB>
    <izvorni_sadrzaj>
      <item>FIDAG, društvo s ograničenom odgovornošću za građevinarstvo, trgovinu, uvoz-izvoz, OIB 91330316273, Vukovarska ulica 164, 21000 Split</item>
    </izvorni_sadrzaj>
    <derivirana_varijabla naziv="DomainObject.Predmet.ProtuStrankaListFormatedWithAdressOIB_1">
      <item>FIDAG, društvo s ograničenom odgovornošću za građevinarstvo, trgovinu, uvoz-izvoz, OIB 91330316273, Vukovarska ulica 164, 21000 Split</item>
    </derivirana_varijabla>
  </DomainObject.Predmet.ProtuStrankaListFormatedWithAdressOIB>
  <DomainObject.Predmet.ProtuStrankaListNazivFormated>
    <izvorni_sadrzaj>
      <item>FIDAG, društvo s ograničenom odgovornošću za građevinarstvo, trgovinu, uvoz-izvoz</item>
    </izvorni_sadrzaj>
    <derivirana_varijabla naziv="DomainObject.Predmet.ProtuStrankaListNazivFormated_1">
      <item>FIDAG, društvo s ograničenom odgovornošću za građevinarstvo, trgovinu, uvoz-izvoz</item>
    </derivirana_varijabla>
  </DomainObject.Predmet.ProtuStrankaListNazivFormated>
  <DomainObject.Predmet.ProtuStrankaListNazivFormatedOIB>
    <izvorni_sadrzaj>
      <item>FIDAG, društvo s ograničenom odgovornošću za građevinarstvo, trgovinu, uvoz-izvoz, OIB 91330316273</item>
    </izvorni_sadrzaj>
    <derivirana_varijabla naziv="DomainObject.Predmet.ProtuStrankaListNazivFormatedOIB_1">
      <item>FIDAG, društvo s ograničenom odgovornošću za građevinarstvo, trgovinu, uvoz-izvoz, OIB 91330316273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FIDAG, društvo s ograničenom odgovornošću za građevinarstvo, trgovinu, uvoz-izvoz</izvorni_sadrzaj>
    <derivirana_varijabla naziv="DomainObject.Predmet.ProtustrankaIDrugi_1">FIDAG, društvo s ograničenom odgovornošću za građevinarstvo, trgovinu, uvoz-izvoz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FIDAG, društvo s ograničenom odgovornošću za građevinarstvo, trgovinu, uvoz-izvoz, OIB 91330316273, Vukovarska ulica 164, 21000 Split</izvorni_sadrzaj>
    <derivirana_varijabla naziv="DomainObject.Predmet.ProtustrankaIDrugiAdressOIB_1">FIDAG, društvo s ograničenom odgovornošću za građevinarstvo, trgovinu, uvoz-izvoz, OIB 91330316273, Vukovarska ulica 164,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FIDAG, društvo s ograničenom odgovornošću za građevinarstvo, trgovinu, uvoz-izvoz</item>
      <item>FINANCIJSKA AGENCIJA, RC SPLIT</item>
    </izvorni_sadrzaj>
    <derivirana_varijabla naziv="DomainObject.Predmet.SudioniciListNaziv_1">
      <item>FIDAG, društvo s ograničenom odgovornošću za građevinarstvo, trgovinu, uvoz-izvoz</item>
      <item>FINANCIJSKA AGENCIJA, RC SPLIT</item>
    </derivirana_varijabla>
  </DomainObject.Predmet.SudioniciListNaziv>
  <DomainObject.Predmet.SudioniciListAdressOIB>
    <izvorni_sadrzaj>
      <item>FIDAG, društvo s ograničenom odgovornošću za građevinarstvo, trgovinu, uvoz-izvoz, OIB 91330316273, Vukovarska ulica 164,21000 Split</item>
      <item>FINANCIJSKA AGENCIJA, RC SPLIT, OIB 85821130368, Mažuranićevo šetalište 24 b,21000 Split</item>
    </izvorni_sadrzaj>
    <derivirana_varijabla naziv="DomainObject.Predmet.SudioniciListAdressOIB_1">
      <item>FIDAG, društvo s ograničenom odgovornošću za građevinarstvo, trgovinu, uvoz-izvoz, OIB 91330316273, Vukovarska ulica 164,21000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91330316273</item>
      <item>, OIB 85821130368</item>
    </izvorni_sadrzaj>
    <derivirana_varijabla naziv="DomainObject.Predmet.SudioniciListNazivOIB_1">
      <item>, OIB 91330316273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0C2BC-502A-4AE8-A050-9825D82ADD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1954</properties:Characters>
  <properties:Lines>49</properties:Lines>
  <properties:Paragraphs>16</properties:Paragraphs>
  <properties:TotalTime>844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2018-09-14T11:57:00Z</cp:lastPrinted>
  <dcterms:modified xmlns:xsi="http://www.w3.org/2001/XMLSchema-instance" xsi:type="dcterms:W3CDTF">2018-09-14T11:57:00Z</dcterms:modified>
  <cp:revision>298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