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f203" w14:paraId="d6cf203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83C51">
        <w:t>1938</w:t>
      </w:r>
      <w:r>
        <w:t>/2015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34C52" w:rsidRPr="00934C52">
        <w:t>NIVO d.o.o. iz Sesveta, I.G. Kovačića 28, OIB:75471315639</w:t>
      </w:r>
      <w:r>
        <w:t xml:space="preserve">, dana      </w:t>
      </w:r>
      <w:r w:rsidR="00934C52">
        <w:t>12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77ADE" w:rsidRPr="00777ADE">
        <w:t>NIVO d.o.o. iz Sesveta, I.G. Kovačića 28, OIB:75471315639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777ADE">
        <w:t>12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</w:t>
      </w:r>
      <w:r w:rsidR="000F2EA7">
        <w:t>TIBOR TOTH iz Zagreba, Hribarov prilaz 10, OIB:</w:t>
      </w:r>
      <w:r w:rsidR="000F2EA7" w:rsidRPr="000F2EA7">
        <w:t>65132060598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777ADE" w:rsidRPr="00777ADE">
        <w:t>NIVO d.o.o. iz Sesveta, I.G. Kovačića 28, OIB:75471315639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0F2EA7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77ADE">
        <w:t>12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4E31CD">
        <w:t>, v.r.</w:t>
      </w:r>
    </w:p>
    <w:p w:rsidRDefault="004E31CD" w:rsidP="00047C0E" w:rsidR="004E31CD">
      <w:pPr>
        <w:pStyle w:val="Bezproreda"/>
        <w:jc w:val="right"/>
      </w:pPr>
    </w:p>
    <w:p w:rsidRDefault="004E31CD" w:rsidP="00047C0E" w:rsidR="004E31CD">
      <w:pPr>
        <w:pStyle w:val="Bezproreda"/>
        <w:jc w:val="right"/>
      </w:pPr>
      <w:r>
        <w:t xml:space="preserve">Za točnost otpravka-ovlašteni službenik: </w:t>
      </w:r>
    </w:p>
    <w:p w:rsidRDefault="004E31CD" w:rsidP="00047C0E" w:rsidR="004E31CD">
      <w:pPr>
        <w:pStyle w:val="Bezproreda"/>
        <w:jc w:val="right"/>
      </w:pPr>
      <w:r>
        <w:t>Valerija Gregurić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2F6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483C51" w:rsidRPr="00483C51">
          <w:t>1938/2015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F2EA7"/>
    <w:rsid w:val="001832C1"/>
    <w:rsid w:val="001B22F8"/>
    <w:rsid w:val="003A3366"/>
    <w:rsid w:val="00483C51"/>
    <w:rsid w:val="004E266D"/>
    <w:rsid w:val="004E31CD"/>
    <w:rsid w:val="00677951"/>
    <w:rsid w:val="00777ADE"/>
    <w:rsid w:val="009232F6"/>
    <w:rsid w:val="00934C52"/>
    <w:rsid w:val="00AA7B27"/>
    <w:rsid w:val="00AE11D4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23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23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2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1938</izvorni_sadrzaj>
    <derivirana_varijabla naziv="DomainObject.Predmet.Broj_1">1938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St-1938/2015</izvorni_sadrzaj>
    <derivirana_varijabla naziv="DomainObject.Predmet.OznakaBroj_1">St-1938/2015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 d.o.o.</izvorni_sadrzaj>
    <derivirana_varijabla naziv="DomainObject.Predmet.ProtustrankaFormated_1">  NIVO d.o.o.</derivirana_varijabla>
  </DomainObject.Predmet.ProtustrankaFormated>
  <DomainObject.Predmet.ProtustrankaFormatedOIB>
    <izvorni_sadrzaj>  NIVO d.o.o., OIB 75471315639</izvorni_sadrzaj>
    <derivirana_varijabla naziv="DomainObject.Predmet.ProtustrankaFormatedOIB_1">  NIVO d.o.o., OIB 75471315639</derivirana_varijabla>
  </DomainObject.Predmet.ProtustrankaFormatedOIB>
  <DomainObject.Predmet.ProtustrankaFormatedWithAdress>
    <izvorni_sadrzaj> NIVO d.o.o., I. G. Kovačića 28, 10000 Zagreb</izvorni_sadrzaj>
    <derivirana_varijabla naziv="DomainObject.Predmet.ProtustrankaFormatedWithAdress_1"> NIVO d.o.o., I. G. Kovačića 28, 10000 Zagreb</derivirana_varijabla>
  </DomainObject.Predmet.ProtustrankaFormatedWithAdress>
  <DomainObject.Predmet.ProtustrankaFormatedWithAdressOIB>
    <izvorni_sadrzaj> NIVO d.o.o., OIB 75471315639, I. G. Kovačića 28, 10000 Zagreb</izvorni_sadrzaj>
    <derivirana_varijabla naziv="DomainObject.Predmet.ProtustrankaFormatedWithAdressOIB_1"> NIVO d.o.o., OIB 75471315639, I. G. Kovačića 28, 10000 Zagreb</derivirana_varijabla>
  </DomainObject.Predmet.ProtustrankaFormatedWithAdressOIB>
  <DomainObject.Predmet.ProtustrankaWithAdress>
    <izvorni_sadrzaj>NIVO d.o.o. I. G. Kovačića 28, 10000 Zagreb</izvorni_sadrzaj>
    <derivirana_varijabla naziv="DomainObject.Predmet.ProtustrankaWithAdress_1">NIVO d.o.o. I. G. Kovačića 28, 10000 Zagreb</derivirana_varijabla>
  </DomainObject.Predmet.ProtustrankaWithAdress>
  <DomainObject.Predmet.ProtustrankaWithAdressOIB>
    <izvorni_sadrzaj>NIVO d.o.o., OIB 75471315639, I. G. Kovačića 28, 10000 Zagreb</izvorni_sadrzaj>
    <derivirana_varijabla naziv="DomainObject.Predmet.ProtustrankaWithAdressOIB_1">NIVO d.o.o., OIB 75471315639, I. G. Kovačića 28, 10000 Zagreb</derivirana_varijabla>
  </DomainObject.Predmet.ProtustrankaWithAdressOIB>
  <DomainObject.Predmet.ProtustrankaNazivFormated>
    <izvorni_sadrzaj>NIVO d.o.o.</izvorni_sadrzaj>
    <derivirana_varijabla naziv="DomainObject.Predmet.ProtustrankaNazivFormated_1">NIVO d.o.o.</derivirana_varijabla>
  </DomainObject.Predmet.ProtustrankaNazivFormated>
  <DomainObject.Predmet.ProtustrankaNazivFormatedOIB>
    <izvorni_sadrzaj>NIVO d.o.o., OIB 75471315639</izvorni_sadrzaj>
    <derivirana_varijabla naziv="DomainObject.Predmet.ProtustrankaNazivFormatedOIB_1">NIVO d.o.o., OIB 75471315639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NIVO d.o.o.</item>
    </izvorni_sadrzaj>
    <derivirana_varijabla naziv="DomainObject.Predmet.ProtuStrankaListFormated_1">
      <item>NIVO d.o.o.</item>
    </derivirana_varijabla>
  </DomainObject.Predmet.ProtuStrankaListFormated>
  <DomainObject.Predmet.ProtuStrankaListFormatedOIB>
    <izvorni_sadrzaj>
      <item>NIVO d.o.o., OIB 75471315639</item>
    </izvorni_sadrzaj>
    <derivirana_varijabla naziv="DomainObject.Predmet.ProtuStrankaListFormatedOIB_1">
      <item>NIVO d.o.o., OIB 75471315639</item>
    </derivirana_varijabla>
  </DomainObject.Predmet.ProtuStrankaListFormatedOIB>
  <DomainObject.Predmet.ProtuStrankaListFormatedWithAdress>
    <izvorni_sadrzaj>
      <item>NIVO d.o.o., I. G. Kovačića 28, 10000 Zagreb</item>
    </izvorni_sadrzaj>
    <derivirana_varijabla naziv="DomainObject.Predmet.ProtuStrankaListFormatedWithAdress_1">
      <item>NIVO d.o.o., I. G. Kovačića 28, 10000 Zagreb</item>
    </derivirana_varijabla>
  </DomainObject.Predmet.ProtuStrankaListFormatedWithAdress>
  <DomainObject.Predmet.ProtuStrankaListFormatedWithAdressOIB>
    <izvorni_sadrzaj>
      <item>NIVO d.o.o., OIB 75471315639, I. G. Kovačića 28, 10000 Zagreb</item>
    </izvorni_sadrzaj>
    <derivirana_varijabla naziv="DomainObject.Predmet.ProtuStrankaListFormatedWithAdressOIB_1">
      <item>NIVO d.o.o., OIB 75471315639, I. G. Kovačića 28, 10000 Zagreb</item>
    </derivirana_varijabla>
  </DomainObject.Predmet.ProtuStrankaListFormatedWithAdressOIB>
  <DomainObject.Predmet.ProtuStrankaListNazivFormated>
    <izvorni_sadrzaj>
      <item>NIVO d.o.o.</item>
    </izvorni_sadrzaj>
    <derivirana_varijabla naziv="DomainObject.Predmet.ProtuStrankaListNazivFormated_1">
      <item>NIVO d.o.o.</item>
    </derivirana_varijabla>
  </DomainObject.Predmet.ProtuStrankaListNazivFormated>
  <DomainObject.Predmet.ProtuStrankaListNazivFormatedOIB>
    <izvorni_sadrzaj>
      <item>NIVO d.o.o., OIB 75471315639</item>
    </izvorni_sadrzaj>
    <derivirana_varijabla naziv="DomainObject.Predmet.ProtuStrankaListNazivFormatedOIB_1">
      <item>NIVO d.o.o., OIB 75471315639</item>
    </derivirana_varijabla>
  </DomainObject.Predmet.ProtuStrankaListNazivFormatedOIB>
  <DomainObject.Predmet.OstaliListFormated>
    <izvorni_sadrzaj>
      <item>Marija Šola-orlović</item>
      <item>TIBOR TOTH</item>
    </izvorni_sadrzaj>
    <derivirana_varijabla naziv="DomainObject.Predmet.OstaliListFormated_1">
      <item>Marija Šola-orlović</item>
      <item>TIBOR TOTH</item>
    </derivirana_varijabla>
  </DomainObject.Predmet.OstaliListFormated>
  <DomainObject.Predmet.OstaliListFormatedOIB>
    <izvorni_sadrzaj>
      <item>Marija Šola-orlović, OIB 36498723187</item>
      <item>TIBOR TOTH, OIB 65132060598</item>
    </izvorni_sadrzaj>
    <derivirana_varijabla naziv="DomainObject.Predmet.OstaliListFormatedOIB_1">
      <item>Marija Šola-orlović, OIB 36498723187</item>
      <item>TIBOR TOTH, OIB 65132060598</item>
    </derivirana_varijabla>
  </DomainObject.Predmet.OstaliListFormatedOIB>
  <DomainObject.Predmet.OstaliListFormatedWithAdress>
    <izvorni_sadrzaj>
      <item>Marija Šola-orlović, Ivana Gorana Kovačića 11, 10370 Dugo Selo</item>
      <item>TIBOR TOTH, Hribarov prilaz 10, 10000 Zagreb</item>
    </izvorni_sadrzaj>
    <derivirana_varijabla naziv="DomainObject.Predmet.OstaliListFormatedWithAdress_1">
      <item>Marija Šola-orlović, Ivana Gorana Kovačića 11, 10370 Dugo Selo</item>
      <item>TIBOR TOTH, Hribarov prilaz 10, 10000 Zagreb</item>
    </derivirana_varijabla>
  </DomainObject.Predmet.OstaliListFormatedWithAdress>
  <DomainObject.Predmet.OstaliListFormatedWithAdressOIB>
    <izvorni_sadrzaj>
      <item>Marija Šola-orlović, OIB 36498723187, Ivana Gorana Kovačića 11, 10370 Dugo Selo</item>
      <item>TIBOR TOTH, OIB 65132060598, Hribarov prilaz 10, 10000 Zagreb</item>
    </izvorni_sadrzaj>
    <derivirana_varijabla naziv="DomainObject.Predmet.OstaliListFormatedWithAdressOIB_1">
      <item>Marija Šola-orlović, OIB 36498723187, Ivana Gorana Kovačića 11, 10370 Dugo Selo</item>
      <item>TIBOR TOTH, OIB 65132060598, Hribarov prilaz 10, 10000 Zagreb</item>
    </derivirana_varijabla>
  </DomainObject.Predmet.OstaliListFormatedWithAdressOIB>
  <DomainObject.Predmet.OstaliListNazivFormated>
    <izvorni_sadrzaj>
      <item>Marija Šola-orlović</item>
      <item>TIBOR TOTH</item>
    </izvorni_sadrzaj>
    <derivirana_varijabla naziv="DomainObject.Predmet.OstaliListNazivFormated_1">
      <item>Marija Šola-orlović</item>
      <item>TIBOR TOTH</item>
    </derivirana_varijabla>
  </DomainObject.Predmet.OstaliListNazivFormated>
  <DomainObject.Predmet.OstaliListNazivFormatedOIB>
    <izvorni_sadrzaj>
      <item>Marija Šola-orlović, OIB 36498723187</item>
      <item>TIBOR TOTH, OIB 65132060598</item>
    </izvorni_sadrzaj>
    <derivirana_varijabla naziv="DomainObject.Predmet.OstaliListNazivFormatedOIB_1">
      <item>Marija Šola-orlović, OIB 36498723187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NIVO d.o.o.</izvorni_sadrzaj>
    <derivirana_varijabla naziv="DomainObject.Predmet.ProtustrankaIDrugi_1">NIVO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NIVO d.o.o., OIB 75471315639, I. G. Kovačića 28, 10000 Zagreb</izvorni_sadrzaj>
    <derivirana_varijabla naziv="DomainObject.Predmet.ProtustrankaIDrugiAdressOIB_1">NIVO d.o.o., OIB 75471315639, I. G. Kovačića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NIVO d.o.o.</item>
      <item>Marija Šola-orlović</item>
      <item>TIBOR TOTH</item>
    </izvorni_sadrzaj>
    <derivirana_varijabla naziv="DomainObject.Predmet.SudioniciListNaziv_1">
      <item>FINA Regionalni centar Zagreb</item>
      <item>NIVO d.o.o.</item>
      <item>Marija Šola-orlović</item>
      <item>TIBOR TOTH</item>
    </derivirana_varijabla>
  </DomainObject.Predmet.SudioniciListNaziv>
  <DomainObject.Predmet.SudioniciListAdressOIB>
    <izvorni_sadrzaj>
      <item>FINA Regionalni centar Zagreb, OIB 85821130368, Trg svibanjskih žrtava 1995. 1,10000 Zagreb</item>
      <item>NIVO d.o.o., OIB 75471315639, I. G. Kovačića 28,10000 Zagreb</item>
      <item>Marija Šola-orlović, OIB 36498723187, Ivana Gorana Kovačića 11,10370 Dugo Selo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1,10000 Zagreb</item>
      <item>NIVO d.o.o., OIB 75471315639, I. G. Kovačića 28,10000 Zagreb</item>
      <item>Marija Šola-orlović, OIB 36498723187, Ivana Gorana Kovačića 11,10370 Dugo Selo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75471315639</item>
      <item>, OIB 36498723187</item>
      <item>, OIB 65132060598</item>
    </izvorni_sadrzaj>
    <derivirana_varijabla naziv="DomainObject.Predmet.SudioniciListNazivOIB_1">
      <item>, OIB 85821130368</item>
      <item>, OIB 75471315639</item>
      <item>, OIB 36498723187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1972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2016-04-12T12:35:00Z</dcterms:created>
  <dc:creator>Sandra Rotar Vogrin</dc:creator>
  <cp:lastModifiedBy>Tanja Štraubert</cp:lastModifiedBy>
  <cp:lastPrinted>2016-04-12T12:34:00Z</cp:lastPrinted>
  <dcterms:modified xmlns:xsi="http://www.w3.org/2001/XMLSchema-instance" xsi:type="dcterms:W3CDTF">2016-04-12T12:35:00Z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