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5916AF8" w14:paraId="54E3121D"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14:textId="4FB4A3E0" w14:paraId="16837727"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14:textId="77777777" w14:paraId="733F9322"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3D1837C4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0A77F9">
        <w:rPr>
          <w:rFonts w:hAnsi="Times New Roman" w:ascii="Times New Roman"/>
          <w:b/>
          <w:sz w:val="24"/>
          <w:szCs w:val="24"/>
        </w:rPr>
        <w:t>srpnja</w:t>
      </w:r>
      <w:r w:rsidR="00864645">
        <w:rPr>
          <w:rFonts w:hAnsi="Times New Roman" w:ascii="Times New Roman"/>
          <w:b/>
          <w:sz w:val="24"/>
          <w:szCs w:val="24"/>
        </w:rPr>
        <w:t xml:space="preserve"> 2018</w:t>
      </w:r>
      <w:r w:rsidR="00B00884">
        <w:rPr>
          <w:rFonts w:hAnsi="Times New Roman" w:ascii="Times New Roman"/>
          <w:b/>
          <w:sz w:val="24"/>
          <w:szCs w:val="24"/>
        </w:rPr>
        <w:t xml:space="preserve"> DO 30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0A77F9">
        <w:rPr>
          <w:rFonts w:hAnsi="Times New Roman" w:ascii="Times New Roman"/>
          <w:b/>
          <w:sz w:val="24"/>
          <w:szCs w:val="24"/>
        </w:rPr>
        <w:t>rujna</w:t>
      </w:r>
      <w:r w:rsidR="00864645">
        <w:rPr>
          <w:rFonts w:hAnsi="Times New Roman" w:ascii="Times New Roman"/>
          <w:b/>
          <w:sz w:val="24"/>
          <w:szCs w:val="24"/>
        </w:rPr>
        <w:t xml:space="preserve"> 2018</w:t>
      </w:r>
    </w:p>
    <w:p w14:textId="5F2E008D" w14:paraId="1137E489"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Ugovori o zakupu i na</w:t>
      </w:r>
      <w:r w:rsidR="00B00884">
        <w:rPr>
          <w:rFonts w:hAnsi="Times New Roman" w:ascii="Times New Roman"/>
          <w:sz w:val="24"/>
          <w:szCs w:val="24"/>
        </w:rPr>
        <w:t xml:space="preserve">jmu </w:t>
      </w:r>
      <w:r w:rsidR="00E82B0B">
        <w:rPr>
          <w:rFonts w:hAnsi="Times New Roman" w:ascii="Times New Roman"/>
          <w:sz w:val="24"/>
          <w:szCs w:val="24"/>
        </w:rPr>
        <w:t xml:space="preserve">sklopljeni za nekretnine </w:t>
      </w:r>
      <w:r>
        <w:rPr>
          <w:rFonts w:hAnsi="Times New Roman" w:ascii="Times New Roman"/>
          <w:sz w:val="24"/>
          <w:szCs w:val="24"/>
        </w:rPr>
        <w:t xml:space="preserve">stečajnog dužnika se i dalje produžuju, te se obveze prema njima redovito podmiruju. </w:t>
      </w:r>
    </w:p>
    <w:p w14:textId="2F7F0078" w14:paraId="73C3B2B7" w:rsidRDefault="00B00884" w:rsidP="00F54BA9" w:rsidR="0076097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0A77F9">
        <w:rPr>
          <w:rFonts w:hAnsi="Times New Roman" w:ascii="Times New Roman"/>
          <w:sz w:val="24"/>
          <w:szCs w:val="24"/>
        </w:rPr>
        <w:t>1</w:t>
      </w:r>
      <w:r w:rsidRPr="00B00884">
        <w:rPr>
          <w:rFonts w:hAnsi="Times New Roman" w:ascii="Times New Roman"/>
          <w:sz w:val="24"/>
          <w:szCs w:val="24"/>
        </w:rPr>
        <w:t xml:space="preserve">3. </w:t>
      </w:r>
      <w:r w:rsidR="000A77F9">
        <w:rPr>
          <w:rFonts w:hAnsi="Times New Roman" w:ascii="Times New Roman"/>
          <w:sz w:val="24"/>
          <w:szCs w:val="24"/>
        </w:rPr>
        <w:t>srpnja</w:t>
      </w:r>
      <w:r w:rsidRPr="00B00884">
        <w:rPr>
          <w:rFonts w:hAnsi="Times New Roman" w:ascii="Times New Roman"/>
          <w:sz w:val="24"/>
          <w:szCs w:val="24"/>
        </w:rPr>
        <w:t xml:space="preserve"> 2018. </w:t>
      </w:r>
      <w:r>
        <w:rPr>
          <w:rFonts w:hAnsi="Times New Roman" w:ascii="Times New Roman"/>
          <w:sz w:val="24"/>
          <w:szCs w:val="24"/>
        </w:rPr>
        <w:t>g</w:t>
      </w:r>
      <w:r w:rsidRPr="00B00884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 xml:space="preserve"> Sud je donio </w:t>
      </w:r>
      <w:r w:rsidR="000A77F9">
        <w:rPr>
          <w:rFonts w:hAnsi="Times New Roman" w:ascii="Times New Roman"/>
          <w:sz w:val="24"/>
          <w:szCs w:val="24"/>
        </w:rPr>
        <w:t>zaključak</w:t>
      </w:r>
      <w:r>
        <w:rPr>
          <w:rFonts w:hAnsi="Times New Roman" w:ascii="Times New Roman"/>
          <w:sz w:val="24"/>
          <w:szCs w:val="24"/>
        </w:rPr>
        <w:t xml:space="preserve"> o prodaji, </w:t>
      </w:r>
      <w:r w:rsidR="000A77F9">
        <w:rPr>
          <w:rFonts w:hAnsi="Times New Roman" w:ascii="Times New Roman"/>
          <w:sz w:val="24"/>
          <w:szCs w:val="24"/>
        </w:rPr>
        <w:t>te je sva potrebna dokumentacija poslana na FINA-u kako bi mogao započeti postupak prodaje nekretnina na kojima je upisano založno pravo.</w:t>
      </w:r>
      <w:r>
        <w:rPr>
          <w:rFonts w:hAnsi="Times New Roman" w:ascii="Times New Roman"/>
          <w:sz w:val="24"/>
          <w:szCs w:val="24"/>
        </w:rPr>
        <w:t xml:space="preserve"> </w:t>
      </w:r>
    </w:p>
    <w:p w14:textId="36429E54" w14:paraId="238E0F7E"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938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44"/>
        <w:gridCol w:w="1296"/>
        <w:gridCol w:w="1296"/>
        <w:gridCol w:w="1296"/>
        <w:gridCol w:w="1296"/>
      </w:tblGrid>
      <w:tr w14:textId="77777777" w14:paraId="0C11FE35" w:rsidTr="000A77F9" w:rsidR="000A77F9" w:rsidRPr="006C4538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007464A" w14:paraId="30FE86B8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</w:t>
            </w: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</w:t>
            </w:r>
            <w:r w:rsidR="000A77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anje na žiro računu na dan 30.06</w:t>
            </w: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9778BF6" w14:paraId="2F831451" w:rsidRDefault="000A77F9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0A77F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339.215,67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AF283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A78A9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BD7C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772A57F7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E83DDE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9A41A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31/07/18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D5222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31/08/18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8CB38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30/09/18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D0D93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14:textId="77777777" w14:paraId="465925A1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7D8D07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198076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8,41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60EDA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8A2DD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0C27A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8,41</w:t>
            </w:r>
          </w:p>
        </w:tc>
      </w:tr>
      <w:tr w14:textId="77777777" w14:paraId="1FD3A086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05642B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Zakup / najam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E0C38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6.012,50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B8E555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21.322,88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42D3E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14.673,12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C93A7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42.008,50</w:t>
            </w:r>
          </w:p>
        </w:tc>
      </w:tr>
      <w:tr w14:textId="77777777" w14:paraId="3C8E3679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C1F340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Prihod od </w:t>
            </w:r>
            <w:proofErr w:type="spellStart"/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prefakturiranih</w:t>
            </w:r>
            <w:proofErr w:type="spellEnd"/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F9D9C1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10.557,94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790C6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12.891,95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DD5ED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4.743,08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8BA03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28.192,97</w:t>
            </w:r>
          </w:p>
        </w:tc>
      </w:tr>
      <w:tr w14:textId="77777777" w14:paraId="53B598F9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CC874A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Prihod iz prethodnih razdoblja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F6EF8B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48BF0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D63A8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8F261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437,50</w:t>
            </w:r>
          </w:p>
        </w:tc>
      </w:tr>
      <w:tr w14:textId="77777777" w14:paraId="72378CAB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BA6703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0EE72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16.578,85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5E5B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34.652,33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B23B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19.416,20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668CE2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70.647,38</w:t>
            </w:r>
          </w:p>
        </w:tc>
      </w:tr>
      <w:tr w14:textId="77777777" w14:paraId="4770330A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1C82C4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8D182C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92E382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2EDC8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CFDD7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39759B90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62D66F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C924F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-226,40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9BB38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432AC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CD850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-186,40</w:t>
            </w:r>
          </w:p>
        </w:tc>
      </w:tr>
      <w:tr w14:textId="77777777" w14:paraId="39274D5E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DDAF5D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69D6AA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10BFC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18,13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997FC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C8746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18,13</w:t>
            </w:r>
          </w:p>
        </w:tc>
      </w:tr>
      <w:tr w14:textId="77777777" w14:paraId="5C1461AC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CFEBD6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973EA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4BFC5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1D584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CF4845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817,74</w:t>
            </w:r>
          </w:p>
        </w:tc>
      </w:tr>
      <w:tr w14:textId="77777777" w14:paraId="031008FA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F3DED3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B8083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1.624,55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20DFD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38AA4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439,33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E937D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2.402,88</w:t>
            </w:r>
          </w:p>
        </w:tc>
      </w:tr>
      <w:tr w14:textId="77777777" w14:paraId="1EA7D7C2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351898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4FD346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2.032,47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D0DC5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177,11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A2C06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197,09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BC7A2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2.406,67</w:t>
            </w:r>
          </w:p>
        </w:tc>
      </w:tr>
      <w:tr w14:textId="77777777" w14:paraId="3D7F40F0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0CE4ED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1B71B7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686,64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A53CA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158,69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14DB1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158,69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26B875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1.004,02</w:t>
            </w:r>
          </w:p>
        </w:tc>
      </w:tr>
      <w:tr w14:textId="77777777" w14:paraId="4B81486E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EB0842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A8BA5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70,10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01B12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F6610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F4983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70,10</w:t>
            </w:r>
          </w:p>
        </w:tc>
      </w:tr>
      <w:tr w14:textId="77777777" w14:paraId="5B44D41D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9C48FDC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4CFB3F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128,70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385B7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116,70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1A597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E73E1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348,20</w:t>
            </w:r>
          </w:p>
        </w:tc>
      </w:tr>
      <w:tr w14:textId="77777777" w14:paraId="0B2283D9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8A3060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6EDCE5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1D072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A7FAF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54D95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3.750,00</w:t>
            </w:r>
          </w:p>
        </w:tc>
      </w:tr>
      <w:tr w14:textId="77777777" w14:paraId="2066CA7E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28D9DF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</w:t>
            </w:r>
            <w:proofErr w:type="spellEnd"/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83B292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7.686,42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A5F77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7.743,00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142CB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5.272,49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04F63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20.701,91</w:t>
            </w:r>
          </w:p>
        </w:tc>
      </w:tr>
      <w:tr w14:textId="77777777" w14:paraId="35AD5AF0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72F8E6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C3611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70,80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7007B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E4F44F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7D6C3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70,80</w:t>
            </w:r>
          </w:p>
        </w:tc>
      </w:tr>
      <w:tr w14:textId="77777777" w14:paraId="5062D283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8684AD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Održavanje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9CB26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73B1F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7F273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2.750,00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0FA61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2.750,00</w:t>
            </w:r>
          </w:p>
        </w:tc>
      </w:tr>
      <w:tr w14:textId="77777777" w14:paraId="1538632A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32BA7D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293CF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152E7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A5724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1E448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3.057,09</w:t>
            </w:r>
          </w:p>
        </w:tc>
      </w:tr>
      <w:tr w14:textId="77777777" w14:paraId="76CCC46A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40ED7E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8E3CD3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43C98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9671F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9F069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2.629,11</w:t>
            </w:r>
          </w:p>
        </w:tc>
      </w:tr>
      <w:tr w14:textId="77777777" w14:paraId="4BE4AE8F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98167D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Isplata honorara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DA3762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F9821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00ECB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854CE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</w:tr>
      <w:tr w14:textId="77777777" w14:paraId="0E6A352C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097FF7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Doprinosi iz plaće - honorar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A7EDC4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D6714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30,19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5966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28AC6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30,19</w:t>
            </w:r>
          </w:p>
        </w:tc>
      </w:tr>
      <w:tr w14:textId="77777777" w14:paraId="5AF082AB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869F58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 - honorar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69BBBF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862FF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22,64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EB1D0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C4760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22,64</w:t>
            </w:r>
          </w:p>
        </w:tc>
      </w:tr>
      <w:tr w14:textId="77777777" w14:paraId="25B98E6F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D1C6B1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honorar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5C055B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A4DFB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71,74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264218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C286C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71,74</w:t>
            </w:r>
          </w:p>
        </w:tc>
      </w:tr>
      <w:tr w14:textId="77777777" w14:paraId="76666160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9A01C1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plaća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42234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4F3BC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B5CA0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13CB2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3.228,27</w:t>
            </w:r>
          </w:p>
        </w:tc>
      </w:tr>
      <w:tr w14:textId="77777777" w14:paraId="3B700354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B28C85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Neto plaća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C5B2D7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6ACADA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F50B0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B3D7F1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9.000,00</w:t>
            </w:r>
          </w:p>
        </w:tc>
      </w:tr>
      <w:tr w14:textId="77777777" w14:paraId="235F34F8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3C91FE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Putni troškovi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B9AD5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730,00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3CBECC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70752B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730,00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4BE36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1.825,00</w:t>
            </w:r>
          </w:p>
        </w:tc>
      </w:tr>
      <w:tr w14:textId="77777777" w14:paraId="1EFD0F8F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7FC611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EDE47F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6.954,46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7B23F2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1.918,74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1EDF9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3.858,48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758F09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12.731,68</w:t>
            </w:r>
          </w:p>
        </w:tc>
      </w:tr>
      <w:tr w14:textId="77777777" w14:paraId="46A89290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4A98C5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1D3A3C4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27.251,81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3E8D1E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18.682,51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B8757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21.015,45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80221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66.949,77</w:t>
            </w:r>
          </w:p>
        </w:tc>
      </w:tr>
      <w:tr w14:textId="77777777" w14:paraId="2EA0EE64" w:rsidTr="007D1DD9" w:rsidR="007D1DD9" w:rsidRPr="007D1DD9">
        <w:trPr>
          <w:trHeight w:val="300"/>
          <w:jc w:val="center"/>
        </w:trPr>
        <w:tc>
          <w:tcPr>
            <w:tcW w:type="dxa" w:w="4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0B7FB8" w:rsidRDefault="007D1DD9" w:rsidP="007D1DD9" w:rsidR="007D1DD9" w:rsidRPr="007D1DD9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2F94C6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328.542,71</w:t>
            </w:r>
          </w:p>
        </w:tc>
        <w:tc>
          <w:tcPr>
            <w:tcW w:type="dxa" w:w="11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6B7573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344.512,53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85B0FD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342.913,28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E3CFA0" w:rsidRDefault="007D1DD9" w:rsidP="007D1DD9" w:rsidR="007D1DD9" w:rsidRPr="007D1DD9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D1DD9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342.913,28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046C85A5" w14:paraId="133C80A3"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Stečajnu masu predstavlja</w:t>
      </w:r>
      <w:r w:rsidR="00B00884">
        <w:rPr>
          <w:rFonts w:hAnsi="Times New Roman" w:ascii="Times New Roman"/>
          <w:sz w:val="24"/>
          <w:szCs w:val="24"/>
        </w:rPr>
        <w:t>ju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FC242E">
        <w:rPr>
          <w:rFonts w:hAnsi="Times New Roman" w:ascii="Times New Roman"/>
          <w:sz w:val="24"/>
          <w:szCs w:val="24"/>
        </w:rPr>
        <w:t>nekretnine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</w:t>
      </w:r>
      <w:r w:rsidR="00FC242E">
        <w:rPr>
          <w:rFonts w:hAnsi="Times New Roman" w:ascii="Times New Roman"/>
          <w:sz w:val="24"/>
          <w:szCs w:val="24"/>
        </w:rPr>
        <w:t>spitno</w:t>
      </w:r>
      <w:r w:rsidR="00864645">
        <w:rPr>
          <w:rFonts w:hAnsi="Times New Roman" w:ascii="Times New Roman"/>
          <w:sz w:val="24"/>
          <w:szCs w:val="24"/>
        </w:rPr>
        <w:t>m i izvještajnom ročištu, dok su sve</w:t>
      </w:r>
      <w:r w:rsidR="00FC242E">
        <w:rPr>
          <w:rFonts w:hAnsi="Times New Roman" w:ascii="Times New Roman"/>
          <w:sz w:val="24"/>
          <w:szCs w:val="24"/>
        </w:rPr>
        <w:t xml:space="preserve"> </w:t>
      </w:r>
      <w:r w:rsidR="00864645">
        <w:rPr>
          <w:rFonts w:hAnsi="Times New Roman" w:ascii="Times New Roman"/>
          <w:sz w:val="24"/>
          <w:szCs w:val="24"/>
        </w:rPr>
        <w:t>pokretnine</w:t>
      </w:r>
      <w:r w:rsidR="00FC242E">
        <w:rPr>
          <w:rFonts w:hAnsi="Times New Roman" w:ascii="Times New Roman"/>
          <w:sz w:val="24"/>
          <w:szCs w:val="24"/>
        </w:rPr>
        <w:t xml:space="preserve"> prodan</w:t>
      </w:r>
      <w:r w:rsidR="00864645">
        <w:rPr>
          <w:rFonts w:hAnsi="Times New Roman" w:ascii="Times New Roman"/>
          <w:sz w:val="24"/>
          <w:szCs w:val="24"/>
        </w:rPr>
        <w:t>e</w:t>
      </w:r>
      <w:r w:rsidR="00FC242E">
        <w:rPr>
          <w:rFonts w:hAnsi="Times New Roman" w:ascii="Times New Roman"/>
          <w:sz w:val="24"/>
          <w:szCs w:val="24"/>
        </w:rPr>
        <w:t>.</w:t>
      </w:r>
    </w:p>
    <w:p w14:textId="77777777" w14:paraId="60317E39"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14:textId="102B6B83" w14:paraId="203A4A14"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>Sklopljen je Ugovor o radu na određeno vrijeme s jednom radnicom, na radno mjesto admini</w:t>
      </w:r>
      <w:r w:rsidR="00FF01E4">
        <w:rPr>
          <w:rFonts w:hAnsi="Times New Roman" w:ascii="Times New Roman"/>
          <w:sz w:val="24"/>
          <w:szCs w:val="24"/>
        </w:rPr>
        <w:t>stratora na pola radnog vremena</w:t>
      </w:r>
      <w:r w:rsidRPr="00FE1B5B">
        <w:rPr>
          <w:rFonts w:hAnsi="Times New Roman" w:ascii="Times New Roman"/>
          <w:sz w:val="24"/>
          <w:szCs w:val="24"/>
        </w:rPr>
        <w:t xml:space="preserve">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14:textId="77777777" w14:paraId="53C823F6"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219865DE" w14:paraId="208177B5" w:rsidRDefault="007D1DD9" w:rsidP="007D1DD9" w:rsidR="007D1DD9" w:rsidRPr="007D1DD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Očekuje se objava poziva </w:t>
      </w:r>
      <w:r w:rsidRPr="007D1DD9">
        <w:rPr>
          <w:rFonts w:hAnsi="Times New Roman" w:ascii="Times New Roman"/>
          <w:sz w:val="24"/>
          <w:szCs w:val="24"/>
          <w:lang w:val="en-US"/>
        </w:rPr>
        <w:t> </w:t>
      </w:r>
      <w:r w:rsidRPr="007D1DD9">
        <w:rPr>
          <w:rFonts w:hAnsi="Times New Roman" w:ascii="Times New Roman"/>
          <w:sz w:val="24"/>
          <w:szCs w:val="24"/>
        </w:rPr>
        <w:t xml:space="preserve">na sudjelovanje u </w:t>
      </w:r>
      <w:r>
        <w:rPr>
          <w:rFonts w:hAnsi="Times New Roman" w:ascii="Times New Roman"/>
          <w:sz w:val="24"/>
          <w:szCs w:val="24"/>
        </w:rPr>
        <w:t xml:space="preserve">prvoj </w:t>
      </w:r>
      <w:r w:rsidRPr="007D1DD9">
        <w:rPr>
          <w:rFonts w:hAnsi="Times New Roman" w:ascii="Times New Roman"/>
          <w:sz w:val="24"/>
          <w:szCs w:val="24"/>
        </w:rPr>
        <w:t>elektroničkoj javnoj dražbi</w:t>
      </w:r>
      <w:r>
        <w:rPr>
          <w:rFonts w:hAnsi="Times New Roman" w:ascii="Times New Roman"/>
          <w:sz w:val="24"/>
          <w:szCs w:val="24"/>
        </w:rPr>
        <w:t xml:space="preserve"> pri FINA-i.</w:t>
      </w:r>
    </w:p>
    <w:p w14:textId="0A460D02" w14:paraId="73A0BC5C" w:rsidRDefault="007D1DD9" w:rsidP="005F7372" w:rsidR="007D1DD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su</w:t>
      </w:r>
      <w:r w:rsidR="00B0088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unovčene sve pokretnine stečajnog dužnika i dužnik ostvaruje prihode iz osnove zakupa dati će se Sudu prijedlog za namirenje vjerovnika I. višeg isplatnog reda. 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35A4A709" w14:paraId="23FDEC88" w:rsidRDefault="007D1DD9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26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="00FF01E4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AE"/>
    <w:rsid w:val="00024440"/>
    <w:rsid w:val="00061687"/>
    <w:rsid w:val="00091069"/>
    <w:rsid w:val="000A184F"/>
    <w:rsid w:val="000A77F9"/>
    <w:rsid w:val="000B255A"/>
    <w:rsid w:val="000E1F39"/>
    <w:rsid w:val="00115763"/>
    <w:rsid w:val="00141F7A"/>
    <w:rsid w:val="00166000"/>
    <w:rsid w:val="00211D38"/>
    <w:rsid w:val="003873D6"/>
    <w:rsid w:val="003900B3"/>
    <w:rsid w:val="00413C61"/>
    <w:rsid w:val="004649CC"/>
    <w:rsid w:val="00480574"/>
    <w:rsid w:val="004A1558"/>
    <w:rsid w:val="004E2663"/>
    <w:rsid w:val="005239C1"/>
    <w:rsid w:val="00524828"/>
    <w:rsid w:val="00551158"/>
    <w:rsid w:val="005529DE"/>
    <w:rsid w:val="0055527B"/>
    <w:rsid w:val="005614D6"/>
    <w:rsid w:val="005D568D"/>
    <w:rsid w:val="005E4E93"/>
    <w:rsid w:val="005F7372"/>
    <w:rsid w:val="00605485"/>
    <w:rsid w:val="006B478B"/>
    <w:rsid w:val="006C4538"/>
    <w:rsid w:val="00732ADE"/>
    <w:rsid w:val="0076097F"/>
    <w:rsid w:val="007D1DD9"/>
    <w:rsid w:val="007F3585"/>
    <w:rsid w:val="00826DAF"/>
    <w:rsid w:val="008512FB"/>
    <w:rsid w:val="00864645"/>
    <w:rsid w:val="008A3858"/>
    <w:rsid w:val="009063B9"/>
    <w:rsid w:val="00907C4A"/>
    <w:rsid w:val="00922362"/>
    <w:rsid w:val="00922D38"/>
    <w:rsid w:val="00963D0A"/>
    <w:rsid w:val="0097490C"/>
    <w:rsid w:val="00A35A6B"/>
    <w:rsid w:val="00A873EE"/>
    <w:rsid w:val="00AB0041"/>
    <w:rsid w:val="00B00884"/>
    <w:rsid w:val="00B2096A"/>
    <w:rsid w:val="00BE3133"/>
    <w:rsid w:val="00C323FF"/>
    <w:rsid w:val="00C61F72"/>
    <w:rsid w:val="00C83D41"/>
    <w:rsid w:val="00C84C28"/>
    <w:rsid w:val="00CE479C"/>
    <w:rsid w:val="00D361FC"/>
    <w:rsid w:val="00D70195"/>
    <w:rsid w:val="00DD4568"/>
    <w:rsid w:val="00E57598"/>
    <w:rsid w:val="00E82B0B"/>
    <w:rsid w:val="00F040B5"/>
    <w:rsid w:val="00F54BA9"/>
    <w:rsid w:val="00FC242E"/>
    <w:rsid w:val="00FC6B0E"/>
    <w:rsid w:val="00FE1B5B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3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D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D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D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D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3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D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D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D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D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31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3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74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7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423</properties:Words>
  <properties:Characters>2565</properties:Characters>
  <properties:Lines>194</properties:Lines>
  <properties:Paragraphs>151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2018-10-30T07:32:00Z</dcterms:created>
  <dc:creator>ADMINIBM</dc:creator>
  <cp:lastModifiedBy>Nevenka Vuković</cp:lastModifiedBy>
  <cp:lastPrinted>2017-04-20T10:20:00Z</cp:lastPrinted>
  <dcterms:modified xmlns:xsi="http://www.w3.org/2001/XMLSchema-instance" xsi:type="dcterms:W3CDTF">2018-10-30T07:32:00Z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St-822/2016-89 / Podnesak - Izvješće stečajnog upravitelja (St-822-16  30.10.18. 020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