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e230" w14:paraId="84ce230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St-927/18-16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CB6EC4">
      <w:pPr>
        <w:jc w:val="both"/>
      </w:pPr>
      <w:r>
        <w:tab/>
        <w:t xml:space="preserve">Trgovački sud u Osijeku, po stečajnoj sutkinji Nadi Roso, u stečajnom postupku nad dužnikom </w:t>
      </w:r>
      <w:r>
        <w:rPr>
          <w:b/>
        </w:rPr>
        <w:t>ŽELJEZNO DRVO j.d.o.o za proizvodnju i usluge, MBS: 030171706, OIB: 03227134158, Osijek, Ulica Sv. Roka 35</w:t>
      </w:r>
      <w:r>
        <w:t xml:space="preserve">, dana 4. rujna 2018. g.,      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CB6EC4">
        <w:t>12. rujan</w:t>
      </w:r>
      <w:r w:rsidR="006C2BA7">
        <w:t xml:space="preserve"> </w:t>
      </w:r>
      <w:r w:rsidR="00251C48">
        <w:t>2018</w:t>
      </w:r>
      <w:r w:rsidR="00B215AB">
        <w:t>. g</w:t>
      </w:r>
      <w:r w:rsidR="00906BA4">
        <w:t xml:space="preserve">. u </w:t>
      </w:r>
      <w:r w:rsidR="00CB6EC4">
        <w:t>9,45</w:t>
      </w:r>
      <w:r w:rsidR="00906BA4">
        <w:t xml:space="preserve"> sati</w:t>
      </w:r>
      <w:r w:rsidR="00B37624">
        <w:t xml:space="preserve">. </w:t>
      </w:r>
    </w:p>
    <w:p w:rsidRDefault="00CB6EC4" w:rsidP="00CB6EC4" w:rsidR="002E5574">
      <w:pPr>
        <w:tabs>
          <w:tab w:pos="3255" w:val="left"/>
        </w:tabs>
        <w:ind w:firstLine="709"/>
        <w:jc w:val="both"/>
      </w:pPr>
      <w:r>
        <w:tab/>
      </w:r>
    </w:p>
    <w:p w:rsidRDefault="00251C48" w:rsidP="00451DE4" w:rsidR="00251C48">
      <w:pPr>
        <w:ind w:firstLine="709"/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CB6EC4">
        <w:t>4. rujna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906BA4" w:rsidR="00E77B23">
      <w:pPr>
        <w:jc w:val="both"/>
      </w:pPr>
    </w:p>
    <w:p w:rsidRDefault="006C2BA7" w:rsidP="00906BA4" w:rsidR="006C2BA7">
      <w:pPr>
        <w:jc w:val="both"/>
      </w:pPr>
    </w:p>
    <w:p w:rsidRDefault="006C2BA7" w:rsidP="00906BA4" w:rsidR="006C2BA7">
      <w:pPr>
        <w:jc w:val="both"/>
      </w:pPr>
    </w:p>
    <w:p w:rsidRDefault="006C2BA7" w:rsidP="00906BA4" w:rsidR="006C2BA7">
      <w:pPr>
        <w:jc w:val="both"/>
      </w:pPr>
    </w:p>
    <w:p w:rsidRDefault="00251C48" w:rsidP="00251C48" w:rsidR="00251C48">
      <w:pPr>
        <w:pStyle w:val="Tijeloteksta"/>
      </w:pPr>
      <w:r>
        <w:t>DNA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B37624" w:rsidP="00251C48" w:rsidR="00251C48">
      <w:pPr>
        <w:pStyle w:val="Tijeloteksta"/>
        <w:numPr>
          <w:ilvl w:val="0"/>
          <w:numId w:val="21"/>
        </w:numPr>
        <w:spacing w:after="0"/>
      </w:pPr>
      <w:r>
        <w:t>K-</w:t>
      </w:r>
      <w:r w:rsidR="00CB6EC4">
        <w:t>4.10.</w:t>
      </w:r>
    </w:p>
    <w:p w:rsidRDefault="00251C48" w:rsidP="00251C48" w:rsidR="00251C48"/>
    <w:p w:rsidRDefault="00251C48" w:rsidP="00251C48" w:rsidR="00251C48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4431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4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4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4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4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4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4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St-927/2018</izvorni_sadrzaj>
    <derivirana_varijabla naziv="DomainObject.Predmet.OznakaBroj_1">St-927/2018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ŽELJEZNO DRVO j.d.o.o. za proizvodnju i usluge</izvorni_sadrzaj>
    <derivirana_varijabla naziv="DomainObject.Predmet.ProtustrankaFormated_1">  ŽELJEZNO DRVO j.d.o.o. za proizvodnju i usluge</derivirana_varijabla>
  </DomainObject.Predmet.ProtustrankaFormated>
  <DomainObject.Predmet.ProtustrankaFormatedOIB>
    <izvorni_sadrzaj>  ŽELJEZNO DRVO j.d.o.o. za proizvodnju i usluge, OIB 03227134158</izvorni_sadrzaj>
    <derivirana_varijabla naziv="DomainObject.Predmet.ProtustrankaFormatedOIB_1">  ŽELJEZNO DRVO j.d.o.o. za proizvodnju i usluge, OIB 03227134158</derivirana_varijabla>
  </DomainObject.Predmet.ProtustrankaFormatedOIB>
  <DomainObject.Predmet.ProtustrankaFormatedWithAdress>
    <izvorni_sadrzaj> ŽELJEZNO DRVO j.d.o.o. za proizvodnju i usluge, Ulica sv. Roka 35, 31000 Osijek</izvorni_sadrzaj>
    <derivirana_varijabla naziv="DomainObject.Predmet.ProtustrankaFormatedWithAdress_1"> ŽELJEZNO DRVO j.d.o.o. za proizvodnju i usluge, Ulica sv. Roka 35, 31000 Osijek</derivirana_varijabla>
  </DomainObject.Predmet.ProtustrankaFormatedWithAdress>
  <DomainObject.Predmet.ProtustrankaFormatedWithAdressOIB>
    <izvorni_sadrzaj> ŽELJEZNO DRVO j.d.o.o. za proizvodnju i usluge, OIB 03227134158, Ulica sv. Roka 35, 31000 Osijek</izvorni_sadrzaj>
    <derivirana_varijabla naziv="DomainObject.Predmet.ProtustrankaFormatedWithAdressOIB_1"> ŽELJEZNO DRVO j.d.o.o. za proizvodnju i usluge, OIB 03227134158, Ulica sv. Roka 35, 31000 Osijek</derivirana_varijabla>
  </DomainObject.Predmet.ProtustrankaFormatedWithAdressOIB>
  <DomainObject.Predmet.ProtustrankaWithAdress>
    <izvorni_sadrzaj>ŽELJEZNO DRVO j.d.o.o. za proizvodnju i usluge Ulica sv. Roka 35, 31000 Osijek</izvorni_sadrzaj>
    <derivirana_varijabla naziv="DomainObject.Predmet.ProtustrankaWithAdress_1">ŽELJEZNO DRVO j.d.o.o. za proizvodnju i usluge Ulica sv. Roka 35, 31000 Osijek</derivirana_varijabla>
  </DomainObject.Predmet.ProtustrankaWithAdress>
  <DomainObject.Predmet.ProtustrankaWithAdressOIB>
    <izvorni_sadrzaj>ŽELJEZNO DRVO j.d.o.o. za proizvodnju i usluge, OIB 03227134158, Ulica sv. Roka 35, 31000 Osijek</izvorni_sadrzaj>
    <derivirana_varijabla naziv="DomainObject.Predmet.ProtustrankaWithAdressOIB_1">ŽELJEZNO DRVO j.d.o.o. za proizvodnju i usluge, OIB 03227134158, Ulica sv. Roka 35, 31000 Osijek</derivirana_varijabla>
  </DomainObject.Predmet.ProtustrankaWithAdressOIB>
  <DomainObject.Predmet.ProtustrankaNazivFormated>
    <izvorni_sadrzaj>ŽELJEZNO DRVO j.d.o.o. za proizvodnju i usluge</izvorni_sadrzaj>
    <derivirana_varijabla naziv="DomainObject.Predmet.ProtustrankaNazivFormated_1">ŽELJEZNO DRVO j.d.o.o. za proizvodnju i usluge</derivirana_varijabla>
  </DomainObject.Predmet.ProtustrankaNazivFormated>
  <DomainObject.Predmet.ProtustrankaNazivFormatedOIB>
    <izvorni_sadrzaj>ŽELJEZNO DRVO j.d.o.o. za proizvodnju i usluge, OIB 03227134158</izvorni_sadrzaj>
    <derivirana_varijabla naziv="DomainObject.Predmet.ProtustrankaNazivFormatedOIB_1">ŽELJEZNO DRVO j.d.o.o. za proizvodnju i usluge, OIB 03227134158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ŽELJEZNO DRVO j.d.o.o. za proizvodnju i usluge</item>
    </izvorni_sadrzaj>
    <derivirana_varijabla naziv="DomainObject.Predmet.ProtuStrankaListFormated_1">
      <item>ŽELJEZNO DRVO j.d.o.o. za proizvodnju i usluge</item>
    </derivirana_varijabla>
  </DomainObject.Predmet.ProtuStrankaListFormated>
  <DomainObject.Predmet.ProtuStrankaListFormatedOIB>
    <izvorni_sadrzaj>
      <item>ŽELJEZNO DRVO j.d.o.o. za proizvodnju i usluge, OIB 03227134158</item>
    </izvorni_sadrzaj>
    <derivirana_varijabla naziv="DomainObject.Predmet.ProtuStrankaListFormatedOIB_1">
      <item>ŽELJEZNO DRVO j.d.o.o. za proizvodnju i usluge, OIB 03227134158</item>
    </derivirana_varijabla>
  </DomainObject.Predmet.ProtuStrankaListFormatedOIB>
  <DomainObject.Predmet.ProtuStrankaListFormatedWithAdress>
    <izvorni_sadrzaj>
      <item>ŽELJEZNO DRVO j.d.o.o. za proizvodnju i usluge, Ulica sv. Roka 35, 31000 Osijek</item>
    </izvorni_sadrzaj>
    <derivirana_varijabla naziv="DomainObject.Predmet.ProtuStrankaListFormatedWithAdress_1">
      <item>ŽELJEZNO DRVO j.d.o.o. za proizvodnju i usluge, Ulica sv. Roka 35, 31000 Osijek</item>
    </derivirana_varijabla>
  </DomainObject.Predmet.ProtuStrankaListFormatedWithAdress>
  <DomainObject.Predmet.ProtuStrankaListFormatedWithAdressOIB>
    <izvorni_sadrzaj>
      <item>ŽELJEZNO DRVO j.d.o.o. za proizvodnju i usluge, OIB 03227134158, Ulica sv. Roka 35, 31000 Osijek</item>
    </izvorni_sadrzaj>
    <derivirana_varijabla naziv="DomainObject.Predmet.ProtuStrankaListFormatedWithAdressOIB_1">
      <item>ŽELJEZNO DRVO j.d.o.o. za proizvodnju i usluge, OIB 03227134158, Ulica sv. Roka 35, 31000 Osijek</item>
    </derivirana_varijabla>
  </DomainObject.Predmet.ProtuStrankaListFormatedWithAdressOIB>
  <DomainObject.Predmet.ProtuStrankaListNazivFormated>
    <izvorni_sadrzaj>
      <item>ŽELJEZNO DRVO j.d.o.o. za proizvodnju i usluge</item>
    </izvorni_sadrzaj>
    <derivirana_varijabla naziv="DomainObject.Predmet.ProtuStrankaListNazivFormated_1">
      <item>ŽELJEZNO DRVO j.d.o.o. za proizvodnju i usluge</item>
    </derivirana_varijabla>
  </DomainObject.Predmet.ProtuStrankaListNazivFormated>
  <DomainObject.Predmet.ProtuStrankaListNazivFormatedOIB>
    <izvorni_sadrzaj>
      <item>ŽELJEZNO DRVO j.d.o.o. za proizvodnju i usluge, OIB 03227134158</item>
    </izvorni_sadrzaj>
    <derivirana_varijabla naziv="DomainObject.Predmet.ProtuStrankaListNazivFormatedOIB_1">
      <item>ŽELJEZNO DRVO j.d.o.o. za proizvodnju i usluge, OIB 03227134158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ŽELJEZNO DRVO j.d.o.o. za proizvodnju i usluge</izvorni_sadrzaj>
    <derivirana_varijabla naziv="DomainObject.Predmet.ProtustrankaIDrugi_1">ŽELJEZNO DRVO j.d.o.o.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ŽELJEZNO DRVO j.d.o.o. za proizvodnju i usluge, OIB 03227134158, Ulica sv. Roka 35, 31000 Osijek</izvorni_sadrzaj>
    <derivirana_varijabla naziv="DomainObject.Predmet.ProtustrankaIDrugiAdressOIB_1">ŽELJEZNO DRVO j.d.o.o. za proizvodnju i usluge, OIB 03227134158, Ulica sv. Roka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ŽELJEZNO DRVO j.d.o.o. za proizvodnju i usluge</item>
      <item>RH MINISTARSTVO FINANCIJA</item>
    </izvorni_sadrzaj>
    <derivirana_varijabla naziv="DomainObject.Predmet.SudioniciListNaziv_1">
      <item>ŽELJEZNO DRVO j.d.o.o. za proizvodnju i usluge</item>
      <item>RH MINISTARSTVO FINANCIJA</item>
    </derivirana_varijabla>
  </DomainObject.Predmet.SudioniciListNaziv>
  <DomainObject.Predmet.SudioniciListAdressOIB>
    <izvorni_sadrzaj>
      <item>ŽELJEZNO DRVO j.d.o.o. za proizvodnju i usluge, OIB 03227134158, Ulica sv. Roka 35,31000 Osijek</item>
      <item>RH MINISTARSTVO FINANCIJA, OIB 52634238587</item>
    </izvorni_sadrzaj>
    <derivirana_varijabla naziv="DomainObject.Predmet.SudioniciListAdressOIB_1">
      <item>ŽELJEZNO DRVO j.d.o.o. za proizvodnju i usluge, OIB 03227134158, Ulica sv. Roka 35,31000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03227134158</item>
      <item>, OIB 52634238587</item>
    </izvorni_sadrzaj>
    <derivirana_varijabla naziv="DomainObject.Predmet.SudioniciListNazivOIB_1">
      <item>, OIB 03227134158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51AE7-623F-44C2-91E9-5B672D380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134</properties:Words>
  <properties:Characters>553</properties:Characters>
  <properties:Lines>94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2018-09-04T07:06:00Z</cp:lastPrinted>
  <dcterms:modified xmlns:xsi="http://www.w3.org/2001/XMLSchema-instance" xsi:type="dcterms:W3CDTF">2018-09-04T07:07:00Z</dcterms:modified>
  <cp:revision>19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