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a7c7" w14:paraId="3e4a7c7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144589">
        <w:rPr>
          <w:rFonts w:hAnsi="Times New Roman" w:ascii="Times New Roman"/>
          <w:szCs w:val="24"/>
          <w:lang w:val="hr-HR"/>
        </w:rPr>
        <w:t>t-1</w:t>
      </w:r>
      <w:r w:rsidR="00725DA8">
        <w:rPr>
          <w:rFonts w:hAnsi="Times New Roman" w:ascii="Times New Roman"/>
          <w:szCs w:val="24"/>
          <w:lang w:val="hr-HR"/>
        </w:rPr>
        <w:t>942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5A10AE">
        <w:rPr>
          <w:rFonts w:hAnsi="Times New Roman" w:ascii="Times New Roman"/>
          <w:szCs w:val="24"/>
        </w:rPr>
        <w:t>dužnikom</w:t>
      </w:r>
      <w:r w:rsidR="00995D02" w:rsidRPr="005A10AE">
        <w:rPr>
          <w:rFonts w:hAnsi="Times New Roman" w:ascii="Times New Roman"/>
          <w:szCs w:val="24"/>
        </w:rPr>
        <w:t xml:space="preserve"> </w:t>
      </w:r>
      <w:r w:rsidR="005F2591" w:rsidRPr="005F2591">
        <w:rPr>
          <w:rFonts w:hAnsi="Times New Roman" w:ascii="Times New Roman"/>
        </w:rPr>
        <w:t xml:space="preserve">KAMEN SAMOBOR d.o.o., Samobor, Gradna 53, OIB: </w:t>
      </w:r>
      <w:r w:rsidR="005F2591" w:rsidRPr="005F2591">
        <w:rPr>
          <w:rFonts w:hAnsi="Times New Roman" w:ascii="Times New Roman"/>
          <w:szCs w:val="24"/>
        </w:rPr>
        <w:t>91440977148</w:t>
      </w:r>
      <w:r w:rsidR="001204C7" w:rsidRPr="005A10AE">
        <w:rPr>
          <w:rFonts w:hAnsi="Times New Roman" w:ascii="Times New Roman"/>
          <w:szCs w:val="24"/>
        </w:rPr>
        <w:t>,</w:t>
      </w:r>
      <w:r w:rsidR="00995D02" w:rsidRPr="00995D02">
        <w:rPr>
          <w:rFonts w:hAnsi="Times New Roman" w:ascii="Times New Roman"/>
          <w:szCs w:val="24"/>
        </w:rPr>
        <w:t xml:space="preserve"> dana 27. </w:t>
      </w:r>
      <w:r w:rsidR="00B00B4E">
        <w:rPr>
          <w:rFonts w:hAnsi="Times New Roman" w:ascii="Times New Roman"/>
          <w:szCs w:val="24"/>
        </w:rPr>
        <w:t xml:space="preserve">studenog </w:t>
      </w:r>
      <w:r w:rsidR="00995D02" w:rsidRPr="00995D02">
        <w:rPr>
          <w:rFonts w:hAnsi="Times New Roman" w:ascii="Times New Roman"/>
          <w:szCs w:val="24"/>
        </w:rPr>
        <w:t xml:space="preserve">2015.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5F2591" w:rsidRPr="005F2591">
        <w:rPr>
          <w:rFonts w:hAnsi="Times New Roman" w:ascii="Times New Roman"/>
          <w:szCs w:val="24"/>
        </w:rPr>
        <w:t>KAMEN SAMOBOR d.o.o., Samob</w:t>
      </w:r>
      <w:r w:rsidR="005F2591">
        <w:rPr>
          <w:rFonts w:hAnsi="Times New Roman" w:ascii="Times New Roman"/>
          <w:szCs w:val="24"/>
        </w:rPr>
        <w:t>or, Gradna 53, OIB: 91440977148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5F2591" w:rsidRPr="005F2591">
        <w:rPr>
          <w:rFonts w:hAnsi="Times New Roman" w:ascii="Times New Roman"/>
          <w:szCs w:val="24"/>
        </w:rPr>
        <w:t>KAMEN SAMOBOR d.o.o., Samob</w:t>
      </w:r>
      <w:r w:rsidR="005F2591">
        <w:rPr>
          <w:rFonts w:hAnsi="Times New Roman" w:ascii="Times New Roman"/>
          <w:szCs w:val="24"/>
        </w:rPr>
        <w:t>or, Gradna 53, OIB: 91440977148</w:t>
      </w:r>
      <w:r w:rsidR="00A02173">
        <w:rPr>
          <w:rFonts w:hAnsi="Times New Roman" w:ascii="Times New Roman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995D02">
        <w:rPr>
          <w:rFonts w:hAnsi="Times New Roman" w:ascii="Times New Roman"/>
          <w:szCs w:val="24"/>
        </w:rPr>
        <w:t xml:space="preserve">01.09.2015.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995D02">
        <w:rPr>
          <w:rFonts w:hAnsi="Times New Roman" w:ascii="Times New Roman"/>
          <w:szCs w:val="24"/>
        </w:rPr>
        <w:t xml:space="preserve"> </w:t>
      </w:r>
      <w:r w:rsidR="005F2591">
        <w:rPr>
          <w:rFonts w:hAnsi="Times New Roman" w:ascii="Times New Roman"/>
          <w:szCs w:val="24"/>
        </w:rPr>
        <w:t>1539</w:t>
      </w:r>
      <w:r w:rsidR="0068288F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</w:t>
      </w:r>
      <w:r w:rsidR="00627967" w:rsidRPr="00995D02">
        <w:rPr>
          <w:rFonts w:hAnsi="Times New Roman" w:ascii="Times New Roman"/>
          <w:szCs w:val="24"/>
        </w:rPr>
        <w:lastRenderedPageBreak/>
        <w:t xml:space="preserve">sud je </w:t>
      </w:r>
      <w:r w:rsidR="00F34093" w:rsidRPr="00995D02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995D02">
        <w:rPr>
          <w:rFonts w:hAnsi="Times New Roman" w:ascii="Times New Roman"/>
          <w:szCs w:val="24"/>
        </w:rPr>
        <w:t xml:space="preserve"> 20.11.2015.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995D02">
        <w:rPr>
          <w:rFonts w:hAnsi="Times New Roman" w:ascii="Times New Roman"/>
          <w:szCs w:val="24"/>
        </w:rPr>
        <w:t xml:space="preserve"> 27. studenog 2015.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5D63B7" w:rsidRPr="005D63B7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725DA8">
      <w:rPr>
        <w:rFonts w:hAnsi="Times New Roman" w:ascii="Times New Roman"/>
        <w:szCs w:val="24"/>
      </w:rPr>
      <w:t>St-1942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61295"/>
    <w:rsid w:val="00163C90"/>
    <w:rsid w:val="00182088"/>
    <w:rsid w:val="00186B75"/>
    <w:rsid w:val="00194EBF"/>
    <w:rsid w:val="001C44B8"/>
    <w:rsid w:val="001C4CB4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25CB9"/>
    <w:rsid w:val="00565D6E"/>
    <w:rsid w:val="005940E9"/>
    <w:rsid w:val="005A10AE"/>
    <w:rsid w:val="005A2A50"/>
    <w:rsid w:val="005A713C"/>
    <w:rsid w:val="005B1816"/>
    <w:rsid w:val="005D63B7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8288F"/>
    <w:rsid w:val="006A36FF"/>
    <w:rsid w:val="006A5185"/>
    <w:rsid w:val="006C314D"/>
    <w:rsid w:val="006C4F73"/>
    <w:rsid w:val="006E488E"/>
    <w:rsid w:val="006F1FA2"/>
    <w:rsid w:val="006F2DB4"/>
    <w:rsid w:val="00725DA8"/>
    <w:rsid w:val="00757726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5861"/>
    <w:rsid w:val="00902EEE"/>
    <w:rsid w:val="00965B7C"/>
    <w:rsid w:val="00995D02"/>
    <w:rsid w:val="00997BA9"/>
    <w:rsid w:val="009A7E24"/>
    <w:rsid w:val="009B215C"/>
    <w:rsid w:val="009C5A4B"/>
    <w:rsid w:val="00A02173"/>
    <w:rsid w:val="00A02DFD"/>
    <w:rsid w:val="00A101E8"/>
    <w:rsid w:val="00A20843"/>
    <w:rsid w:val="00A517CE"/>
    <w:rsid w:val="00A61C91"/>
    <w:rsid w:val="00A73365"/>
    <w:rsid w:val="00A93140"/>
    <w:rsid w:val="00A95334"/>
    <w:rsid w:val="00AB7883"/>
    <w:rsid w:val="00AE6E9B"/>
    <w:rsid w:val="00B00B4E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7301"/>
    <w:rsid w:val="00CB0653"/>
    <w:rsid w:val="00CE31C3"/>
    <w:rsid w:val="00CE4F54"/>
    <w:rsid w:val="00CF2939"/>
    <w:rsid w:val="00D03A92"/>
    <w:rsid w:val="00D1024B"/>
    <w:rsid w:val="00D1797E"/>
    <w:rsid w:val="00D56D4B"/>
    <w:rsid w:val="00D714C9"/>
    <w:rsid w:val="00D768DD"/>
    <w:rsid w:val="00D85928"/>
    <w:rsid w:val="00DE7483"/>
    <w:rsid w:val="00E01B33"/>
    <w:rsid w:val="00E02E12"/>
    <w:rsid w:val="00E15098"/>
    <w:rsid w:val="00E67442"/>
    <w:rsid w:val="00EA4124"/>
    <w:rsid w:val="00EC346C"/>
    <w:rsid w:val="00ED6D08"/>
    <w:rsid w:val="00EE5750"/>
    <w:rsid w:val="00F149A4"/>
    <w:rsid w:val="00F2280A"/>
    <w:rsid w:val="00F2613A"/>
    <w:rsid w:val="00F34093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D63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3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3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3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3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D63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3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3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3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3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1942</izvorni_sadrzaj>
    <derivirana_varijabla naziv="DomainObject.Predmet.Broj_1">1942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St-1942/2015</izvorni_sadrzaj>
    <derivirana_varijabla naziv="DomainObject.Predmet.OznakaBroj_1">St-1942/2015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 SAMOBOR d.o.o.</izvorni_sadrzaj>
    <derivirana_varijabla naziv="DomainObject.Predmet.ProtustrankaFormated_1">  KAMEN SAMOBOR d.o.o.</derivirana_varijabla>
  </DomainObject.Predmet.ProtustrankaFormated>
  <DomainObject.Predmet.ProtustrankaFormatedOIB>
    <izvorni_sadrzaj>  KAMEN SAMOBOR d.o.o., OIB 91440977148</izvorni_sadrzaj>
    <derivirana_varijabla naziv="DomainObject.Predmet.ProtustrankaFormatedOIB_1">  KAMEN SAMOBOR d.o.o., OIB 91440977148</derivirana_varijabla>
  </DomainObject.Predmet.ProtustrankaFormatedOIB>
  <DomainObject.Predmet.ProtustrankaFormatedWithAdress>
    <izvorni_sadrzaj> KAMEN SAMOBOR d.o.o., Gradna 53, 10430 Samobor</izvorni_sadrzaj>
    <derivirana_varijabla naziv="DomainObject.Predmet.ProtustrankaFormatedWithAdress_1"> KAMEN SAMOBOR d.o.o., Gradna 53, 10430 Samobor</derivirana_varijabla>
  </DomainObject.Predmet.ProtustrankaFormatedWithAdress>
  <DomainObject.Predmet.ProtustrankaFormatedWithAdressOIB>
    <izvorni_sadrzaj> KAMEN SAMOBOR d.o.o., OIB 91440977148, Gradna 53, 10430 Samobor</izvorni_sadrzaj>
    <derivirana_varijabla naziv="DomainObject.Predmet.ProtustrankaFormatedWithAdressOIB_1"> KAMEN SAMOBOR d.o.o., OIB 91440977148, Gradna 53, 10430 Samobor</derivirana_varijabla>
  </DomainObject.Predmet.ProtustrankaFormatedWithAdressOIB>
  <DomainObject.Predmet.ProtustrankaWithAdress>
    <izvorni_sadrzaj>KAMEN SAMOBOR d.o.o. Gradna 53, 10430 Samobor</izvorni_sadrzaj>
    <derivirana_varijabla naziv="DomainObject.Predmet.ProtustrankaWithAdress_1">KAMEN SAMOBOR d.o.o. Gradna 53, 10430 Samobor</derivirana_varijabla>
  </DomainObject.Predmet.ProtustrankaWithAdress>
  <DomainObject.Predmet.ProtustrankaWithAdressOIB>
    <izvorni_sadrzaj>KAMEN SAMOBOR d.o.o., OIB 91440977148, Gradna 53, 10430 Samobor</izvorni_sadrzaj>
    <derivirana_varijabla naziv="DomainObject.Predmet.ProtustrankaWithAdressOIB_1">KAMEN SAMOBOR d.o.o., OIB 91440977148, Gradna 53, 10430 Samobor</derivirana_varijabla>
  </DomainObject.Predmet.ProtustrankaWithAdressOIB>
  <DomainObject.Predmet.ProtustrankaNazivFormated>
    <izvorni_sadrzaj>KAMEN SAMOBOR d.o.o.</izvorni_sadrzaj>
    <derivirana_varijabla naziv="DomainObject.Predmet.ProtustrankaNazivFormated_1">KAMEN SAMOBOR d.o.o.</derivirana_varijabla>
  </DomainObject.Predmet.ProtustrankaNazivFormated>
  <DomainObject.Predmet.ProtustrankaNazivFormatedOIB>
    <izvorni_sadrzaj>KAMEN SAMOBOR d.o.o., OIB 91440977148</izvorni_sadrzaj>
    <derivirana_varijabla naziv="DomainObject.Predmet.ProtustrankaNazivFormatedOIB_1">KAMEN SAMOBOR d.o.o., OIB 91440977148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KAMEN SAMOBOR d.o.o.</item>
    </izvorni_sadrzaj>
    <derivirana_varijabla naziv="DomainObject.Predmet.ProtuStrankaListFormated_1">
      <item>KAMEN SAMOBOR d.o.o.</item>
    </derivirana_varijabla>
  </DomainObject.Predmet.ProtuStrankaListFormated>
  <DomainObject.Predmet.ProtuStrankaListFormatedOIB>
    <izvorni_sadrzaj>
      <item>KAMEN SAMOBOR d.o.o., OIB 91440977148</item>
    </izvorni_sadrzaj>
    <derivirana_varijabla naziv="DomainObject.Predmet.ProtuStrankaListFormatedOIB_1">
      <item>KAMEN SAMOBOR d.o.o., OIB 91440977148</item>
    </derivirana_varijabla>
  </DomainObject.Predmet.ProtuStrankaListFormatedOIB>
  <DomainObject.Predmet.ProtuStrankaListFormatedWithAdress>
    <izvorni_sadrzaj>
      <item>KAMEN SAMOBOR d.o.o., Gradna 53, 10430 Samobor</item>
    </izvorni_sadrzaj>
    <derivirana_varijabla naziv="DomainObject.Predmet.ProtuStrankaListFormatedWithAdress_1">
      <item>KAMEN SAMOBOR d.o.o., Gradna 53, 10430 Samobor</item>
    </derivirana_varijabla>
  </DomainObject.Predmet.ProtuStrankaListFormatedWithAdress>
  <DomainObject.Predmet.ProtuStrankaListFormatedWithAdressOIB>
    <izvorni_sadrzaj>
      <item>KAMEN SAMOBOR d.o.o., OIB 91440977148, Gradna 53, 10430 Samobor</item>
    </izvorni_sadrzaj>
    <derivirana_varijabla naziv="DomainObject.Predmet.ProtuStrankaListFormatedWithAdressOIB_1">
      <item>KAMEN SAMOBOR d.o.o., OIB 91440977148, Gradna 53, 10430 Samobor</item>
    </derivirana_varijabla>
  </DomainObject.Predmet.ProtuStrankaListFormatedWithAdressOIB>
  <DomainObject.Predmet.ProtuStrankaListNazivFormated>
    <izvorni_sadrzaj>
      <item>KAMEN SAMOBOR d.o.o.</item>
    </izvorni_sadrzaj>
    <derivirana_varijabla naziv="DomainObject.Predmet.ProtuStrankaListNazivFormated_1">
      <item>KAMEN SAMOBOR d.o.o.</item>
    </derivirana_varijabla>
  </DomainObject.Predmet.ProtuStrankaListNazivFormated>
  <DomainObject.Predmet.ProtuStrankaListNazivFormatedOIB>
    <izvorni_sadrzaj>
      <item>KAMEN SAMOBOR d.o.o., OIB 91440977148</item>
    </izvorni_sadrzaj>
    <derivirana_varijabla naziv="DomainObject.Predmet.ProtuStrankaListNazivFormatedOIB_1">
      <item>KAMEN SAMOBOR d.o.o., OIB 91440977148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KAMEN SAMOBOR d.o.o.</izvorni_sadrzaj>
    <derivirana_varijabla naziv="DomainObject.Predmet.ProtustrankaIDrugi_1">KAMEN SAMOBOR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KAMEN SAMOBOR d.o.o., OIB 91440977148, Gradna 53, 10430 Samobor</izvorni_sadrzaj>
    <derivirana_varijabla naziv="DomainObject.Predmet.ProtustrankaIDrugiAdressOIB_1">KAMEN SAMOBOR d.o.o., OIB 91440977148, Gradna 53,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KAMEN SAMOBOR d.o.o.</item>
    </izvorni_sadrzaj>
    <derivirana_varijabla naziv="DomainObject.Predmet.SudioniciListNaziv_1">
      <item>FINA Regionalni centar Zagreb</item>
      <item>KAMEN SAMOBOR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KAMEN SAMOBOR d.o.o., OIB 91440977148, Gradna 53,10430 Samobor</item>
    </izvorni_sadrzaj>
    <derivirana_varijabla naziv="DomainObject.Predmet.SudioniciListAdressOIB_1">
      <item>FINA Regionalni centar Zagreb, OIB 85821130368, Trg svibanjskih žrtava 1995. 1,10000 Zagreb</item>
      <item>KAMEN SAMOBOR d.o.o., OIB 91440977148, Gradna 53,10430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91440977148</item>
    </izvorni_sadrzaj>
    <derivirana_varijabla naziv="DomainObject.Predmet.SudioniciListNazivOIB_1">
      <item>, OIB 85821130368</item>
      <item>, OIB 91440977148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738922-3602-4FA2-8EFD-52627825BE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2606</properties:Characters>
  <properties:Lines>76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2015-11-27T12:54:00Z</dcterms:created>
  <dc:creator>Sudsko vijeæe</dc:creator>
  <cp:lastModifiedBy>Nevenka Furić</cp:lastModifiedBy>
  <cp:lastPrinted>2015-11-27T12:56:00Z</cp:lastPrinted>
  <dcterms:modified xmlns:xsi="http://www.w3.org/2001/XMLSchema-instance" xsi:type="dcterms:W3CDTF">2015-11-27T12:59:00Z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