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349c" w14:paraId="248349c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0A328A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M VADLJA j.d.o.o., OIB 83562369605, Goričan, Trnavska 40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M VADLJA j.d.o.o., OIB 83562369605, Goričan, Trnavska 40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101542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M VADLJA j.d.o.o., OIB 83562369605, Goričan, Trnavska 40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Anđelko Stankus, OIB 11168088853, iz Jalkovca, Braće Radića 20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M VADLJA j.d.o.o., OIB 83562369605, Goričan, Trnavska 40</w:t>
      </w:r>
      <w:r w:rsidRPr="0024280D">
        <w:rPr>
          <w:rFonts w:cs="Times New Roman"/>
        </w:rPr>
        <w:t xml:space="preserve">, bit će brisan </w:t>
      </w:r>
      <w:r w:rsidRPr="00101542">
        <w:rPr>
          <w:rFonts w:cs="Times New Roman"/>
        </w:rPr>
        <w:t>iz 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18.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</w:t>
      </w:r>
      <w:r w:rsidRPr="00101542">
        <w:rPr>
          <w:rFonts w:cs="Times New Roman"/>
        </w:rPr>
        <w:t>nije podnijela javnobilježnički ovjerovljeni prokazni popis imovine i obveza dužnika te kako u roku od 45 dana nijedan vjerovnik nije predložio otvaranje stečajnoga postupka i nije predu</w:t>
      </w:r>
      <w:r w:rsidRPr="0024280D">
        <w:rPr>
          <w:rFonts w:cs="Times New Roman"/>
        </w:rPr>
        <w:t>jmio 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Iris Hatvalić Nemec</w:t>
      </w:r>
      <w:r w:rsidR="000A328A">
        <w:rPr>
          <w:rFonts w:cs="Times New Roman"/>
        </w:rPr>
        <w:t>, v.r.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101542">
        <w:rPr>
          <w:rFonts w:cs="Times New Roman"/>
        </w:rPr>
        <w:t>M VADLJA j.d.o.o., Goričan, Trnavska 40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101542">
        <w:rPr>
          <w:rFonts w:cs="Times New Roman"/>
        </w:rPr>
        <w:t>Direktor</w:t>
      </w:r>
      <w:r w:rsidRPr="0024280D">
        <w:rPr>
          <w:rFonts w:cs="Times New Roman"/>
        </w:rPr>
        <w:t xml:space="preserve"> dužnika </w:t>
      </w:r>
      <w:r w:rsidR="00101542">
        <w:rPr>
          <w:rFonts w:cs="Times New Roman"/>
        </w:rPr>
        <w:t>Marko Vadlja, Goričan, Trnavska 40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101542">
        <w:rPr>
          <w:rFonts w:cs="Times New Roman"/>
        </w:rPr>
        <w:t xml:space="preserve">Sudski registar ovog suda </w:t>
      </w:r>
      <w:r w:rsidRPr="0024280D">
        <w:rPr>
          <w:rFonts w:cs="Times New Roman"/>
        </w:rPr>
        <w:t>radi 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101542">
        <w:rPr>
          <w:rFonts w:cs="Times New Roman"/>
        </w:rPr>
        <w:t>Čakovec, Otokara Keršovanija 11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101542">
        <w:rPr>
          <w:rFonts w:cs="Times New Roman"/>
        </w:rPr>
        <w:t>Anđelko Stankus, Jalkovec, Braće Radića 20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0A328A" w:rsidR="0024280D" w:rsidRPr="0024280D">
      <w:pPr>
        <w:spacing w:after="0"/>
        <w:ind w:left="360"/>
        <w:rPr>
          <w:rFonts w:cs="Times New Roman"/>
        </w:rPr>
      </w:pPr>
    </w:p>
    <w:sectPr w:rsidSect="000A328A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0B" w:rsidP="00537B78" w:rsidR="00B9290B">
      <w:r>
        <w:separator/>
      </w:r>
    </w:p>
  </w:endnote>
  <w:endnote w:id="0" w:type="continuationSeparator">
    <w:p w:rsidRDefault="00B9290B" w:rsidP="00537B78" w:rsidR="00B92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0B" w:rsidP="00537B78" w:rsidR="00B9290B">
      <w:r>
        <w:separator/>
      </w:r>
    </w:p>
  </w:footnote>
  <w:footnote w:id="0" w:type="continuationSeparator">
    <w:p w:rsidRDefault="00B9290B" w:rsidP="00537B78" w:rsidR="00B92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101542">
      <w:rPr>
        <w:rStyle w:val="PozadinaSvijetloCrvena"/>
        <w:shd w:fill="auto" w:color="auto" w:val="clear"/>
      </w:rPr>
      <w:t>ST-1122/15-5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101542">
      <w:t>ST-1122/15-5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28A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542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VADLJA jednostavno društvo s ograničenom odgovornošću za trgovinu i usluge</izvorni_sadrzaj>
    <derivirana_varijabla naziv="DomainObject.Predmet.ProtustrankaFormated_1">  M VADLJA jednostavno društvo s ograničenom odgovornošću za trgovinu i usluge</derivirana_varijabla>
  </DomainObject.Predmet.ProtustrankaFormated>
  <DomainObject.Predmet.ProtustrankaFormatedOIB>
    <izvorni_sadrzaj>  M VADLJA jednostavno društvo s ograničenom odgovornošću za trgovinu i usluge, OIB 83562369605</izvorni_sadrzaj>
    <derivirana_varijabla naziv="DomainObject.Predmet.ProtustrankaFormatedOIB_1">  M VADLJA jednostavno društvo s ograničenom odgovornošću za trgovinu i usluge, OIB 83562369605</derivirana_varijabla>
  </DomainObject.Predmet.ProtustrankaFormatedOIB>
  <DomainObject.Predmet.ProtustrankaFormatedWithAdress>
    <izvorni_sadrzaj> M VADLJA jednostavno društvo s ograničenom odgovornošću za trgovinu i usluge, Trnavska 40, 40320 Goričan</izvorni_sadrzaj>
    <derivirana_varijabla naziv="DomainObject.Predmet.ProtustrankaFormatedWithAdress_1"> M VADLJA jednostavno društvo s ograničenom odgovornošću za trgovinu i usluge, Trnavska 40, 40320 Goričan</derivirana_varijabla>
  </DomainObject.Predmet.ProtustrankaFormatedWithAdress>
  <DomainObject.Predmet.ProtustrankaFormatedWithAdressOIB>
    <izvorni_sadrzaj> M VADLJA jednostavno društvo s ograničenom odgovornošću za trgovinu i usluge, OIB 83562369605, Trnavska 40, 40320 Goričan</izvorni_sadrzaj>
    <derivirana_varijabla naziv="DomainObject.Predmet.ProtustrankaFormatedWithAdressOIB_1"> M VADLJA jednostavno društvo s ograničenom odgovornošću za trgovinu i usluge, OIB 83562369605, Trnavska 40, 40320 Goričan</derivirana_varijabla>
  </DomainObject.Predmet.ProtustrankaFormatedWithAdressOIB>
  <DomainObject.Predmet.ProtustrankaWithAdress>
    <izvorni_sadrzaj>M VADLJA jednostavno društvo s ograničenom odgovornošću za trgovinu i usluge Trnavska 40, 40320 Goričan</izvorni_sadrzaj>
    <derivirana_varijabla naziv="DomainObject.Predmet.ProtustrankaWithAdress_1">M VADLJA jednostavno društvo s ograničenom odgovornošću za trgovinu i usluge Trnavska 40, 40320 Goričan</derivirana_varijabla>
  </DomainObject.Predmet.ProtustrankaWithAdress>
  <DomainObject.Predmet.ProtustrankaWithAdressOIB>
    <izvorni_sadrzaj>M VADLJA jednostavno društvo s ograničenom odgovornošću za trgovinu i usluge, OIB 83562369605, Trnavska 40, 40320 Goričan</izvorni_sadrzaj>
    <derivirana_varijabla naziv="DomainObject.Predmet.ProtustrankaWithAdressOIB_1">M VADLJA jednostavno društvo s ograničenom odgovornošću za trgovinu i usluge, OIB 83562369605, Trnavska 40, 40320 Goričan</derivirana_varijabla>
  </DomainObject.Predmet.ProtustrankaWithAdressOIB>
  <DomainObject.Predmet.ProtustrankaNazivFormated>
    <izvorni_sadrzaj>M VADLJA jednostavno društvo s ograničenom odgovornošću za trgovinu i usluge</izvorni_sadrzaj>
    <derivirana_varijabla naziv="DomainObject.Predmet.ProtustrankaNazivFormated_1">M VADLJA jednostavno društvo s ograničenom odgovornošću za trgovinu i usluge</derivirana_varijabla>
  </DomainObject.Predmet.ProtustrankaNazivFormated>
  <DomainObject.Predmet.ProtustrankaNazivFormatedOIB>
    <izvorni_sadrzaj>M VADLJA jednostavno društvo s ograničenom odgovornošću za trgovinu i usluge, OIB 83562369605</izvorni_sadrzaj>
    <derivirana_varijabla naziv="DomainObject.Predmet.ProtustrankaNazivFormatedOIB_1">M VADLJA jednostavno društvo s ograničenom odgovornošću za trgovinu i usluge, OIB 83562369605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129291.93</izvorni_sadrzaj>
    <derivirana_varijabla naziv="DomainObject.Predmet.TrenutnaVrijednost_1">129291.93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 VADLJA jednostavno društvo s ograničenom odgovornošću za trgovinu i usluge</item>
    </izvorni_sadrzaj>
    <derivirana_varijabla naziv="DomainObject.Predmet.ProtuStrankaListFormated_1">
      <item>M VADLJA jednostavno društvo s ograničenom odgovornošću za trgovinu i usluge</item>
    </derivirana_varijabla>
  </DomainObject.Predmet.ProtuStrankaListFormated>
  <DomainObject.Predmet.ProtuStrankaListFormatedOIB>
    <izvorni_sadrzaj>
      <item>M VADLJA jednostavno društvo s ograničenom odgovornošću za trgovinu i usluge, OIB 83562369605</item>
    </izvorni_sadrzaj>
    <derivirana_varijabla naziv="DomainObject.Predmet.ProtuStrankaListFormatedOIB_1">
      <item>M VADLJA jednostavno društvo s ograničenom odgovornošću za trgovinu i usluge, OIB 83562369605</item>
    </derivirana_varijabla>
  </DomainObject.Predmet.ProtuStrankaListFormatedOIB>
  <DomainObject.Predmet.ProtuStrankaListFormatedWithAdress>
    <izvorni_sadrzaj>
      <item>M VADLJA jednostavno društvo s ograničenom odgovornošću za trgovinu i usluge, Trnavska 40, 40320 Goričan</item>
    </izvorni_sadrzaj>
    <derivirana_varijabla naziv="DomainObject.Predmet.ProtuStrankaListFormatedWithAdress_1">
      <item>M VADLJA jednostavno društvo s ograničenom odgovornošću za trgovinu i usluge, Trnavska 40, 40320 Goričan</item>
    </derivirana_varijabla>
  </DomainObject.Predmet.ProtuStrankaListFormatedWithAdress>
  <DomainObject.Predmet.ProtuStrankaListFormatedWithAdressOIB>
    <izvorni_sadrzaj>
      <item>M VADLJA jednostavno društvo s ograničenom odgovornošću za trgovinu i usluge, OIB 83562369605, Trnavska 40, 40320 Goričan</item>
    </izvorni_sadrzaj>
    <derivirana_varijabla naziv="DomainObject.Predmet.ProtuStrankaListFormatedWithAdressOIB_1">
      <item>M VADLJA jednostavno društvo s ograničenom odgovornošću za trgovinu i usluge, OIB 83562369605, Trnavska 40, 40320 Goričan</item>
    </derivirana_varijabla>
  </DomainObject.Predmet.ProtuStrankaListFormatedWithAdressOIB>
  <DomainObject.Predmet.ProtuStrankaListNazivFormated>
    <izvorni_sadrzaj>
      <item>M VADLJA jednostavno društvo s ograničenom odgovornošću za trgovinu i usluge</item>
    </izvorni_sadrzaj>
    <derivirana_varijabla naziv="DomainObject.Predmet.ProtuStrankaListNazivFormated_1">
      <item>M VADLJA jednostavno društvo s ograničenom odgovornošću za trgovinu i usluge</item>
    </derivirana_varijabla>
  </DomainObject.Predmet.ProtuStrankaListNazivFormated>
  <DomainObject.Predmet.ProtuStrankaListNazivFormatedOIB>
    <izvorni_sadrzaj>
      <item>M VADLJA jednostavno društvo s ograničenom odgovornošću za trgovinu i usluge, OIB 83562369605</item>
    </izvorni_sadrzaj>
    <derivirana_varijabla naziv="DomainObject.Predmet.ProtuStrankaListNazivFormatedOIB_1">
      <item>M VADLJA jednostavno društvo s ograničenom odgovornošću za trgovinu i usluge, OIB 83562369605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 VADLJA jednostavno društvo s ograničenom odgovornošću za trgovinu i usluge</izvorni_sadrzaj>
    <derivirana_varijabla naziv="DomainObject.Predmet.ProtustrankaIDrugi_1">M VADLJA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 VADLJA jednostavno društvo s ograničenom odgovornošću za trgovinu i usluge, OIB 83562369605, Trnavska 40, 40320 Goričan</izvorni_sadrzaj>
    <derivirana_varijabla naziv="DomainObject.Predmet.ProtustrankaIDrugiAdressOIB_1">M VADLJA jednostavno društvo s ograničenom odgovornošću za trgovinu i usluge, OIB 83562369605, Trnavska 40,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 VADLJA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M VADLJA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 VADLJA jednostavno društvo s ograničenom odgovornošću za trgovinu i usluge, OIB 83562369605, Trnavska 40,40320 Goričan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 VADLJA jednostavno društvo s ograničenom odgovornošću za trgovinu i usluge, OIB 83562369605, Trnavska 40,40320 Goričan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DF5D4-AA4E-4934-AC4B-8B458EC4A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2644</properties:Characters>
  <properties:Lines>70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2016-03-22T11:29:00Z</cp:lastPrinted>
  <dcterms:modified xmlns:xsi="http://www.w3.org/2001/XMLSchema-instance" xsi:type="dcterms:W3CDTF">2016-03-22T11:29:00Z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