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F96C3C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6C728D">
              <w:rPr>
                <w:noProof/>
                <w:sz w:val="24"/>
              </w:rPr>
              <w:t>105</w:t>
            </w:r>
            <w:r w:rsidR="00F96C3C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fc217d3" w14:paraId="fc217d3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907247">
        <w:t>TOGETHER j.d.o.o., OIB: 41307874659, Split, Stanka Vraza 17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07247" w:rsidRPr="00907247">
        <w:t>TOGETHER j.d.o.o., OIB: 41307874659, Split, Stanka Vraza 17</w:t>
      </w:r>
      <w:r w:rsidR="00ED1322">
        <w:t xml:space="preserve">, </w:t>
      </w:r>
      <w:r>
        <w:t xml:space="preserve">na </w:t>
      </w:r>
      <w:r w:rsidR="00737985">
        <w:t>dan 1</w:t>
      </w:r>
      <w:r w:rsidR="00907247">
        <w:t>6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907247">
        <w:t>26.451,43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8C403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57365F"/>
    <w:rsid w:val="0060211C"/>
    <w:rsid w:val="00681EDC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8C4039"/>
    <w:rsid w:val="00907247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0D26"/>
    <w:rsid w:val="00CF42D6"/>
    <w:rsid w:val="00D8632A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03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03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03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03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03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03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St-1054/2017</izvorni_sadrzaj>
    <derivirana_varijabla naziv="DomainObject.Predmet.OznakaBroj_1">St-1054/2017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TOGETHER jednostavno društvo s ograničenom odgovornošću za ugostiteljstvo i usluge</izvorni_sadrzaj>
    <derivirana_varijabla naziv="DomainObject.Predmet.ProtustrankaFormated_1">  TOGETHER jednostavno društvo s ograničenom odgovornošću za ugostiteljstvo i usluge</derivirana_varijabla>
  </DomainObject.Predmet.ProtustrankaFormated>
  <DomainObject.Predmet.ProtustrankaFormatedOIB>
    <izvorni_sadrzaj>  TOGETHER jednostavno društvo s ograničenom odgovornošću za ugostiteljstvo i usluge, OIB 41307874659</izvorni_sadrzaj>
    <derivirana_varijabla naziv="DomainObject.Predmet.ProtustrankaFormatedOIB_1">  TOGETHER jednostavno društvo s ograničenom odgovornošću za ugostiteljstvo i usluge, OIB 41307874659</derivirana_varijabla>
  </DomainObject.Predmet.ProtustrankaFormatedOIB>
  <DomainObject.Predmet.ProtustrankaFormatedWithAdress>
    <izvorni_sadrzaj> TOGETHER jednostavno društvo s ograničenom odgovornošću za ugostiteljstvo i usluge, Stanka Vraza 17, 21000 Split</izvorni_sadrzaj>
    <derivirana_varijabla naziv="DomainObject.Predmet.ProtustrankaFormatedWithAdress_1"> TOGETHER jednostavno društvo s ograničenom odgovornošću za ugostiteljstvo i usluge, Stanka Vraza 17, 21000 Split</derivirana_varijabla>
  </DomainObject.Predmet.ProtustrankaFormatedWithAdress>
  <DomainObject.Predmet.ProtustrankaFormatedWithAdressOIB>
    <izvorni_sadrzaj> TOGETHER jednostavno društvo s ograničenom odgovornošću za ugostiteljstvo i usluge, OIB 41307874659, Stanka Vraza 17, 21000 Split</izvorni_sadrzaj>
    <derivirana_varijabla naziv="DomainObject.Predmet.ProtustrankaFormatedWithAdressOIB_1"> TOGETHER jednostavno društvo s ograničenom odgovornošću za ugostiteljstvo i usluge, OIB 41307874659, Stanka Vraza 17, 21000 Split</derivirana_varijabla>
  </DomainObject.Predmet.ProtustrankaFormatedWithAdressOIB>
  <DomainObject.Predmet.ProtustrankaWithAdress>
    <izvorni_sadrzaj>TOGETHER jednostavno društvo s ograničenom odgovornošću za ugostiteljstvo i usluge Stanka Vraza 17, 21000 Split</izvorni_sadrzaj>
    <derivirana_varijabla naziv="DomainObject.Predmet.ProtustrankaWithAdress_1">TOGETHER jednostavno društvo s ograničenom odgovornošću za ugostiteljstvo i usluge Stanka Vraza 17, 21000 Split</derivirana_varijabla>
  </DomainObject.Predmet.ProtustrankaWithAdress>
  <DomainObject.Predmet.ProtustrankaWithAdressOIB>
    <izvorni_sadrzaj>TOGETHER jednostavno društvo s ograničenom odgovornošću za ugostiteljstvo i usluge, OIB 41307874659, Stanka Vraza 17, 21000 Split</izvorni_sadrzaj>
    <derivirana_varijabla naziv="DomainObject.Predmet.ProtustrankaWithAdressOIB_1">TOGETHER jednostavno društvo s ograničenom odgovornošću za ugostiteljstvo i usluge, OIB 41307874659, Stanka Vraza 17, 21000 Split</derivirana_varijabla>
  </DomainObject.Predmet.ProtustrankaWithAdressOIB>
  <DomainObject.Predmet.ProtustrankaNazivFormated>
    <izvorni_sadrzaj>TOGETHER jednostavno društvo s ograničenom odgovornošću za ugostiteljstvo i usluge</izvorni_sadrzaj>
    <derivirana_varijabla naziv="DomainObject.Predmet.ProtustrankaNazivFormated_1">TOGETHER jednostavno društvo s ograničenom odgovornošću za ugostiteljstvo i usluge</derivirana_varijabla>
  </DomainObject.Predmet.ProtustrankaNazivFormated>
  <DomainObject.Predmet.ProtustrankaNazivFormatedOIB>
    <izvorni_sadrzaj>TOGETHER jednostavno društvo s ograničenom odgovornošću za ugostiteljstvo i usluge, OIB 41307874659</izvorni_sadrzaj>
    <derivirana_varijabla naziv="DomainObject.Predmet.ProtustrankaNazivFormatedOIB_1">TOGETHER jednostavno društvo s ograničenom odgovornošću za ugostiteljstvo i usluge, OIB 41307874659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26451.43</izvorni_sadrzaj>
    <derivirana_varijabla naziv="DomainObject.Predmet.TrenutnaVrijednost_1">26451.43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TOGETHER jednostavno društvo s ograničenom odgovornošću za ugostiteljstvo i usluge</item>
    </izvorni_sadrzaj>
    <derivirana_varijabla naziv="DomainObject.Predmet.ProtuStrankaListFormated_1">
      <item>TOGETHER jednostavno društvo s ograničenom odgovornošću za ugostiteljstvo i usluge</item>
    </derivirana_varijabla>
  </DomainObject.Predmet.ProtuStrankaListFormated>
  <DomainObject.Predmet.ProtuStrankaListFormatedOIB>
    <izvorni_sadrzaj>
      <item>TOGETHER jednostavno društvo s ograničenom odgovornošću za ugostiteljstvo i usluge, OIB 41307874659</item>
    </izvorni_sadrzaj>
    <derivirana_varijabla naziv="DomainObject.Predmet.ProtuStrankaListFormatedOIB_1">
      <item>TOGETHER jednostavno društvo s ograničenom odgovornošću za ugostiteljstvo i usluge, OIB 41307874659</item>
    </derivirana_varijabla>
  </DomainObject.Predmet.ProtuStrankaListFormatedOIB>
  <DomainObject.Predmet.ProtuStrankaListFormatedWithAdress>
    <izvorni_sadrzaj>
      <item>TOGETHER jednostavno društvo s ograničenom odgovornošću za ugostiteljstvo i usluge, Stanka Vraza 17, 21000 Split</item>
    </izvorni_sadrzaj>
    <derivirana_varijabla naziv="DomainObject.Predmet.ProtuStrankaListFormatedWithAdress_1">
      <item>TOGETHER jednostavno društvo s ograničenom odgovornošću za ugostiteljstvo i usluge, Stanka Vraza 17, 21000 Split</item>
    </derivirana_varijabla>
  </DomainObject.Predmet.ProtuStrankaListFormatedWithAdress>
  <DomainObject.Predmet.ProtuStrankaListFormatedWithAdressOIB>
    <izvorni_sadrzaj>
      <item>TOGETHER jednostavno društvo s ograničenom odgovornošću za ugostiteljstvo i usluge, OIB 41307874659, Stanka Vraza 17, 21000 Split</item>
    </izvorni_sadrzaj>
    <derivirana_varijabla naziv="DomainObject.Predmet.ProtuStrankaListFormatedWithAdressOIB_1">
      <item>TOGETHER jednostavno društvo s ograničenom odgovornošću za ugostiteljstvo i usluge, OIB 41307874659, Stanka Vraza 17, 21000 Split</item>
    </derivirana_varijabla>
  </DomainObject.Predmet.ProtuStrankaListFormatedWithAdressOIB>
  <DomainObject.Predmet.ProtuStrankaListNazivFormated>
    <izvorni_sadrzaj>
      <item>TOGETHER jednostavno društvo s ograničenom odgovornošću za ugostiteljstvo i usluge</item>
    </izvorni_sadrzaj>
    <derivirana_varijabla naziv="DomainObject.Predmet.ProtuStrankaListNazivFormated_1">
      <item>TOGETHER jednostavno društvo s ograničenom odgovornošću za ugostiteljstvo i usluge</item>
    </derivirana_varijabla>
  </DomainObject.Predmet.ProtuStrankaListNazivFormated>
  <DomainObject.Predmet.ProtuStrankaListNazivFormatedOIB>
    <izvorni_sadrzaj>
      <item>TOGETHER jednostavno društvo s ograničenom odgovornošću za ugostiteljstvo i usluge, OIB 41307874659</item>
    </izvorni_sadrzaj>
    <derivirana_varijabla naziv="DomainObject.Predmet.ProtuStrankaListNazivFormatedOIB_1">
      <item>TOGETHER jednostavno društvo s ograničenom odgovornošću za ugostiteljstvo i usluge, OIB 41307874659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TOGETHER jednostavno društvo s ograničenom odgovornošću za ugostiteljstvo i usluge</izvorni_sadrzaj>
    <derivirana_varijabla naziv="DomainObject.Predmet.ProtustrankaIDrugi_1">TOGETHER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TOGETHER jednostavno društvo s ograničenom odgovornošću za ugostiteljstvo i usluge, OIB 41307874659, Stanka Vraza 17, 21000 Split</izvorni_sadrzaj>
    <derivirana_varijabla naziv="DomainObject.Predmet.ProtustrankaIDrugiAdressOIB_1">TOGETHER jednostavno društvo s ograničenom odgovornošću za ugostiteljstvo i usluge, OIB 41307874659, Stanka Vraza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TOGETHER jednostavno društvo s ograničenom odgovornošću za ugostiteljstvo i usluge</item>
      <item>FINANCIJSKA AGENCIJA, RC SPLIT</item>
    </izvorni_sadrzaj>
    <derivirana_varijabla naziv="DomainObject.Predmet.SudioniciListNaziv_1">
      <item>TOGETHER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TOGETHER jednostavno društvo s ograničenom odgovornošću za ugostiteljstvo i usluge, OIB 41307874659, Stanka Vraza 17,21000 Split</item>
      <item>FINANCIJSKA AGENCIJA, RC SPLIT, OIB 85821130368, Mažuranićevo šetalište 24 b,21000 Split</item>
    </izvorni_sadrzaj>
    <derivirana_varijabla naziv="DomainObject.Predmet.SudioniciListAdressOIB_1">
      <item>TOGETHER jednostavno društvo s ograničenom odgovornošću za ugostiteljstvo i usluge, OIB 41307874659, Stanka Vraza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41307874659</item>
      <item>, OIB 85821130368</item>
    </izvorni_sadrzaj>
    <derivirana_varijabla naziv="DomainObject.Predmet.SudioniciListNazivOIB_1">
      <item>, OIB 41307874659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2017-12-22T09:03:00Z</dcterms:created>
  <dc:creator>Katarina Mikulić</dc:creator>
  <cp:lastModifiedBy>Ana Golub Gruić</cp:lastModifiedBy>
  <cp:lastPrinted>2017-12-22T09:04:00Z</cp:lastPrinted>
  <dcterms:modified xmlns:xsi="http://www.w3.org/2001/XMLSchema-instance" xsi:type="dcterms:W3CDTF">2017-12-22T09:47:00Z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