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28ac" w14:paraId="97e28ac" w:rsidRDefault="005352B4" w:rsidP="00CC09E0" w:rsidR="00CA2900" w:rsidRPr="00DA1691">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C09E0">
        <w:rPr>
          <w:noProof/>
          <w:lang w:eastAsia="hr-HR" w:val="hr-HR"/>
        </w:rPr>
        <w:tab/>
      </w:r>
      <w:r w:rsidR="00CC09E0">
        <w:rPr>
          <w:noProof/>
          <w:lang w:eastAsia="hr-HR" w:val="hr-HR"/>
        </w:rPr>
        <w:tab/>
      </w:r>
      <w:r w:rsidR="00CC09E0">
        <w:rPr>
          <w:noProof/>
          <w:lang w:eastAsia="hr-HR" w:val="hr-HR"/>
        </w:rPr>
        <w:tab/>
      </w:r>
      <w:r w:rsidR="00CC09E0">
        <w:rPr>
          <w:noProof/>
          <w:lang w:eastAsia="hr-HR" w:val="hr-HR"/>
        </w:rPr>
        <w:tab/>
      </w:r>
      <w:r w:rsidR="00CC09E0">
        <w:rPr>
          <w:noProof/>
          <w:lang w:eastAsia="hr-HR" w:val="hr-HR"/>
        </w:rPr>
        <w:tab/>
      </w:r>
      <w:r w:rsidR="00CC09E0">
        <w:rPr>
          <w:noProof/>
          <w:lang w:eastAsia="hr-HR" w:val="hr-HR"/>
        </w:rPr>
        <w:tab/>
        <w:t xml:space="preserve">         </w:t>
      </w:r>
      <w:r w:rsidR="00BB4A85" w:rsidRPr="00DA1691">
        <w:rPr>
          <w:b/>
          <w:lang w:val="hr-HR"/>
        </w:rPr>
        <w:t>Posl. b</w:t>
      </w:r>
      <w:r w:rsidR="00CA2900" w:rsidRPr="00DA1691">
        <w:rPr>
          <w:b/>
          <w:lang w:val="hr-HR"/>
        </w:rPr>
        <w:t>r 12. St-</w:t>
      </w:r>
      <w:r w:rsidR="009C196D">
        <w:rPr>
          <w:b/>
          <w:lang w:val="hr-HR"/>
        </w:rPr>
        <w:t>47/2007</w:t>
      </w:r>
    </w:p>
    <w:p w:rsidRDefault="00CA2900" w:rsidP="00CA2900" w:rsidR="00CA2900" w:rsidRPr="00CC09E0">
      <w:pPr>
        <w:pStyle w:val="Naslov1"/>
        <w:jc w:val="right"/>
        <w:rPr>
          <w:sz w:val="8"/>
          <w:szCs w:val="8"/>
        </w:rPr>
      </w:pPr>
    </w:p>
    <w:p w:rsidRDefault="00964A7F" w:rsidP="00964A7F" w:rsidR="00964A7F" w:rsidRPr="00DA1691">
      <w:pPr>
        <w:pStyle w:val="Naslov1"/>
        <w:jc w:val="both"/>
      </w:pPr>
      <w:r w:rsidRPr="00DA1691">
        <w:t>REPUBLIKA HRVATSKA</w:t>
      </w:r>
    </w:p>
    <w:p w:rsidRDefault="00964A7F" w:rsidP="00964A7F" w:rsidR="00964A7F" w:rsidRPr="00DA1691">
      <w:pPr>
        <w:jc w:val="both"/>
        <w:rPr>
          <w:b/>
          <w:lang w:val="hr-HR"/>
        </w:rPr>
      </w:pPr>
      <w:r w:rsidRPr="00DA1691">
        <w:rPr>
          <w:b/>
          <w:lang w:val="hr-HR"/>
        </w:rPr>
        <w:t xml:space="preserve">TRGOVAČKI SUD U SPLITU </w:t>
      </w:r>
      <w:r w:rsidRPr="00DA1691">
        <w:rPr>
          <w:lang w:val="hr-HR"/>
        </w:rPr>
        <w:t xml:space="preserve">            </w:t>
      </w:r>
      <w:r w:rsidRPr="00DA1691">
        <w:rPr>
          <w:lang w:val="hr-HR"/>
        </w:rPr>
        <w:tab/>
      </w:r>
      <w:r w:rsidRPr="00DA1691">
        <w:rPr>
          <w:lang w:val="hr-HR"/>
        </w:rPr>
        <w:tab/>
      </w:r>
      <w:r w:rsidRPr="00DA1691">
        <w:rPr>
          <w:lang w:val="hr-HR"/>
        </w:rPr>
        <w:tab/>
        <w:t xml:space="preserve">      </w:t>
      </w:r>
    </w:p>
    <w:p w:rsidRDefault="004D48DB" w:rsidP="00964A7F" w:rsidR="00964A7F" w:rsidRPr="00DA1691">
      <w:pPr>
        <w:rPr>
          <w:b/>
          <w:lang w:val="hr-HR"/>
        </w:rPr>
      </w:pPr>
      <w:r w:rsidRPr="00DA1691">
        <w:rPr>
          <w:b/>
          <w:lang w:val="hr-HR"/>
        </w:rPr>
        <w:t>Split, Sukoišanska br. 6</w:t>
      </w:r>
    </w:p>
    <w:p w:rsidRDefault="00964A7F" w:rsidP="00964A7F" w:rsidR="00964A7F" w:rsidRPr="00DA1691">
      <w:pPr>
        <w:rPr>
          <w:lang w:val="hr-HR"/>
        </w:rPr>
      </w:pPr>
    </w:p>
    <w:p w:rsidRDefault="00A8609C" w:rsidP="00A8609C" w:rsidR="00A8609C" w:rsidRPr="00DA1691">
      <w:pPr>
        <w:pStyle w:val="Naslov1"/>
      </w:pPr>
      <w:r w:rsidRPr="00DA1691">
        <w:t>R E P U B L I K A   H R V A T S K A</w:t>
      </w:r>
    </w:p>
    <w:p w:rsidRDefault="00A8609C" w:rsidP="00A8609C" w:rsidR="00A8609C" w:rsidRPr="00DA1691">
      <w:pPr>
        <w:rPr>
          <w:lang w:eastAsia="hr-HR" w:val="hr-HR"/>
        </w:rPr>
      </w:pPr>
    </w:p>
    <w:p w:rsidRDefault="00827CDB" w:rsidP="00964A7F" w:rsidR="00964A7F" w:rsidRPr="00DA1691">
      <w:pPr>
        <w:pStyle w:val="Naslov2"/>
        <w:rPr>
          <w:b/>
          <w:bCs/>
          <w:szCs w:val="24"/>
        </w:rPr>
      </w:pPr>
      <w:r w:rsidRPr="00DA1691">
        <w:rPr>
          <w:b/>
          <w:bCs/>
          <w:szCs w:val="24"/>
        </w:rPr>
        <w:t>R J E Š E N</w:t>
      </w:r>
      <w:r w:rsidR="00A8609C" w:rsidRPr="00DA1691">
        <w:rPr>
          <w:b/>
          <w:bCs/>
          <w:szCs w:val="24"/>
        </w:rPr>
        <w:t xml:space="preserve"> </w:t>
      </w:r>
      <w:r w:rsidRPr="00DA1691">
        <w:rPr>
          <w:b/>
          <w:bCs/>
          <w:szCs w:val="24"/>
        </w:rPr>
        <w:t>J E</w:t>
      </w:r>
    </w:p>
    <w:p w:rsidRDefault="00964A7F" w:rsidP="00964A7F" w:rsidR="00964A7F" w:rsidRPr="00DA1691">
      <w:pPr>
        <w:rPr>
          <w:lang w:val="hr-HR"/>
        </w:rPr>
      </w:pPr>
    </w:p>
    <w:p w:rsidRDefault="00964A7F" w:rsidP="009C196D" w:rsidR="00964A7F">
      <w:pPr>
        <w:pStyle w:val="Tijeloteksta"/>
        <w:rPr>
          <w:szCs w:val="24"/>
          <w:lang w:val="hr-HR"/>
        </w:rPr>
      </w:pPr>
      <w:r w:rsidRPr="00DA1691">
        <w:rPr>
          <w:szCs w:val="24"/>
          <w:lang w:val="hr-HR"/>
        </w:rPr>
        <w:tab/>
      </w:r>
      <w:r w:rsidR="00EB3C89" w:rsidRPr="00382327">
        <w:rPr>
          <w:lang w:val="hr-HR"/>
        </w:rPr>
        <w:t>Tr</w:t>
      </w:r>
      <w:r w:rsidR="009C196D">
        <w:rPr>
          <w:lang w:val="hr-HR"/>
        </w:rPr>
        <w:t>govački sud u Splitu, po sucu t</w:t>
      </w:r>
      <w:r w:rsidR="00EB3C89" w:rsidRPr="00382327">
        <w:rPr>
          <w:lang w:val="hr-HR"/>
        </w:rPr>
        <w:t xml:space="preserve">og suda Pašku Bačiću, kao stečajnom sucu, </w:t>
      </w:r>
      <w:r w:rsidR="009C196D" w:rsidRPr="003D5474">
        <w:rPr>
          <w:szCs w:val="24"/>
          <w:lang w:val="hr-HR"/>
        </w:rPr>
        <w:t xml:space="preserve">u stečajnom postupku nad dužnikom EURO JAHT d.o.o. u stečaju, Split, Hrvatskih iseljenika 8, OIB: 33310749092, dana </w:t>
      </w:r>
      <w:r w:rsidR="009C196D">
        <w:rPr>
          <w:szCs w:val="24"/>
          <w:lang w:val="hr-HR"/>
        </w:rPr>
        <w:t>27. listopada 2016</w:t>
      </w:r>
      <w:r w:rsidR="009C196D" w:rsidRPr="003D5474">
        <w:rPr>
          <w:szCs w:val="24"/>
          <w:lang w:val="hr-HR"/>
        </w:rPr>
        <w:t>. god</w:t>
      </w:r>
    </w:p>
    <w:p w:rsidRDefault="009C196D" w:rsidP="009C196D" w:rsidR="009C196D" w:rsidRPr="0022109E">
      <w:pPr>
        <w:pStyle w:val="Tijeloteksta"/>
        <w:rPr>
          <w:lang w:val="hr-HR"/>
        </w:rPr>
      </w:pPr>
    </w:p>
    <w:p w:rsidRDefault="00AF48CD" w:rsidP="00964A7F" w:rsidR="00AF48CD" w:rsidRPr="00DA1691">
      <w:pPr>
        <w:rPr>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964A7F" w:rsidP="00964A7F" w:rsidR="00964A7F" w:rsidRPr="00DA1691">
      <w:pPr>
        <w:jc w:val="both"/>
        <w:rPr>
          <w:lang w:val="hr-HR"/>
        </w:rPr>
      </w:pPr>
    </w:p>
    <w:p w:rsidRDefault="00CD5119" w:rsidP="00A7102A" w:rsidR="0011701A" w:rsidRPr="00DA1691">
      <w:pPr>
        <w:pStyle w:val="Naslov3"/>
        <w:rPr>
          <w:b w:val="false"/>
          <w:szCs w:val="24"/>
        </w:rPr>
      </w:pPr>
      <w:r w:rsidRPr="00DA1691">
        <w:rPr>
          <w:b w:val="false"/>
          <w:szCs w:val="24"/>
        </w:rPr>
        <w:t xml:space="preserve">I. </w:t>
      </w:r>
      <w:r w:rsidR="00A9687A" w:rsidRPr="00DA1691">
        <w:rPr>
          <w:b w:val="false"/>
          <w:szCs w:val="24"/>
        </w:rPr>
        <w:t>Određuje se</w:t>
      </w:r>
      <w:r w:rsidR="00EE55DD" w:rsidRPr="00DA1691">
        <w:rPr>
          <w:b w:val="false"/>
          <w:szCs w:val="24"/>
        </w:rPr>
        <w:t xml:space="preserve"> posebno ispitno ročište</w:t>
      </w:r>
      <w:r w:rsidR="00B67C9C" w:rsidRPr="00DA1691">
        <w:rPr>
          <w:b w:val="false"/>
          <w:szCs w:val="24"/>
        </w:rPr>
        <w:t xml:space="preserve"> u ovom stečajnom postupku</w:t>
      </w:r>
      <w:r w:rsidR="00EE55DD" w:rsidRPr="00DA1691">
        <w:rPr>
          <w:b w:val="false"/>
          <w:szCs w:val="24"/>
        </w:rPr>
        <w:t xml:space="preserve"> za dan </w:t>
      </w:r>
      <w:r w:rsidR="009C196D">
        <w:rPr>
          <w:b w:val="false"/>
          <w:szCs w:val="24"/>
        </w:rPr>
        <w:t>24. studenog 2016</w:t>
      </w:r>
      <w:r w:rsidR="00EE55DD" w:rsidRPr="00DA1691">
        <w:rPr>
          <w:b w:val="false"/>
          <w:szCs w:val="24"/>
        </w:rPr>
        <w:t>.</w:t>
      </w:r>
      <w:r w:rsidR="00FB6864" w:rsidRPr="00DA1691">
        <w:rPr>
          <w:b w:val="false"/>
          <w:szCs w:val="24"/>
        </w:rPr>
        <w:t xml:space="preserve"> </w:t>
      </w:r>
      <w:r w:rsidR="00024882">
        <w:rPr>
          <w:b w:val="false"/>
          <w:szCs w:val="24"/>
        </w:rPr>
        <w:t>god.</w:t>
      </w:r>
      <w:r w:rsidR="009C196D">
        <w:rPr>
          <w:b w:val="false"/>
          <w:szCs w:val="24"/>
        </w:rPr>
        <w:t xml:space="preserve"> </w:t>
      </w:r>
      <w:r w:rsidR="00024882">
        <w:rPr>
          <w:b w:val="false"/>
          <w:szCs w:val="24"/>
        </w:rPr>
        <w:t xml:space="preserve">s početkom u </w:t>
      </w:r>
      <w:r w:rsidR="00EB3C89">
        <w:rPr>
          <w:b w:val="false"/>
          <w:szCs w:val="24"/>
        </w:rPr>
        <w:t>9,00</w:t>
      </w:r>
      <w:r w:rsidR="00EE55DD" w:rsidRPr="00DA1691">
        <w:rPr>
          <w:b w:val="false"/>
          <w:szCs w:val="24"/>
        </w:rPr>
        <w:t xml:space="preserve"> sati </w:t>
      </w:r>
      <w:r w:rsidR="009C196D">
        <w:rPr>
          <w:b w:val="false"/>
          <w:szCs w:val="24"/>
        </w:rPr>
        <w:t xml:space="preserve">koje će se održati </w:t>
      </w:r>
      <w:r w:rsidR="00EE55DD" w:rsidRPr="00DA1691">
        <w:rPr>
          <w:b w:val="false"/>
          <w:szCs w:val="24"/>
        </w:rPr>
        <w:t>u</w:t>
      </w:r>
      <w:r w:rsidR="009C196D">
        <w:rPr>
          <w:b w:val="false"/>
          <w:szCs w:val="24"/>
        </w:rPr>
        <w:t xml:space="preserve"> sobi br. 118/I (sudnica br. 4)</w:t>
      </w:r>
      <w:r w:rsidR="00EE55DD" w:rsidRPr="00DA1691">
        <w:rPr>
          <w:b w:val="false"/>
          <w:szCs w:val="24"/>
        </w:rPr>
        <w:t xml:space="preserve"> </w:t>
      </w:r>
      <w:r w:rsidR="0022109E">
        <w:rPr>
          <w:b w:val="false"/>
          <w:szCs w:val="24"/>
        </w:rPr>
        <w:t>Trgovačkog suda u Splitu</w:t>
      </w:r>
      <w:r w:rsidR="00EE55DD" w:rsidRPr="00DA1691">
        <w:rPr>
          <w:b w:val="false"/>
          <w:szCs w:val="24"/>
        </w:rPr>
        <w:t>, Sukoišanska</w:t>
      </w:r>
      <w:r w:rsidR="004D48DB" w:rsidRPr="00DA1691">
        <w:rPr>
          <w:b w:val="false"/>
          <w:szCs w:val="24"/>
        </w:rPr>
        <w:t xml:space="preserve">. </w:t>
      </w:r>
      <w:r w:rsidR="009C196D">
        <w:rPr>
          <w:b w:val="false"/>
          <w:szCs w:val="24"/>
        </w:rPr>
        <w:t>6.</w:t>
      </w:r>
    </w:p>
    <w:p w:rsidRDefault="00A9687A" w:rsidP="00EE55DD" w:rsidR="00A9687A" w:rsidRPr="00DA1691">
      <w:pPr>
        <w:ind w:left="720"/>
        <w:jc w:val="both"/>
        <w:rPr>
          <w:lang w:val="hr-HR"/>
        </w:rPr>
      </w:pPr>
    </w:p>
    <w:p w:rsidRDefault="00A9687A" w:rsidP="00A7102A" w:rsidR="009C196D">
      <w:pPr>
        <w:jc w:val="both"/>
        <w:rPr>
          <w:lang w:val="hr-HR"/>
        </w:rPr>
      </w:pPr>
      <w:r w:rsidRPr="00DA1691">
        <w:rPr>
          <w:lang w:val="hr-HR"/>
        </w:rPr>
        <w:t xml:space="preserve">II. </w:t>
      </w:r>
      <w:r w:rsidR="009C196D">
        <w:rPr>
          <w:lang w:val="hr-HR"/>
        </w:rPr>
        <w:t xml:space="preserve">Na posebnom ispitnom ročištu ispitat će se tražbina koju je vjerovnik Erste&amp;Steiermarkische bank d.d. Rijeka prijavio u ovom postupku kao stečajni vjerovnik, a koja tražbina do sada nije u cijelosti ispitana i u odnosu na koju tražbinu je društvo B2 KAPITAL d.o.o. Zagreb dostavilo obavijest o ustupu tražbine. </w:t>
      </w:r>
    </w:p>
    <w:p w:rsidRDefault="00D63E73" w:rsidP="009C196D" w:rsidR="00D63E73">
      <w:pPr>
        <w:jc w:val="both"/>
        <w:rPr>
          <w:lang w:val="hr-HR"/>
        </w:rPr>
      </w:pPr>
    </w:p>
    <w:p w:rsidRDefault="00EB3C89" w:rsidP="009C196D" w:rsidR="00827CDB" w:rsidRPr="00DA1691">
      <w:pPr>
        <w:jc w:val="both"/>
        <w:rPr>
          <w:lang w:val="hr-HR"/>
        </w:rPr>
      </w:pPr>
      <w:r>
        <w:rPr>
          <w:lang w:val="hr-HR"/>
        </w:rPr>
        <w:t xml:space="preserve">III. </w:t>
      </w:r>
      <w:r w:rsidR="009C196D">
        <w:rPr>
          <w:lang w:val="hr-HR"/>
        </w:rPr>
        <w:t>Ovo rješenje će se objaviti na mrežnoj stranici e-Oglasna ploča sudova, a što svim vjerovnicima</w:t>
      </w:r>
      <w:r w:rsidR="001565E4">
        <w:rPr>
          <w:lang w:val="hr-HR"/>
        </w:rPr>
        <w:t xml:space="preserve"> stečajnog dužnika</w:t>
      </w:r>
      <w:r w:rsidR="009C196D">
        <w:rPr>
          <w:lang w:val="hr-HR"/>
        </w:rPr>
        <w:t xml:space="preserve"> služi kao poziv na zakazano ročište. </w:t>
      </w:r>
    </w:p>
    <w:p w:rsidRDefault="00EB3C89" w:rsidP="00827CDB" w:rsidR="00EB3C89">
      <w:pPr>
        <w:jc w:val="center"/>
        <w:rPr>
          <w:lang w:val="hr-HR"/>
        </w:rPr>
      </w:pPr>
    </w:p>
    <w:p w:rsidRDefault="009C196D" w:rsidP="00827CDB" w:rsidR="009C196D">
      <w:pPr>
        <w:jc w:val="center"/>
        <w:rPr>
          <w:lang w:val="hr-HR"/>
        </w:rPr>
      </w:pPr>
    </w:p>
    <w:p w:rsidRDefault="00827CDB" w:rsidP="00827CDB" w:rsidR="00827CDB" w:rsidRPr="00DA1691">
      <w:pPr>
        <w:jc w:val="center"/>
        <w:rPr>
          <w:lang w:val="hr-HR"/>
        </w:rPr>
      </w:pPr>
      <w:r w:rsidRPr="00DA1691">
        <w:rPr>
          <w:lang w:val="hr-HR"/>
        </w:rPr>
        <w:t>Obrazloženje</w:t>
      </w:r>
    </w:p>
    <w:p w:rsidRDefault="00EB3C89" w:rsidP="00827CDB" w:rsidR="00827CDB" w:rsidRPr="000C0DD8">
      <w:pPr>
        <w:jc w:val="center"/>
        <w:rPr>
          <w:sz w:val="28"/>
          <w:szCs w:val="28"/>
          <w:lang w:val="hr-HR"/>
        </w:rPr>
      </w:pPr>
      <w:r>
        <w:rPr>
          <w:sz w:val="28"/>
          <w:szCs w:val="28"/>
          <w:lang w:val="hr-HR"/>
        </w:rPr>
        <w:tab/>
      </w:r>
    </w:p>
    <w:p w:rsidRDefault="00EB3C89" w:rsidP="00EB3C89" w:rsidR="00EB3C89">
      <w:pPr>
        <w:ind w:firstLine="720"/>
        <w:jc w:val="both"/>
        <w:rPr>
          <w:lang w:val="hr-HR"/>
        </w:rPr>
      </w:pPr>
      <w:r w:rsidRPr="006F27EB">
        <w:rPr>
          <w:lang w:val="hr-HR"/>
        </w:rPr>
        <w:t xml:space="preserve">Rješenjem ovog suda posl. br. </w:t>
      </w:r>
      <w:r w:rsidR="0089487A">
        <w:rPr>
          <w:lang w:val="hr-HR"/>
        </w:rPr>
        <w:t>7</w:t>
      </w:r>
      <w:r w:rsidRPr="006F27EB">
        <w:rPr>
          <w:lang w:val="hr-HR"/>
        </w:rPr>
        <w:t>. St-</w:t>
      </w:r>
      <w:r w:rsidR="0089487A">
        <w:rPr>
          <w:lang w:val="hr-HR"/>
        </w:rPr>
        <w:t>47/2007</w:t>
      </w:r>
      <w:r w:rsidRPr="006F27EB">
        <w:rPr>
          <w:lang w:val="hr-HR"/>
        </w:rPr>
        <w:t xml:space="preserve"> od </w:t>
      </w:r>
      <w:r w:rsidR="0089487A">
        <w:rPr>
          <w:lang w:val="hr-HR"/>
        </w:rPr>
        <w:t>17. travnja 2008</w:t>
      </w:r>
      <w:r w:rsidRPr="006F27EB">
        <w:rPr>
          <w:lang w:val="hr-HR"/>
        </w:rPr>
        <w:t xml:space="preserve">. godine otvoren je stečajni postupak nad dužnikom </w:t>
      </w:r>
      <w:r w:rsidR="0089487A" w:rsidRPr="003D5474">
        <w:rPr>
          <w:lang w:val="hr-HR"/>
        </w:rPr>
        <w:t xml:space="preserve">EURO JAHT d.o.o. </w:t>
      </w:r>
      <w:r w:rsidRPr="006F27EB">
        <w:t>Split</w:t>
      </w:r>
      <w:r w:rsidRPr="006F27EB">
        <w:rPr>
          <w:lang w:val="hr-HR"/>
        </w:rPr>
        <w:t xml:space="preserve"> te je za stečajnog upravitelja imenovan </w:t>
      </w:r>
      <w:r w:rsidR="0089487A">
        <w:t>Ivo Bučan iz Mravinaca</w:t>
      </w:r>
      <w:r w:rsidRPr="006F27EB">
        <w:rPr>
          <w:lang w:val="hr-HR"/>
        </w:rPr>
        <w:t xml:space="preserve">. </w:t>
      </w:r>
    </w:p>
    <w:p w:rsidRDefault="00BB533E" w:rsidP="00EB3C89" w:rsidR="00BB533E">
      <w:pPr>
        <w:ind w:firstLine="720"/>
        <w:jc w:val="both"/>
        <w:rPr>
          <w:lang w:val="hr-HR"/>
        </w:rPr>
      </w:pPr>
    </w:p>
    <w:p w:rsidRDefault="00BB533E" w:rsidP="00EB3C89" w:rsidR="00BB533E">
      <w:pPr>
        <w:ind w:firstLine="720"/>
        <w:jc w:val="both"/>
        <w:rPr>
          <w:lang w:val="hr-HR"/>
        </w:rPr>
      </w:pPr>
      <w:r>
        <w:rPr>
          <w:lang w:val="hr-HR"/>
        </w:rPr>
        <w:t>Podneskom od 13.09.2016. god. stečajni upravitelj je predložio sudu zakazati posebno ispitno ročište radi ispitivanja tražbine koju je vjerovnik Erste&amp;Steiermarkische bank</w:t>
      </w:r>
      <w:r w:rsidR="00CC09E0">
        <w:rPr>
          <w:lang w:val="hr-HR"/>
        </w:rPr>
        <w:t xml:space="preserve"> d.d. Rijeka prijavio</w:t>
      </w:r>
      <w:r>
        <w:rPr>
          <w:lang w:val="hr-HR"/>
        </w:rPr>
        <w:t xml:space="preserve"> u ovom stečajnom postupku kao stečajni vjerovnik, a koja tražbina do sada nije u cijelosti ispitana. </w:t>
      </w:r>
    </w:p>
    <w:p w:rsidRDefault="00BB533E" w:rsidP="00EB3C89" w:rsidR="00BB533E">
      <w:pPr>
        <w:ind w:firstLine="720"/>
        <w:jc w:val="both"/>
        <w:rPr>
          <w:lang w:val="hr-HR"/>
        </w:rPr>
      </w:pPr>
    </w:p>
    <w:p w:rsidRDefault="00BB533E" w:rsidP="00EB3C89" w:rsidR="00BB533E">
      <w:pPr>
        <w:ind w:firstLine="720"/>
        <w:jc w:val="both"/>
        <w:rPr>
          <w:lang w:val="hr-HR"/>
        </w:rPr>
      </w:pPr>
      <w:r>
        <w:rPr>
          <w:lang w:val="hr-HR"/>
        </w:rPr>
        <w:t>Također valja navesti i da je društvo B2 KAPITAL d.o.o. Zagreb dostavilo ovom sudu 03.08.2016. god. podnesak kojim</w:t>
      </w:r>
      <w:r w:rsidR="00CC09E0">
        <w:rPr>
          <w:lang w:val="hr-HR"/>
        </w:rPr>
        <w:t xml:space="preserve"> obavještava sud o ustupu predmetne tražbine</w:t>
      </w:r>
      <w:r>
        <w:rPr>
          <w:lang w:val="hr-HR"/>
        </w:rPr>
        <w:t xml:space="preserve">, a sve sukladno </w:t>
      </w:r>
      <w:r w:rsidR="00CC09E0">
        <w:rPr>
          <w:lang w:val="hr-HR"/>
        </w:rPr>
        <w:t xml:space="preserve">Ugovoru u prijenosu koji je 13.06.2016. god. sklopljen između </w:t>
      </w:r>
      <w:r w:rsidR="00CC09E0">
        <w:rPr>
          <w:lang w:val="hr-HR"/>
        </w:rPr>
        <w:lastRenderedPageBreak/>
        <w:t xml:space="preserve">Erste&amp;Steiermarkische bank d.d. Rijeka kao ustupitelja – cedenta, te B2 KAPITAL d.o.o. Zagreb kao primatelja – cesionara. </w:t>
      </w:r>
    </w:p>
    <w:p w:rsidRDefault="0089487A" w:rsidP="00EB3C89" w:rsidR="0089487A">
      <w:pPr>
        <w:ind w:firstLine="720"/>
        <w:jc w:val="both"/>
        <w:rPr>
          <w:lang w:val="hr-HR"/>
        </w:rPr>
      </w:pPr>
    </w:p>
    <w:p w:rsidRDefault="0089487A" w:rsidP="00EB3C89" w:rsidR="0089487A">
      <w:pPr>
        <w:ind w:firstLine="720"/>
        <w:jc w:val="both"/>
        <w:rPr>
          <w:lang w:val="hr-HR"/>
        </w:rPr>
      </w:pPr>
      <w:r>
        <w:rPr>
          <w:lang w:val="hr-HR"/>
        </w:rPr>
        <w:t xml:space="preserve">Slijedom navedenog, a temeljem odredbi čl. 176. </w:t>
      </w:r>
      <w:r w:rsidRPr="0089487A">
        <w:rPr>
          <w:lang w:val="hr-HR"/>
        </w:rPr>
        <w:t>Stečajnog zakona (</w:t>
      </w:r>
      <w:r>
        <w:rPr>
          <w:lang w:val="hr-HR"/>
        </w:rPr>
        <w:t xml:space="preserve">Narodne novine broj </w:t>
      </w:r>
      <w:r w:rsidRPr="0089487A">
        <w:rPr>
          <w:lang w:val="hr-HR"/>
        </w:rPr>
        <w:t>44/96, 29/99, 129/00, 123/03, 82/06, 116/10, 25/12, 133/12 i 45/13)</w:t>
      </w:r>
      <w:r>
        <w:rPr>
          <w:lang w:val="hr-HR"/>
        </w:rPr>
        <w:t xml:space="preserve"> te odredbi čl. 12. i 441. Stečajnog zak</w:t>
      </w:r>
      <w:r w:rsidR="00BB533E">
        <w:rPr>
          <w:lang w:val="hr-HR"/>
        </w:rPr>
        <w:t xml:space="preserve">ona (Narodne novine broj 71/15) odlučeno je kao u izreci ovog rješenja. </w:t>
      </w:r>
    </w:p>
    <w:p w:rsidRDefault="008307F9" w:rsidP="00BB533E" w:rsidR="008307F9" w:rsidRPr="000C0DD8">
      <w:pPr>
        <w:jc w:val="both"/>
        <w:rPr>
          <w:sz w:val="28"/>
          <w:szCs w:val="28"/>
          <w:lang w:val="hr-HR"/>
        </w:rPr>
      </w:pPr>
    </w:p>
    <w:p w:rsidRDefault="00481151" w:rsidP="00165DE0" w:rsidR="008307F9" w:rsidRPr="00DA1691">
      <w:pPr>
        <w:ind w:firstLine="720"/>
        <w:jc w:val="center"/>
        <w:rPr>
          <w:lang w:val="hr-HR"/>
        </w:rPr>
      </w:pPr>
      <w:r w:rsidRPr="00DA1691">
        <w:rPr>
          <w:lang w:val="hr-HR"/>
        </w:rPr>
        <w:t xml:space="preserve">U Splitu, </w:t>
      </w:r>
      <w:r w:rsidR="00BB533E">
        <w:rPr>
          <w:lang w:val="hr-HR"/>
        </w:rPr>
        <w:t>27. listopada 2016</w:t>
      </w:r>
      <w:r w:rsidR="008307F9" w:rsidRPr="00DA1691">
        <w:rPr>
          <w:lang w:val="hr-HR"/>
        </w:rPr>
        <w:t>. godine.</w:t>
      </w:r>
    </w:p>
    <w:p w:rsidRDefault="008307F9" w:rsidP="008307F9" w:rsidR="008307F9" w:rsidRPr="00AD647E">
      <w:pPr>
        <w:jc w:val="both"/>
        <w:rPr>
          <w:sz w:val="16"/>
          <w:szCs w:val="16"/>
          <w:lang w:val="hr-HR"/>
        </w:rPr>
      </w:pPr>
      <w:r w:rsidRPr="00DA1691">
        <w:rPr>
          <w:lang w:val="hr-HR"/>
        </w:rPr>
        <w:t xml:space="preserve"> </w:t>
      </w:r>
    </w:p>
    <w:p w:rsidRDefault="008307F9" w:rsidP="00165DE0" w:rsidR="008307F9" w:rsidRPr="00DA1691">
      <w:pPr>
        <w:ind w:left="7200"/>
      </w:pPr>
      <w:r w:rsidRPr="00DA1691">
        <w:t xml:space="preserve">S U D A C </w:t>
      </w:r>
    </w:p>
    <w:p w:rsidRDefault="008307F9" w:rsidP="008307F9" w:rsidR="008307F9" w:rsidRPr="00AD647E">
      <w:pPr>
        <w:ind w:left="6372"/>
        <w:rPr>
          <w:sz w:val="28"/>
          <w:szCs w:val="28"/>
        </w:rPr>
      </w:pPr>
    </w:p>
    <w:p w:rsidRDefault="008307F9" w:rsidP="00F25AA9" w:rsidR="008307F9" w:rsidRPr="00DA1691">
      <w:pPr>
        <w:ind w:left="7200"/>
        <w:rPr>
          <w:lang w:val="hr-HR"/>
        </w:rPr>
      </w:pPr>
      <w:r w:rsidRPr="00DA1691">
        <w:t>Paško Bačić</w:t>
      </w:r>
    </w:p>
    <w:p w:rsidRDefault="008307F9" w:rsidP="008307F9" w:rsidR="008307F9" w:rsidRPr="00DA1691">
      <w:pPr>
        <w:ind w:left="6372"/>
        <w:rPr>
          <w:lang w:val="hr-HR"/>
        </w:rPr>
      </w:pPr>
    </w:p>
    <w:p w:rsidRDefault="008307F9" w:rsidP="008307F9" w:rsidR="008307F9" w:rsidRPr="00DA1691">
      <w:pPr>
        <w:jc w:val="both"/>
        <w:rPr>
          <w:lang w:val="hr-HR"/>
        </w:rPr>
      </w:pPr>
    </w:p>
    <w:p w:rsidRDefault="008307F9" w:rsidP="008307F9" w:rsidR="008307F9" w:rsidRPr="00DA1691">
      <w:pPr>
        <w:jc w:val="both"/>
        <w:rPr>
          <w:lang w:val="hr-HR"/>
        </w:rPr>
      </w:pPr>
    </w:p>
    <w:p w:rsidRDefault="008307F9" w:rsidP="008307F9" w:rsidR="008307F9" w:rsidRPr="00DA1691">
      <w:pPr>
        <w:jc w:val="both"/>
        <w:rPr>
          <w:lang w:val="hr-HR"/>
        </w:rPr>
      </w:pPr>
      <w:r w:rsidRPr="00DA1691">
        <w:rPr>
          <w:lang w:val="hr-HR"/>
        </w:rPr>
        <w:t>POUKA O PRAVNOM LIJEKU:</w:t>
      </w:r>
    </w:p>
    <w:p w:rsidRDefault="008307F9" w:rsidP="008307F9" w:rsidR="00BB533E">
      <w:pPr>
        <w:jc w:val="both"/>
        <w:rPr>
          <w:lang w:val="hr-HR"/>
        </w:rPr>
      </w:pPr>
      <w:r w:rsidRPr="00DA1691">
        <w:rPr>
          <w:lang w:val="hr-HR"/>
        </w:rPr>
        <w:t xml:space="preserve">Protiv ovog rješenja </w:t>
      </w:r>
      <w:r w:rsidR="00BB533E">
        <w:rPr>
          <w:lang w:val="hr-HR"/>
        </w:rPr>
        <w:t>ni</w:t>
      </w:r>
      <w:r w:rsidRPr="00DA1691">
        <w:rPr>
          <w:lang w:val="hr-HR"/>
        </w:rPr>
        <w:t xml:space="preserve">je dopuštena </w:t>
      </w:r>
      <w:r w:rsidR="000C0DD8">
        <w:rPr>
          <w:lang w:val="hr-HR"/>
        </w:rPr>
        <w:t xml:space="preserve">žalba </w:t>
      </w:r>
      <w:r w:rsidR="00BB533E">
        <w:rPr>
          <w:lang w:val="hr-HR"/>
        </w:rPr>
        <w:t xml:space="preserve">(čl. 278. st. 2. </w:t>
      </w:r>
      <w:r w:rsidR="00BB533E" w:rsidRPr="00BB533E">
        <w:rPr>
          <w:lang w:val="hr-HR"/>
        </w:rPr>
        <w:t>Zakona o parničnom postupku</w:t>
      </w:r>
      <w:r w:rsidR="00BB533E">
        <w:rPr>
          <w:lang w:val="hr-HR"/>
        </w:rPr>
        <w:t xml:space="preserve">, </w:t>
      </w:r>
      <w:r w:rsidR="00BB533E" w:rsidRPr="00BB533E">
        <w:rPr>
          <w:lang w:val="hr-HR"/>
        </w:rPr>
        <w:t>Narodne novine broj 53/91, 91/92, 112/99, 88/01, 117/03, 88/05, 2/07, 84/08, 96/08</w:t>
      </w:r>
      <w:r w:rsidR="00BB533E">
        <w:rPr>
          <w:lang w:val="hr-HR"/>
        </w:rPr>
        <w:t xml:space="preserve">, 123/08, 57/11, 148/11 i 25/13, u vezi s čl. 6. SZ-a). </w:t>
      </w:r>
    </w:p>
    <w:p w:rsidRDefault="00BB533E" w:rsidP="008307F9" w:rsidR="00BB533E">
      <w:pPr>
        <w:jc w:val="both"/>
        <w:rPr>
          <w:lang w:val="hr-HR"/>
        </w:rPr>
      </w:pPr>
    </w:p>
    <w:p w:rsidRDefault="00CC09E0" w:rsidP="008307F9" w:rsidR="00CC09E0">
      <w:pPr>
        <w:jc w:val="both"/>
        <w:rPr>
          <w:lang w:val="hr-HR"/>
        </w:rPr>
      </w:pPr>
    </w:p>
    <w:p w:rsidRDefault="008307F9" w:rsidP="008307F9" w:rsidR="008307F9" w:rsidRPr="00DA1691">
      <w:pPr>
        <w:jc w:val="both"/>
        <w:rPr>
          <w:lang w:val="hr-HR"/>
        </w:rPr>
      </w:pPr>
      <w:r w:rsidRPr="00DA1691">
        <w:rPr>
          <w:lang w:val="hr-HR"/>
        </w:rPr>
        <w:t>DNA:</w:t>
      </w:r>
    </w:p>
    <w:p w:rsidRDefault="008307F9" w:rsidP="008307F9" w:rsidR="006F5706">
      <w:pPr>
        <w:numPr>
          <w:ilvl w:val="0"/>
          <w:numId w:val="3"/>
        </w:numPr>
        <w:jc w:val="both"/>
        <w:rPr>
          <w:lang w:val="hr-HR"/>
        </w:rPr>
      </w:pPr>
      <w:r w:rsidRPr="00DA1691">
        <w:rPr>
          <w:lang w:val="hr-HR"/>
        </w:rPr>
        <w:t>stečajn</w:t>
      </w:r>
      <w:r w:rsidR="00F25AA9">
        <w:rPr>
          <w:lang w:val="hr-HR"/>
        </w:rPr>
        <w:t>o</w:t>
      </w:r>
      <w:r w:rsidR="00EC6B61">
        <w:rPr>
          <w:lang w:val="hr-HR"/>
        </w:rPr>
        <w:t>m</w:t>
      </w:r>
      <w:r w:rsidRPr="00DA1691">
        <w:rPr>
          <w:lang w:val="hr-HR"/>
        </w:rPr>
        <w:t xml:space="preserve"> </w:t>
      </w:r>
      <w:r w:rsidR="00EC6B61">
        <w:rPr>
          <w:lang w:val="hr-HR"/>
        </w:rPr>
        <w:t>upravitelju</w:t>
      </w:r>
      <w:r w:rsidR="00BB533E">
        <w:rPr>
          <w:lang w:val="hr-HR"/>
        </w:rPr>
        <w:t xml:space="preserve"> Ivi Bučanu</w:t>
      </w:r>
    </w:p>
    <w:p w:rsidRDefault="00BB533E" w:rsidP="008307F9" w:rsidR="00BB533E">
      <w:pPr>
        <w:numPr>
          <w:ilvl w:val="0"/>
          <w:numId w:val="3"/>
        </w:numPr>
        <w:jc w:val="both"/>
        <w:rPr>
          <w:lang w:val="hr-HR"/>
        </w:rPr>
      </w:pPr>
      <w:r>
        <w:rPr>
          <w:lang w:val="hr-HR"/>
        </w:rPr>
        <w:t>Erste&amp;Steiermarkische bank d.d. Rijeka po punomoćniku Odvjetničkom društvu Pradegan &amp; Spicijarić j.t.d. Zagreb, Ul. Republike Austrije 17</w:t>
      </w:r>
    </w:p>
    <w:p w:rsidRDefault="00BB533E" w:rsidP="008307F9" w:rsidR="00BB533E">
      <w:pPr>
        <w:numPr>
          <w:ilvl w:val="0"/>
          <w:numId w:val="3"/>
        </w:numPr>
        <w:jc w:val="both"/>
        <w:rPr>
          <w:lang w:val="hr-HR"/>
        </w:rPr>
      </w:pPr>
      <w:r>
        <w:rPr>
          <w:lang w:val="hr-HR"/>
        </w:rPr>
        <w:t>B2 KAPITAL d.o.o. Zagreb, Radnička cesta 41</w:t>
      </w:r>
    </w:p>
    <w:p w:rsidRDefault="00BB533E" w:rsidP="008307F9" w:rsidR="00BB533E">
      <w:pPr>
        <w:numPr>
          <w:ilvl w:val="0"/>
          <w:numId w:val="3"/>
        </w:numPr>
        <w:jc w:val="both"/>
        <w:rPr>
          <w:lang w:val="hr-HR"/>
        </w:rPr>
      </w:pPr>
      <w:r>
        <w:rPr>
          <w:lang w:val="hr-HR"/>
        </w:rPr>
        <w:t>e-Oglasna ploča suda</w:t>
      </w:r>
    </w:p>
    <w:p w:rsidRDefault="00BB533E" w:rsidP="008307F9" w:rsidR="00BB533E">
      <w:pPr>
        <w:numPr>
          <w:ilvl w:val="0"/>
          <w:numId w:val="3"/>
        </w:numPr>
        <w:jc w:val="both"/>
        <w:rPr>
          <w:lang w:val="hr-HR"/>
        </w:rPr>
      </w:pPr>
      <w:r>
        <w:rPr>
          <w:lang w:val="hr-HR"/>
        </w:rPr>
        <w:t>u spis</w:t>
      </w:r>
    </w:p>
    <w:p w:rsidRDefault="008307F9" w:rsidP="00BB533E" w:rsidR="008307F9" w:rsidRPr="00DA1691">
      <w:pPr>
        <w:ind w:left="360"/>
        <w:jc w:val="both"/>
        <w:rPr>
          <w:lang w:val="hr-HR"/>
        </w:rPr>
      </w:pPr>
    </w:p>
    <w:sectPr w:rsidSect="00CC09E0" w:rsidR="008307F9" w:rsidRPr="00DA1691">
      <w:headerReference w:type="default" r:id="rId11"/>
      <w:pgSz w:h="15840" w:w="12240"/>
      <w:pgMar w:gutter="0" w:footer="708" w:header="708" w:left="1800" w:bottom="1618"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0C94" w:rsidP="003A6DA9" w:rsidR="000D0C94">
      <w:r>
        <w:separator/>
      </w:r>
    </w:p>
  </w:endnote>
  <w:endnote w:id="0" w:type="continuationSeparator">
    <w:p w:rsidRDefault="000D0C94" w:rsidP="003A6DA9" w:rsidR="000D0C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0C94" w:rsidP="003A6DA9" w:rsidR="000D0C94">
      <w:r>
        <w:separator/>
      </w:r>
    </w:p>
  </w:footnote>
  <w:footnote w:id="0" w:type="continuationSeparator">
    <w:p w:rsidRDefault="000D0C94" w:rsidP="003A6DA9" w:rsidR="000D0C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CC09E0">
    <w:pPr>
      <w:pStyle w:val="Zaglavlje"/>
      <w:numPr>
        <w:ilvl w:val="0"/>
        <w:numId w:val="7"/>
      </w:numPr>
    </w:pPr>
    <w:r>
      <w:fldChar w:fldCharType="begin"/>
    </w:r>
    <w:r>
      <w:instrText>PAGE   \* MERGEFORMAT</w:instrText>
    </w:r>
    <w:r>
      <w:fldChar w:fldCharType="separate"/>
    </w:r>
    <w:r w:rsidR="004601A0" w:rsidRPr="004601A0">
      <w:rPr>
        <w:noProof/>
        <w:lang w:val="hr-HR"/>
      </w:rPr>
      <w:t>2</w:t>
    </w:r>
    <w:r>
      <w:fldChar w:fldCharType="end"/>
    </w:r>
    <w:r>
      <w:t xml:space="preserve"> -</w:t>
    </w:r>
    <w:r>
      <w:tab/>
    </w:r>
    <w:r w:rsidR="007D4ECF">
      <w:rPr>
        <w:lang w:val="hr-HR"/>
      </w:rPr>
      <w:t>12. St-</w:t>
    </w:r>
    <w:r w:rsidR="009C196D">
      <w:rPr>
        <w:lang w:val="hr-HR"/>
      </w:rPr>
      <w:t>47/2007</w:t>
    </w:r>
  </w:p>
  <w:p w:rsidRDefault="00CC09E0" w:rsidP="00CC09E0" w:rsidR="00CC09E0">
    <w:pPr>
      <w:pStyle w:val="Zaglavlje"/>
      <w:rPr>
        <w:lang w:val="hr-HR"/>
      </w:rPr>
    </w:pPr>
  </w:p>
  <w:p w:rsidRDefault="00CC09E0" w:rsidP="00CC09E0" w:rsidR="00CC09E0"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4882"/>
    <w:rsid w:val="000262F0"/>
    <w:rsid w:val="00037DAA"/>
    <w:rsid w:val="00044E41"/>
    <w:rsid w:val="0004782B"/>
    <w:rsid w:val="0005061D"/>
    <w:rsid w:val="00066E35"/>
    <w:rsid w:val="0007420F"/>
    <w:rsid w:val="000942C2"/>
    <w:rsid w:val="000A0D85"/>
    <w:rsid w:val="000B0BFB"/>
    <w:rsid w:val="000C0DD8"/>
    <w:rsid w:val="000D0C94"/>
    <w:rsid w:val="00103E11"/>
    <w:rsid w:val="00116E67"/>
    <w:rsid w:val="0011701A"/>
    <w:rsid w:val="001472E9"/>
    <w:rsid w:val="0015249D"/>
    <w:rsid w:val="001565E4"/>
    <w:rsid w:val="00161A95"/>
    <w:rsid w:val="00165DE0"/>
    <w:rsid w:val="001850B3"/>
    <w:rsid w:val="001948EE"/>
    <w:rsid w:val="001A7172"/>
    <w:rsid w:val="001D3A50"/>
    <w:rsid w:val="001E7EAE"/>
    <w:rsid w:val="0020468F"/>
    <w:rsid w:val="002165BE"/>
    <w:rsid w:val="0022109E"/>
    <w:rsid w:val="002247A2"/>
    <w:rsid w:val="00243C65"/>
    <w:rsid w:val="00247D9D"/>
    <w:rsid w:val="002820A8"/>
    <w:rsid w:val="00287744"/>
    <w:rsid w:val="002E04F5"/>
    <w:rsid w:val="002F1A30"/>
    <w:rsid w:val="002F4660"/>
    <w:rsid w:val="003109B7"/>
    <w:rsid w:val="00313AD8"/>
    <w:rsid w:val="0031650A"/>
    <w:rsid w:val="00333ABE"/>
    <w:rsid w:val="003A6DA9"/>
    <w:rsid w:val="003E7FAE"/>
    <w:rsid w:val="003F13DF"/>
    <w:rsid w:val="003F4FF2"/>
    <w:rsid w:val="00405B05"/>
    <w:rsid w:val="004106FB"/>
    <w:rsid w:val="004272F8"/>
    <w:rsid w:val="004601A0"/>
    <w:rsid w:val="0047098F"/>
    <w:rsid w:val="00481151"/>
    <w:rsid w:val="00492F65"/>
    <w:rsid w:val="004A2409"/>
    <w:rsid w:val="004C6A1A"/>
    <w:rsid w:val="004D48DB"/>
    <w:rsid w:val="004E4AF1"/>
    <w:rsid w:val="00521303"/>
    <w:rsid w:val="005352B4"/>
    <w:rsid w:val="00546FE4"/>
    <w:rsid w:val="00560DA3"/>
    <w:rsid w:val="00560FDA"/>
    <w:rsid w:val="00572145"/>
    <w:rsid w:val="00572744"/>
    <w:rsid w:val="00582383"/>
    <w:rsid w:val="005E54C8"/>
    <w:rsid w:val="00606AAF"/>
    <w:rsid w:val="006233F9"/>
    <w:rsid w:val="00656DEE"/>
    <w:rsid w:val="00665CE0"/>
    <w:rsid w:val="00677163"/>
    <w:rsid w:val="006A3CD8"/>
    <w:rsid w:val="006D5F0A"/>
    <w:rsid w:val="006F5706"/>
    <w:rsid w:val="007261FE"/>
    <w:rsid w:val="007301D9"/>
    <w:rsid w:val="00737727"/>
    <w:rsid w:val="00742C08"/>
    <w:rsid w:val="00782CE6"/>
    <w:rsid w:val="00794011"/>
    <w:rsid w:val="007D4ECF"/>
    <w:rsid w:val="007D4F11"/>
    <w:rsid w:val="007F26EE"/>
    <w:rsid w:val="007F4B82"/>
    <w:rsid w:val="00801AF4"/>
    <w:rsid w:val="00827CDB"/>
    <w:rsid w:val="008307F9"/>
    <w:rsid w:val="00834174"/>
    <w:rsid w:val="008440E5"/>
    <w:rsid w:val="0089487A"/>
    <w:rsid w:val="008B08C9"/>
    <w:rsid w:val="008B4783"/>
    <w:rsid w:val="008C692C"/>
    <w:rsid w:val="00913E4E"/>
    <w:rsid w:val="0091491C"/>
    <w:rsid w:val="0094373F"/>
    <w:rsid w:val="00955058"/>
    <w:rsid w:val="00964A7F"/>
    <w:rsid w:val="00966EDF"/>
    <w:rsid w:val="009768A3"/>
    <w:rsid w:val="00993327"/>
    <w:rsid w:val="009C196D"/>
    <w:rsid w:val="009D1F7B"/>
    <w:rsid w:val="009D59A9"/>
    <w:rsid w:val="009E4287"/>
    <w:rsid w:val="00A20C27"/>
    <w:rsid w:val="00A35C82"/>
    <w:rsid w:val="00A50D9D"/>
    <w:rsid w:val="00A6343F"/>
    <w:rsid w:val="00A7102A"/>
    <w:rsid w:val="00A76440"/>
    <w:rsid w:val="00A82F7B"/>
    <w:rsid w:val="00A83B92"/>
    <w:rsid w:val="00A8609C"/>
    <w:rsid w:val="00A9290A"/>
    <w:rsid w:val="00A93CC7"/>
    <w:rsid w:val="00A9687A"/>
    <w:rsid w:val="00AC1232"/>
    <w:rsid w:val="00AD647E"/>
    <w:rsid w:val="00AE783D"/>
    <w:rsid w:val="00AF48CD"/>
    <w:rsid w:val="00B277FD"/>
    <w:rsid w:val="00B33109"/>
    <w:rsid w:val="00B3464C"/>
    <w:rsid w:val="00B41B2D"/>
    <w:rsid w:val="00B44914"/>
    <w:rsid w:val="00B642AD"/>
    <w:rsid w:val="00B66F81"/>
    <w:rsid w:val="00B67C9C"/>
    <w:rsid w:val="00BB4A85"/>
    <w:rsid w:val="00BB533E"/>
    <w:rsid w:val="00BD3C3C"/>
    <w:rsid w:val="00BE4C93"/>
    <w:rsid w:val="00BF0BEA"/>
    <w:rsid w:val="00BF3636"/>
    <w:rsid w:val="00C021F9"/>
    <w:rsid w:val="00C07389"/>
    <w:rsid w:val="00C10D7B"/>
    <w:rsid w:val="00C11134"/>
    <w:rsid w:val="00C460A8"/>
    <w:rsid w:val="00C6412A"/>
    <w:rsid w:val="00CA2900"/>
    <w:rsid w:val="00CB46FB"/>
    <w:rsid w:val="00CC09E0"/>
    <w:rsid w:val="00CC3B1A"/>
    <w:rsid w:val="00CD4524"/>
    <w:rsid w:val="00CD5119"/>
    <w:rsid w:val="00CE5EE5"/>
    <w:rsid w:val="00D050A8"/>
    <w:rsid w:val="00D075A6"/>
    <w:rsid w:val="00D10042"/>
    <w:rsid w:val="00D11830"/>
    <w:rsid w:val="00D25F27"/>
    <w:rsid w:val="00D268E7"/>
    <w:rsid w:val="00D63E73"/>
    <w:rsid w:val="00D63F94"/>
    <w:rsid w:val="00D66C2F"/>
    <w:rsid w:val="00D73D4D"/>
    <w:rsid w:val="00D77C8A"/>
    <w:rsid w:val="00DA1691"/>
    <w:rsid w:val="00E059E1"/>
    <w:rsid w:val="00E17A90"/>
    <w:rsid w:val="00E25A2D"/>
    <w:rsid w:val="00E51344"/>
    <w:rsid w:val="00E53791"/>
    <w:rsid w:val="00E6465F"/>
    <w:rsid w:val="00E76DE5"/>
    <w:rsid w:val="00E77705"/>
    <w:rsid w:val="00E96852"/>
    <w:rsid w:val="00EB3C89"/>
    <w:rsid w:val="00EC6B61"/>
    <w:rsid w:val="00ED2140"/>
    <w:rsid w:val="00EE55DD"/>
    <w:rsid w:val="00F043B2"/>
    <w:rsid w:val="00F1530E"/>
    <w:rsid w:val="00F20827"/>
    <w:rsid w:val="00F25AA9"/>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4601A0"/>
    <w:rPr>
      <w:color w:val="808080"/>
      <w:bdr w:space="0" w:sz="0" w:color="auto" w:val="none"/>
      <w:shd w:fill="auto" w:color="auto" w:val="clear"/>
    </w:rPr>
  </w:style>
  <w:style w:customStyle="true" w:styleId="eSPISCCParagraphDefaultFont" w:type="character">
    <w:name w:val="eSPIS_CC_Paragraph Default Font"/>
    <w:basedOn w:val="Zadanifontodlomka"/>
    <w:rsid w:val="004601A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601A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601A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601A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4601A0"/>
    <w:rPr>
      <w:color w:val="808080"/>
      <w:bdr w:color="auto" w:space="0" w:sz="0" w:val="none"/>
      <w:shd w:color="auto" w:fill="auto" w:val="clear"/>
    </w:rPr>
  </w:style>
  <w:style w:customStyle="1" w:styleId="eSPISCCParagraphDefaultFont" w:type="character">
    <w:name w:val="eSPIS_CC_Paragraph Default Font"/>
    <w:basedOn w:val="Zadanifontodlomka"/>
    <w:rsid w:val="004601A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601A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601A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601A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2007.</izvorni_sadrzaj>
    <derivirana_varijabla naziv="DomainObject.Predmet.DatumOsnivanja_1">7. studenog 2007.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St-47/2007</izvorni_sadrzaj>
    <derivirana_varijabla naziv="DomainObject.Predmet.OznakaBroj_1">St-47/2007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JAHT d.o.o. za iznajmljivanje plovila, "u stečaju"; DRAGAN ŠEGVIĆ</izvorni_sadrzaj>
    <derivirana_varijabla naziv="DomainObject.Predmet.ProtustrankaFormated_1">  EURO JAHT d.o.o. za iznajmljivanje plovila, "u stečaju"; DRAGAN ŠEGVIĆ</derivirana_varijabla>
  </DomainObject.Predmet.ProtustrankaFormated>
  <DomainObject.Predmet.ProtustrankaFormatedOIB>
    <izvorni_sadrzaj>  EURO JAHT d.o.o. za iznajmljivanje plovila, "u stečaju", OIB 33310749092; DRAGAN ŠEGVIĆ, OIB 15197469033</izvorni_sadrzaj>
    <derivirana_varijabla naziv="DomainObject.Predmet.ProtustrankaFormatedOIB_1">  EURO JAHT d.o.o. za iznajmljivanje plovila, "u stečaju", OIB 33310749092; DRAGAN ŠEGVIĆ, OIB 15197469033</derivirana_varijabla>
  </DomainObject.Predmet.ProtustrankaFormatedOIB>
  <DomainObject.Predmet.ProtustrankaFormatedWithAdress>
    <izvorni_sadrzaj> EURO JAHT d.o.o. za iznajmljivanje plovila, "u stečaju", Hrvatskih iseljenika 8, 21000 Split; DRAGAN ŠEGVIĆ, Hrvatskih iseljenika 8, 21000 Split</izvorni_sadrzaj>
    <derivirana_varijabla naziv="DomainObject.Predmet.ProtustrankaFormatedWithAdress_1"> EURO JAHT d.o.o. za iznajmljivanje plovila, "u stečaju", Hrvatskih iseljenika 8, 21000 Split; DRAGAN ŠEGVIĆ, Hrvatskih iseljenika 8, 21000 Split</derivirana_varijabla>
  </DomainObject.Predmet.ProtustrankaFormatedWithAdress>
  <DomainObject.Predmet.ProtustrankaFormatedWithAdressOIB>
    <izvorni_sadrzaj> EURO JAHT d.o.o. za iznajmljivanje plovila, "u stečaju", OIB 33310749092, Hrvatskih iseljenika 8, 21000 Split; DRAGAN ŠEGVIĆ, OIB 15197469033, Hrvatskih iseljenika 8, 21000 Split</izvorni_sadrzaj>
    <derivirana_varijabla naziv="DomainObject.Predmet.ProtustrankaFormatedWithAdressOIB_1"> EURO JAHT d.o.o. za iznajmljivanje plovila, "u stečaju", OIB 33310749092, Hrvatskih iseljenika 8, 21000 Split; DRAGAN ŠEGVIĆ, OIB 15197469033, Hrvatskih iseljenika 8, 21000 Split</derivirana_varijabla>
  </DomainObject.Predmet.ProtustrankaFormatedWithAdressOIB>
  <DomainObject.Predmet.ProtustrankaWithAdress>
    <izvorni_sadrzaj>EURO JAHT d.o.o. za iznajmljivanje plovila, "u stečaju" Hrvatskih iseljenika 8, 21000 Split, DRAGAN ŠEGVIĆ Hrvatskih iseljenika 8, 21000 Split</izvorni_sadrzaj>
    <derivirana_varijabla naziv="DomainObject.Predmet.ProtustrankaWithAdress_1">EURO JAHT d.o.o. za iznajmljivanje plovila, "u stečaju" Hrvatskih iseljenika 8, 21000 Split, DRAGAN ŠEGVIĆ Hrvatskih iseljenika 8, 21000 Split</derivirana_varijabla>
  </DomainObject.Predmet.ProtustrankaWithAdress>
  <DomainObject.Predmet.ProtustrankaWithAdressOIB>
    <izvorni_sadrzaj>EURO JAHT d.o.o. za iznajmljivanje plovila, "u stečaju", OIB 33310749092, Hrvatskih iseljenika 8, 21000 Split, DRAGAN ŠEGVIĆ, OIB 15197469033, Hrvatskih iseljenika 8, 21000 Split</izvorni_sadrzaj>
    <derivirana_varijabla naziv="DomainObject.Predmet.ProtustrankaWithAdressOIB_1">EURO JAHT d.o.o. za iznajmljivanje plovila, "u stečaju", OIB 33310749092, Hrvatskih iseljenika 8, 21000 Split, DRAGAN ŠEGVIĆ, OIB 15197469033, Hrvatskih iseljenika 8, 21000 Split</derivirana_varijabla>
  </DomainObject.Predmet.ProtustrankaWithAdressOIB>
  <DomainObject.Predmet.ProtustrankaNazivFormated>
    <izvorni_sadrzaj>EURO JAHT d.o.o. za iznajmljivanje plovila, "u stečaju",DRAGAN ŠEGVIĆ</izvorni_sadrzaj>
    <derivirana_varijabla naziv="DomainObject.Predmet.ProtustrankaNazivFormated_1">EURO JAHT d.o.o. za iznajmljivanje plovila, "u stečaju",DRAGAN ŠEGVIĆ</derivirana_varijabla>
  </DomainObject.Predmet.ProtustrankaNazivFormated>
  <DomainObject.Predmet.ProtustrankaNazivFormatedOIB>
    <izvorni_sadrzaj>EURO JAHT d.o.o. za iznajmljivanje plovila, "u stečaju", OIB 33310749092,DRAGAN ŠEGVIĆ, OIB 15197469033</izvorni_sadrzaj>
    <derivirana_varijabla naziv="DomainObject.Predmet.ProtustrankaNazivFormatedOIB_1">EURO JAHT d.o.o. za iznajmljivanje plovila, "u stečaju", OIB 33310749092,DRAGAN ŠEGVIĆ, OIB 15197469033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J.u.A. Frischeis društvo s ograničenom odgovornošću za trgovinu i usluge zastupanog po punomoćniku odvjetnik, NINOSLAV HERCEG; DHL International d.o.o, hitna dostava širom svijeta; DOSLUH d.o.o. za građenje; Hrvatski Telekom d.d.; Raiffeisen Leasing društvo s ograničenom odgovornošću za posredovanje; CROATIA osiguranje d.d.; INA-INDUSTRIJA NAFTE, d.d.; NAUTICON, društvo s oganičenom odgovornošću za obrtničke usluge, turizam, nautiku i trgovinu; BRODOSPAS dioničko društvo za pomorsko-tehničku i brodarsku djelatnost; HYPO-LEASING KROATIEN, društvo za financiranje, d.o.o. zastupanog po punomoćniku DAMIR TOMIĆ; Damir Katić; S-ECO d.o.o. za trgovinu i proizvodnju proizvoda od drva; ALLIANZ ZAGREB dioničko društvo za osiguranje; VIPnet usluge d.o.o. za telekomunikacijske usluge; IRA-COMMERCE, d.o.o. za trgovinu i usluge; Erste &amp; Steiermarkische bank d.d.; Raiffeisen Leasing društvo s ograničenom odgovornošću za posredovanje; VODOVOD I KANALIZACIJA d.o.o.; NAVIGO SISTEM d.o.o. za profesionalnu elektroniku i geodetske usluge zastupanog po punomoćniku BUTERIN &amp; POSAVEC, odvjetničko društvo, javno trgovačko društvo; Erste &amp; Steiermärkische S-Leasing društvo s ograničenom odgovornošću za leasing vozila i strojeva; POLYCHEM d.o.o. za trgovinu i usluge; NAVITA društvo s ograničenom odgovornošću za posredovanje u trgovini; INTERCOMMERCE, Export - import, d. o. o.; NAVELA društvo s ograničenom odgovornošću za turizam, trgovinu i poslovne usluge; MEDITERAN ZAŠTITA d.o.o. za zaštitu osoba i imovine - u stečaju; METRIS-elektronički inženjering, d.o.o.; ČISTOĆA društvo s ograničenom odgovornošću za obavljanje komunalnih djelatnosti održavanja čistoće i odlaganja komunaln; MADEX društvo s ograničenom odgovornošću za proizvodnju i trgovinu; HERMES-INTER, d.o.o. za trgovinu i zastupanje; MARINI, projektiranje, proizvodnja i trgovina,d.o.o.; OKUS MORA društvo s ograničenom odgovornošću za projektiranje, savjetovanje i usluge; ČULIĆ d.o.o. za trgovinu na veliko i malo, turizam, izvoz-uvoz; BOLTANO d.o.o. za trgovinu i usluge; CHEMOLUX-ŠARIĆ, d.o.o. trgovina, zastupanje i usluge; PROFIL INOX društvo s ograničenom odgovornošću za trgovinu i usluge; INTRAFIX d.o.o. završni i obrtnički radovi u građevinarstvu i trgovina; MAĐOR COMPANY d.o.o. za promidžbu, audio-video produkciju i grafičku djelatnost; TRGOMETAL d.o.o. za trgovinu i proizvodnju; CHROM - NAUTICA, društvo s ograničenom odgovornošću za opremanje brodova; Milan Raspović; NORTH STAR d.o.o. za proizvodnju i usluge; Ivan Vrdoljak; CUMMINS ADRIATIC d.o.o. za trgovinu i zastupanje; Žarko Nejašmić</izvorni_sadrzaj>
    <derivirana_varijabla naziv="DomainObject.Predmet.StrankaFormated_1">  J.u.A. Frischeis društvo s ograničenom odgovornošću za trgovinu i usluge zastupanog po punomoćniku odvjetnik, NINOSLAV HERCEG; DHL International d.o.o, hitna dostava širom svijeta; DOSLUH d.o.o. za građenje; Hrvatski Telekom d.d.; Raiffeisen Leasing društvo s ograničenom odgovornošću za posredovanje; CROATIA osiguranje d.d.; INA-INDUSTRIJA NAFTE, d.d.; NAUTICON, društvo s oganičenom odgovornošću za obrtničke usluge, turizam, nautiku i trgovinu; BRODOSPAS dioničko društvo za pomorsko-tehničku i brodarsku djelatnost; HYPO-LEASING KROATIEN, društvo za financiranje, d.o.o. zastupanog po punomoćniku DAMIR TOMIĆ; Damir Katić; S-ECO d.o.o. za trgovinu i proizvodnju proizvoda od drva; ALLIANZ ZAGREB dioničko društvo za osiguranje; VIPnet usluge d.o.o. za telekomunikacijske usluge; IRA-COMMERCE, d.o.o. za trgovinu i usluge; Erste &amp; Steiermarkische bank d.d.; Raiffeisen Leasing društvo s ograničenom odgovornošću za posredovanje; VODOVOD I KANALIZACIJA d.o.o.; NAVIGO SISTEM d.o.o. za profesionalnu elektroniku i geodetske usluge zastupanog po punomoćniku BUTERIN &amp; POSAVEC, odvjetničko društvo, javno trgovačko društvo; Erste &amp; Steiermärkische S-Leasing društvo s ograničenom odgovornošću za leasing vozila i strojeva; POLYCHEM d.o.o. za trgovinu i usluge; NAVITA društvo s ograničenom odgovornošću za posredovanje u trgovini; INTERCOMMERCE, Export - import, d. o. o.; NAVELA društvo s ograničenom odgovornošću za turizam, trgovinu i poslovne usluge; MEDITERAN ZAŠTITA d.o.o. za zaštitu osoba i imovine - u stečaju; METRIS-elektronički inženjering, d.o.o.; ČISTOĆA društvo s ograničenom odgovornošću za obavljanje komunalnih djelatnosti održavanja čistoće i odlaganja komunaln; MADEX društvo s ograničenom odgovornošću za proizvodnju i trgovinu; HERMES-INTER, d.o.o. za trgovinu i zastupanje; MARINI, projektiranje, proizvodnja i trgovina,d.o.o.; OKUS MORA društvo s ograničenom odgovornošću za projektiranje, savjetovanje i usluge; ČULIĆ d.o.o. za trgovinu na veliko i malo, turizam, izvoz-uvoz; BOLTANO d.o.o. za trgovinu i usluge; CHEMOLUX-ŠARIĆ, d.o.o. trgovina, zastupanje i usluge; PROFIL INOX društvo s ograničenom odgovornošću za trgovinu i usluge; INTRAFIX d.o.o. završni i obrtnički radovi u građevinarstvu i trgovina; MAĐOR COMPANY d.o.o. za promidžbu, audio-video produkciju i grafičku djelatnost; TRGOMETAL d.o.o. za trgovinu i proizvodnju; CHROM - NAUTICA, društvo s ograničenom odgovornošću za opremanje brodova; Milan Raspović; NORTH STAR d.o.o. za proizvodnju i usluge; Ivan Vrdoljak; CUMMINS ADRIATIC d.o.o. za trgovinu i zastupanje; Žarko Nejašmić</derivirana_varijabla>
  </DomainObject.Predmet.StrankaFormated>
  <DomainObject.Predmet.StrankaFormatedOIB>
    <izvorni_sadrzaj>  J.u.A. Frischeis društvo s ograničenom odgovornošću za trgovinu i usluge, OIB 18918947938 zastupanog po punomoćniku odvjetnik, NINOSLAV HERCEG; DHL International d.o.o, hitna dostava širom svijeta, OIB 79069474349; DOSLUH d.o.o. za građenje, OIB 04325238398; Hrvatski Telekom d.d., OIB 81793146560; Raiffeisen Leasing društvo s ograničenom odgovornošću za posredovanje, OIB 75346450537; CROATIA osiguranje d.d., OIB 26187994862; INA-INDUSTRIJA NAFTE, d.d., OIB 27759560625; NAUTICON, društvo s oganičenom odgovornošću za obrtničke usluge, turizam, nautiku i trgovinu, OIB 54022432374; BRODOSPAS dioničko društvo za pomorsko-tehničku i brodarsku djelatnost, OIB 39030031494; HYPO-LEASING KROATIEN, društvo za financiranje, d.o.o., OIB 87064273078 zastupanog po punomoćniku DAMIR TOMIĆ; Damir Katić; S-ECO d.o.o. za trgovinu i proizvodnju proizvoda od drva, OIB 91164319986; ALLIANZ ZAGREB dioničko društvo za osiguranje, OIB 23759810849; VIPnet usluge d.o.o. za telekomunikacijske usluge, OIB 00565279090; IRA-COMMERCE, d.o.o. za trgovinu i usluge, OIB 04881568165; Erste &amp; Steiermarkische bank d.d., OIB 23057039320; Raiffeisen Leasing društvo s ograničenom odgovornošću za posredovanje, OIB 75346450537; VODOVOD I KANALIZACIJA d.o.o., OIB 56826138353; NAVIGO SISTEM d.o.o. za profesionalnu elektroniku i geodetske usluge, OIB 68963092190 zastupanog po punomoćniku BUTERIN &amp; POSAVEC, odvjetničko društvo, javno trgovačko društvo; Erste &amp; Steiermärkische S-Leasing društvo s ograničenom odgovornošću za leasing vozila i strojeva, OIB 46550671661; POLYCHEM d.o.o. za trgovinu i usluge, OIB 93896356316; NAVITA društvo s ograničenom odgovornošću za posredovanje u trgovini, OIB 87368178246; INTERCOMMERCE, Export - import, d. o. o., OIB 66882292238; NAVELA društvo s ograničenom odgovornošću za turizam, trgovinu i poslovne usluge, OIB 69848363052; MEDITERAN ZAŠTITA d.o.o. za zaštitu osoba i imovine - u stečaju, OIB 09865006268; METRIS-elektronički inženjering, d.o.o., OIB 38283353835; ČISTOĆA društvo s ograničenom odgovornošću za obavljanje komunalnih djelatnosti održavanja čistoće i odlaganja komunaln, OIB 38812451417; MADEX društvo s ograničenom odgovornošću za proizvodnju i trgovinu, OIB 24871578080; HERMES-INTER, d.o.o. za trgovinu i zastupanje, OIB 25357376071; MARINI, projektiranje, proizvodnja i trgovina,d.o.o., OIB 51586860010; OKUS MORA društvo s ograničenom odgovornošću za projektiranje, savjetovanje i usluge, OIB 19401964203; ČULIĆ d.o.o. za trgovinu na veliko i malo, turizam, izvoz-uvoz, OIB 92205581575; BOLTANO d.o.o. za trgovinu i usluge, OIB 70250179767; CHEMOLUX-ŠARIĆ, d.o.o. trgovina, zastupanje i usluge, OIB 60241889279; PROFIL INOX društvo s ograničenom odgovornošću za trgovinu i usluge, OIB 28407719699; INTRAFIX d.o.o. završni i obrtnički radovi u građevinarstvu i trgovina, OIB 59287431967; MAĐOR COMPANY d.o.o. za promidžbu, audio-video produkciju i grafičku djelatnost, OIB 17192678386; TRGOMETAL d.o.o. za trgovinu i proizvodnju, OIB 26004523816; CHROM - NAUTICA, društvo s ograničenom odgovornošću za opremanje brodova, OIB 84387914037; Milan Raspović, OIB 02318122382; NORTH STAR d.o.o. za proizvodnju i usluge, OIB 51189263892; Ivan Vrdoljak, OIB 97494234850; CUMMINS ADRIATIC d.o.o. za trgovinu i zastupanje, OIB 44284514731; Žarko Nejašmić, OIB 07359430715</izvorni_sadrzaj>
    <derivirana_varijabla naziv="DomainObject.Predmet.StrankaFormatedOIB_1">  J.u.A. Frischeis društvo s ograničenom odgovornošću za trgovinu i usluge, OIB 18918947938 zastupanog po punomoćniku odvjetnik, NINOSLAV HERCEG; DHL International d.o.o, hitna dostava širom svijeta, OIB 79069474349; DOSLUH d.o.o. za građenje, OIB 04325238398; Hrvatski Telekom d.d., OIB 81793146560; Raiffeisen Leasing društvo s ograničenom odgovornošću za posredovanje, OIB 75346450537; CROATIA osiguranje d.d., OIB 26187994862; INA-INDUSTRIJA NAFTE, d.d., OIB 27759560625; NAUTICON, društvo s oganičenom odgovornošću za obrtničke usluge, turizam, nautiku i trgovinu, OIB 54022432374; BRODOSPAS dioničko društvo za pomorsko-tehničku i brodarsku djelatnost, OIB 39030031494; HYPO-LEASING KROATIEN, društvo za financiranje, d.o.o., OIB 87064273078 zastupanog po punomoćniku DAMIR TOMIĆ; Damir Katić; S-ECO d.o.o. za trgovinu i proizvodnju proizvoda od drva, OIB 91164319986; ALLIANZ ZAGREB dioničko društvo za osiguranje, OIB 23759810849; VIPnet usluge d.o.o. za telekomunikacijske usluge, OIB 00565279090; IRA-COMMERCE, d.o.o. za trgovinu i usluge, OIB 04881568165; Erste &amp; Steiermarkische bank d.d., OIB 23057039320; Raiffeisen Leasing društvo s ograničenom odgovornošću za posredovanje, OIB 75346450537; VODOVOD I KANALIZACIJA d.o.o., OIB 56826138353; NAVIGO SISTEM d.o.o. za profesionalnu elektroniku i geodetske usluge, OIB 68963092190 zastupanog po punomoćniku BUTERIN &amp; POSAVEC, odvjetničko društvo, javno trgovačko društvo; Erste &amp; Steiermärkische S-Leasing društvo s ograničenom odgovornošću za leasing vozila i strojeva, OIB 46550671661; POLYCHEM d.o.o. za trgovinu i usluge, OIB 93896356316; NAVITA društvo s ograničenom odgovornošću za posredovanje u trgovini, OIB 87368178246; INTERCOMMERCE, Export - import, d. o. o., OIB 66882292238; NAVELA društvo s ograničenom odgovornošću za turizam, trgovinu i poslovne usluge, OIB 69848363052; MEDITERAN ZAŠTITA d.o.o. za zaštitu osoba i imovine - u stečaju, OIB 09865006268; METRIS-elektronički inženjering, d.o.o., OIB 38283353835; ČISTOĆA društvo s ograničenom odgovornošću za obavljanje komunalnih djelatnosti održavanja čistoće i odlaganja komunaln, OIB 38812451417; MADEX društvo s ograničenom odgovornošću za proizvodnju i trgovinu, OIB 24871578080; HERMES-INTER, d.o.o. za trgovinu i zastupanje, OIB 25357376071; MARINI, projektiranje, proizvodnja i trgovina,d.o.o., OIB 51586860010; OKUS MORA društvo s ograničenom odgovornošću za projektiranje, savjetovanje i usluge, OIB 19401964203; ČULIĆ d.o.o. za trgovinu na veliko i malo, turizam, izvoz-uvoz, OIB 92205581575; BOLTANO d.o.o. za trgovinu i usluge, OIB 70250179767; CHEMOLUX-ŠARIĆ, d.o.o. trgovina, zastupanje i usluge, OIB 60241889279; PROFIL INOX društvo s ograničenom odgovornošću za trgovinu i usluge, OIB 28407719699; INTRAFIX d.o.o. završni i obrtnički radovi u građevinarstvu i trgovina, OIB 59287431967; MAĐOR COMPANY d.o.o. za promidžbu, audio-video produkciju i grafičku djelatnost, OIB 17192678386; TRGOMETAL d.o.o. za trgovinu i proizvodnju, OIB 26004523816; CHROM - NAUTICA, društvo s ograničenom odgovornošću za opremanje brodova, OIB 84387914037; Milan Raspović, OIB 02318122382; NORTH STAR d.o.o. za proizvodnju i usluge, OIB 51189263892; Ivan Vrdoljak, OIB 97494234850; CUMMINS ADRIATIC d.o.o. za trgovinu i zastupanje, OIB 44284514731; Žarko Nejašmić, OIB 07359430715</derivirana_varijabla>
  </DomainObject.Predmet.StrankaFormatedOIB>
  <DomainObject.Predmet.StrankaFormatedWithAdress>
    <izvorni_sadrzaj> J.u.A. Frischeis društvo s ograničenom odgovornošću za trgovinu i usluge, Ljudevita Posavskog 49, 10410 Velika Gorica zastupanog po punomoćniku odvjetnik, NINOSLAV HERCEG; DHL International d.o.o, hitna dostava širom svijeta, Utinjska 40, 10000 Zagreb; DOSLUH d.o.o. za građenje, Put Skalica 6, 21000 Split; Hrvatski Telekom d.d., Savska cesta 32, 10000 Zagreb; Raiffeisen Leasing društvo s ograničenom odgovornošću za posredovanje, Radnička cesta 43, 10000 Zagreb; CROATIA osiguranje d.d., Miramarska 22, 10000 Zagreb; INA-INDUSTRIJA NAFTE, d.d., Avenija V. Holjevca 10, 10000 Zagreb; NAUTICON, društvo s oganičenom odgovornošću za obrtničke usluge, turizam, nautiku i trgovinu, Pužev breg 4, 51000 Opatija; BRODOSPAS dioničko društvo za pomorsko-tehničku i brodarsku djelatnost, Obala Lazareta 2, 21000 Split; HYPO-LEASING KROATIEN, društvo za financiranje, d.o.o., Koranska 16, 10000 Zagreb zastupanog po punomoćniku DAMIR TOMIĆ; Damir Katić; S-ECO d.o.o. za trgovinu i proizvodnju proizvoda od drva, Vinogradarska 34, Nova Mokošica; ALLIANZ ZAGREB dioničko društvo za osiguranje, Heinzelova 70, 10000 Zagreb; VIPnet usluge d.o.o. za telekomunikacijske usluge, Vrtni put 1, 10000 Zagreb; IRA-COMMERCE, d.o.o. za trgovinu i usluge, Bana Jelačića 20, Dugopolje; Erste &amp; Steiermarkische bank d.d., Jadranski trg 3 a, 51000 Rijeka; Raiffeisen Leasing društvo s ograničenom odgovornošću za posredovanje, Radnička cesta 43, 10000 Zagreb; VODOVOD I KANALIZACIJA d.o.o., Biokovska 3, 21000 Split; NAVIGO SISTEM d.o.o. za profesionalnu elektroniku i geodetske usluge, Karlovačka cesta 4k, 10000 Zagreb zastupanog po punomoćniku BUTERIN &amp; POSAVEC, odvjetničko društvo, javno trgovačko društvo; Erste &amp; Steiermärkische S-Leasing društvo s ograničenom odgovornošću za leasing vozila i strojeva, Zelinska 3, 10000 Zagreb; POLYCHEM d.o.o. za trgovinu i usluge, Šumećanski put b.b., 10000 Zagreb; NAVITA društvo s ograničenom odgovornošću za posredovanje u trgovini, Osojnaki 24, Matulji; INTERCOMMERCE, Export - import, d. o. o., Ernesta Miloša 20, Umag; NAVELA društvo s ograničenom odgovornošću za turizam, trgovinu i poslovne usluge, Castropola 54, Pula; MEDITERAN ZAŠTITA d.o.o. za zaštitu osoba i imovine - u stečaju, Trg Nikole Šubića Zrinskog 6, 10000 Zagreb; METRIS-elektronički inženjering, d.o.o., Stinice 12, Split; ČISTOĆA društvo s ograničenom odgovornošću za obavljanje komunalnih djelatnosti održavanja čistoće i odlaganja komunaln, Put Plokita 81, Split; MADEX društvo s ograničenom odgovornošću za proizvodnju i trgovinu, Ulica Slavka Batušića/bb, Zadar; HERMES-INTER, d.o.o. za trgovinu i zastupanje, Krečaves 2, Sveti Ivan Zelina; MARINI, projektiranje, proizvodnja i trgovina,d.o.o., Hercegovačka Ulica 141, Split; OKUS MORA društvo s ograničenom odgovornošću za projektiranje, savjetovanje i usluge, Marina Getaldića 19, Split; ČULIĆ d.o.o. za trgovinu na veliko i malo, turizam, izvoz-uvoz, Ante Starčevića 12, Mravince; BOLTANO d.o.o. za trgovinu i usluge, Zrinsko Frankopanska 10, Split; CHEMOLUX-ŠARIĆ, d.o.o. trgovina, zastupanje i usluge, Žrtava rata 21/A, Kaštel Novi; PROFIL INOX društvo s ograničenom odgovornošću za trgovinu i usluge, 4. gardijske 37, Kamen; INTRAFIX d.o.o. završni i obrtnički radovi u građevinarstvu i trgovina, Ulica Antuna Gustava Matoša 1, Split; MAĐOR COMPANY d.o.o. za promidžbu, audio-video produkciju i grafičku djelatnost, Hrvace 363, Hrvace; TRGOMETAL d.o.o. za trgovinu i proizvodnju, Kovinska 4, 10000 Zagreb; CHROM - NAUTICA, društvo s ograničenom odgovornošću za opremanje brodova, Kruševića Gumno 9, 21000 Split; Milan Raspović, Ljudevita Posavskog 8 c, 23000 Zadar; NORTH STAR d.o.o. za proizvodnju i usluge, Tršćanska 21, 21000 Split; Ivan Vrdoljak, Bisko 34, 21240 Trilj; CUMMINS ADRIATIC d.o.o. za trgovinu i zastupanje, Kraljice Jelene 15, 21204 Dugopolje; Žarko Nejašmić, Blatine 4, 21000 Split</izvorni_sadrzaj>
    <derivirana_varijabla naziv="DomainObject.Predmet.StrankaFormatedWithAdress_1"> J.u.A. Frischeis društvo s ograničenom odgovornošću za trgovinu i usluge, Ljudevita Posavskog 49, 10410 Velika Gorica zastupanog po punomoćniku odvjetnik, NINOSLAV HERCEG; DHL International d.o.o, hitna dostava širom svijeta, Utinjska 40, 10000 Zagreb; DOSLUH d.o.o. za građenje, Put Skalica 6, 21000 Split; Hrvatski Telekom d.d., Savska cesta 32, 10000 Zagreb; Raiffeisen Leasing društvo s ograničenom odgovornošću za posredovanje, Radnička cesta 43, 10000 Zagreb; CROATIA osiguranje d.d., Miramarska 22, 10000 Zagreb; INA-INDUSTRIJA NAFTE, d.d., Avenija V. Holjevca 10, 10000 Zagreb; NAUTICON, društvo s oganičenom odgovornošću za obrtničke usluge, turizam, nautiku i trgovinu, Pužev breg 4, 51000 Opatija; BRODOSPAS dioničko društvo za pomorsko-tehničku i brodarsku djelatnost, Obala Lazareta 2, 21000 Split; HYPO-LEASING KROATIEN, društvo za financiranje, d.o.o., Koranska 16, 10000 Zagreb zastupanog po punomoćniku DAMIR TOMIĆ; Damir Katić; S-ECO d.o.o. za trgovinu i proizvodnju proizvoda od drva, Vinogradarska 34, Nova Mokošica; ALLIANZ ZAGREB dioničko društvo za osiguranje, Heinzelova 70, 10000 Zagreb; VIPnet usluge d.o.o. za telekomunikacijske usluge, Vrtni put 1, 10000 Zagreb; IRA-COMMERCE, d.o.o. za trgovinu i usluge, Bana Jelačića 20, Dugopolje; Erste &amp; Steiermarkische bank d.d., Jadranski trg 3 a, 51000 Rijeka; Raiffeisen Leasing društvo s ograničenom odgovornošću za posredovanje, Radnička cesta 43, 10000 Zagreb; VODOVOD I KANALIZACIJA d.o.o., Biokovska 3, 21000 Split; NAVIGO SISTEM d.o.o. za profesionalnu elektroniku i geodetske usluge, Karlovačka cesta 4k, 10000 Zagreb zastupanog po punomoćniku BUTERIN &amp; POSAVEC, odvjetničko društvo, javno trgovačko društvo; Erste &amp; Steiermärkische S-Leasing društvo s ograničenom odgovornošću za leasing vozila i strojeva, Zelinska 3, 10000 Zagreb; POLYCHEM d.o.o. za trgovinu i usluge, Šumećanski put b.b., 10000 Zagreb; NAVITA društvo s ograničenom odgovornošću za posredovanje u trgovini, Osojnaki 24, Matulji; INTERCOMMERCE, Export - import, d. o. o., Ernesta Miloša 20, Umag; NAVELA društvo s ograničenom odgovornošću za turizam, trgovinu i poslovne usluge, Castropola 54, Pula; MEDITERAN ZAŠTITA d.o.o. za zaštitu osoba i imovine - u stečaju, Trg Nikole Šubića Zrinskog 6, 10000 Zagreb; METRIS-elektronički inženjering, d.o.o., Stinice 12, Split; ČISTOĆA društvo s ograničenom odgovornošću za obavljanje komunalnih djelatnosti održavanja čistoće i odlaganja komunaln, Put Plokita 81, Split; MADEX društvo s ograničenom odgovornošću za proizvodnju i trgovinu, Ulica Slavka Batušića/bb, Zadar; HERMES-INTER, d.o.o. za trgovinu i zastupanje, Krečaves 2, Sveti Ivan Zelina; MARINI, projektiranje, proizvodnja i trgovina,d.o.o., Hercegovačka Ulica 141, Split; OKUS MORA društvo s ograničenom odgovornošću za projektiranje, savjetovanje i usluge, Marina Getaldića 19, Split; ČULIĆ d.o.o. za trgovinu na veliko i malo, turizam, izvoz-uvoz, Ante Starčevića 12, Mravince; BOLTANO d.o.o. za trgovinu i usluge, Zrinsko Frankopanska 10, Split; CHEMOLUX-ŠARIĆ, d.o.o. trgovina, zastupanje i usluge, Žrtava rata 21/A, Kaštel Novi; PROFIL INOX društvo s ograničenom odgovornošću za trgovinu i usluge, 4. gardijske 37, Kamen; INTRAFIX d.o.o. završni i obrtnički radovi u građevinarstvu i trgovina, Ulica Antuna Gustava Matoša 1, Split; MAĐOR COMPANY d.o.o. za promidžbu, audio-video produkciju i grafičku djelatnost, Hrvace 363, Hrvace; TRGOMETAL d.o.o. za trgovinu i proizvodnju, Kovinska 4, 10000 Zagreb; CHROM - NAUTICA, društvo s ograničenom odgovornošću za opremanje brodova, Kruševića Gumno 9, 21000 Split; Milan Raspović, Ljudevita Posavskog 8 c, 23000 Zadar; NORTH STAR d.o.o. za proizvodnju i usluge, Tršćanska 21, 21000 Split; Ivan Vrdoljak, Bisko 34, 21240 Trilj; CUMMINS ADRIATIC d.o.o. za trgovinu i zastupanje, Kraljice Jelene 15, 21204 Dugopolje; Žarko Nejašmić, Blatine 4, 21000 Split</derivirana_varijabla>
  </DomainObject.Predmet.StrankaFormatedWithAdress>
  <DomainObject.Predmet.StrankaFormatedWithAdressOIB>
    <izvorni_sadrzaj> J.u.A. Frischeis društvo s ograničenom odgovornošću za trgovinu i usluge, OIB 18918947938, Ljudevita Posavskog 49, 10410 Velika Gorica zastupanog po punomoćniku odvjetnik, NINOSLAV HERCEG; DHL International d.o.o, hitna dostava širom svijeta, OIB 79069474349, Utinjska 40, 10000 Zagreb; DOSLUH d.o.o. za građenje, OIB 04325238398, Put Skalica 6, 21000 Split; Hrvatski Telekom d.d., OIB 81793146560, Savska cesta 32, 10000 Zagreb; Raiffeisen Leasing društvo s ograničenom odgovornošću za posredovanje, OIB 75346450537, Radnička cesta 43, 10000 Zagreb; CROATIA osiguranje d.d., OIB 26187994862, Miramarska 22, 10000 Zagreb; INA-INDUSTRIJA NAFTE, d.d., OIB 27759560625, Avenija V. Holjevca 10, 10000 Zagreb; NAUTICON, društvo s oganičenom odgovornošću za obrtničke usluge, turizam, nautiku i trgovinu, OIB 54022432374, Pužev breg 4, 51000 Opatija; BRODOSPAS dioničko društvo za pomorsko-tehničku i brodarsku djelatnost, OIB 39030031494, Obala Lazareta 2, 21000 Split; HYPO-LEASING KROATIEN, društvo za financiranje, d.o.o., OIB 87064273078, Koranska 16, 10000 Zagreb zastupanog po punomoćniku DAMIR TOMIĆ; Damir Katić; S-ECO d.o.o. za trgovinu i proizvodnju proizvoda od drva, OIB 91164319986, Vinogradarska 34, Nova Mokošica; ALLIANZ ZAGREB dioničko društvo za osiguranje, OIB 23759810849, Heinzelova 70, 10000 Zagreb; VIPnet usluge d.o.o. za telekomunikacijske usluge, OIB 00565279090, Vrtni put 1, 10000 Zagreb; IRA-COMMERCE, d.o.o. za trgovinu i usluge, OIB 04881568165, Bana Jelačića 20, Dugopolje; Erste &amp; Steiermarkische bank d.d., OIB 23057039320, Jadranski trg 3 a, 51000 Rijeka; Raiffeisen Leasing društvo s ograničenom odgovornošću za posredovanje, OIB 75346450537, Radnička cesta 43, 10000 Zagreb; VODOVOD I KANALIZACIJA d.o.o., OIB 56826138353, Biokovska 3, 21000 Split; NAVIGO SISTEM d.o.o. za profesionalnu elektroniku i geodetske usluge, OIB 68963092190, Karlovačka cesta 4k, 10000 Zagreb zastupanog po punomoćniku BUTERIN &amp; POSAVEC, odvjetničko društvo, javno trgovačko društvo; Erste &amp; Steiermärkische S-Leasing društvo s ograničenom odgovornošću za leasing vozila i strojeva, OIB 46550671661, Zelinska 3, 10000 Zagreb; POLYCHEM d.o.o. za trgovinu i usluge, OIB 93896356316, Šumećanski put b.b., 10000 Zagreb; NAVITA društvo s ograničenom odgovornošću za posredovanje u trgovini, OIB 87368178246, Osojnaki 24, Matulji; INTERCOMMERCE, Export - import, d. o. o., OIB 66882292238, Ernesta Miloša 20, Umag; NAVELA društvo s ograničenom odgovornošću za turizam, trgovinu i poslovne usluge, OIB 69848363052, Castropola 54, Pula; MEDITERAN ZAŠTITA d.o.o. za zaštitu osoba i imovine - u stečaju, OIB 09865006268, Trg Nikole Šubića Zrinskog 6, 10000 Zagreb; METRIS-elektronički inženjering, d.o.o., OIB 38283353835, Stinice 12, Split; ČISTOĆA društvo s ograničenom odgovornošću za obavljanje komunalnih djelatnosti održavanja čistoće i odlaganja komunaln, OIB 38812451417, Put Plokita 81, Split; MADEX društvo s ograničenom odgovornošću za proizvodnju i trgovinu, OIB 24871578080, Ulica Slavka Batušića/bb, Zadar; HERMES-INTER, d.o.o. za trgovinu i zastupanje, OIB 25357376071, Krečaves 2, Sveti Ivan Zelina; MARINI, projektiranje, proizvodnja i trgovina,d.o.o., OIB 51586860010, Hercegovačka Ulica 141, Split; OKUS MORA društvo s ograničenom odgovornošću za projektiranje, savjetovanje i usluge, OIB 19401964203, Marina Getaldića 19, Split; ČULIĆ d.o.o. za trgovinu na veliko i malo, turizam, izvoz-uvoz, OIB 92205581575, Ante Starčevića 12, Mravince; BOLTANO d.o.o. za trgovinu i usluge, OIB 70250179767, Zrinsko Frankopanska 10, Split; CHEMOLUX-ŠARIĆ, d.o.o. trgovina, zastupanje i usluge, OIB 60241889279, Žrtava rata 21/A, Kaštel Novi; PROFIL INOX društvo s ograničenom odgovornošću za trgovinu i usluge, OIB 28407719699, 4. gardijske 37, Kamen; INTRAFIX d.o.o. završni i obrtnički radovi u građevinarstvu i trgovina, OIB 59287431967, Ulica Antuna Gustava Matoša 1, Split; MAĐOR COMPANY d.o.o. za promidžbu, audio-video produkciju i grafičku djelatnost, OIB 17192678386, Hrvace 363, Hrvace; TRGOMETAL d.o.o. za trgovinu i proizvodnju, OIB 26004523816, Kovinska 4, 10000 Zagreb; CHROM - NAUTICA, društvo s ograničenom odgovornošću za opremanje brodova, OIB 84387914037, Kruševića Gumno 9, 21000 Split; Milan Raspović, OIB 02318122382, Ljudevita Posavskog 8 c, 23000 Zadar; NORTH STAR d.o.o. za proizvodnju i usluge, OIB 51189263892, Tršćanska 21, 21000 Split; Ivan Vrdoljak, OIB 97494234850, Bisko 34, 21240 Trilj; CUMMINS ADRIATIC d.o.o. za trgovinu i zastupanje, OIB 44284514731, Kraljice Jelene 15, 21204 Dugopolje; Žarko Nejašmić, OIB 07359430715, Blatine 4, 21000 Split</izvorni_sadrzaj>
    <derivirana_varijabla naziv="DomainObject.Predmet.StrankaFormatedWithAdressOIB_1"> J.u.A. Frischeis društvo s ograničenom odgovornošću za trgovinu i usluge, OIB 18918947938, Ljudevita Posavskog 49, 10410 Velika Gorica zastupanog po punomoćniku odvjetnik, NINOSLAV HERCEG; DHL International d.o.o, hitna dostava širom svijeta, OIB 79069474349, Utinjska 40, 10000 Zagreb; DOSLUH d.o.o. za građenje, OIB 04325238398, Put Skalica 6, 21000 Split; Hrvatski Telekom d.d., OIB 81793146560, Savska cesta 32, 10000 Zagreb; Raiffeisen Leasing društvo s ograničenom odgovornošću za posredovanje, OIB 75346450537, Radnička cesta 43, 10000 Zagreb; CROATIA osiguranje d.d., OIB 26187994862, Miramarska 22, 10000 Zagreb; INA-INDUSTRIJA NAFTE, d.d., OIB 27759560625, Avenija V. Holjevca 10, 10000 Zagreb; NAUTICON, društvo s oganičenom odgovornošću za obrtničke usluge, turizam, nautiku i trgovinu, OIB 54022432374, Pužev breg 4, 51000 Opatija; BRODOSPAS dioničko društvo za pomorsko-tehničku i brodarsku djelatnost, OIB 39030031494, Obala Lazareta 2, 21000 Split; HYPO-LEASING KROATIEN, društvo za financiranje, d.o.o., OIB 87064273078, Koranska 16, 10000 Zagreb zastupanog po punomoćniku DAMIR TOMIĆ; Damir Katić; S-ECO d.o.o. za trgovinu i proizvodnju proizvoda od drva, OIB 91164319986, Vinogradarska 34, Nova Mokošica; ALLIANZ ZAGREB dioničko društvo za osiguranje, OIB 23759810849, Heinzelova 70, 10000 Zagreb; VIPnet usluge d.o.o. za telekomunikacijske usluge, OIB 00565279090, Vrtni put 1, 10000 Zagreb; IRA-COMMERCE, d.o.o. za trgovinu i usluge, OIB 04881568165, Bana Jelačića 20, Dugopolje; Erste &amp; Steiermarkische bank d.d., OIB 23057039320, Jadranski trg 3 a, 51000 Rijeka; Raiffeisen Leasing društvo s ograničenom odgovornošću za posredovanje, OIB 75346450537, Radnička cesta 43, 10000 Zagreb; VODOVOD I KANALIZACIJA d.o.o., OIB 56826138353, Biokovska 3, 21000 Split; NAVIGO SISTEM d.o.o. za profesionalnu elektroniku i geodetske usluge, OIB 68963092190, Karlovačka cesta 4k, 10000 Zagreb zastupanog po punomoćniku BUTERIN &amp; POSAVEC, odvjetničko društvo, javno trgovačko društvo; Erste &amp; Steiermärkische S-Leasing društvo s ograničenom odgovornošću za leasing vozila i strojeva, OIB 46550671661, Zelinska 3, 10000 Zagreb; POLYCHEM d.o.o. za trgovinu i usluge, OIB 93896356316, Šumećanski put b.b., 10000 Zagreb; NAVITA društvo s ograničenom odgovornošću za posredovanje u trgovini, OIB 87368178246, Osojnaki 24, Matulji; INTERCOMMERCE, Export - import, d. o. o., OIB 66882292238, Ernesta Miloša 20, Umag; NAVELA društvo s ograničenom odgovornošću za turizam, trgovinu i poslovne usluge, OIB 69848363052, Castropola 54, Pula; MEDITERAN ZAŠTITA d.o.o. za zaštitu osoba i imovine - u stečaju, OIB 09865006268, Trg Nikole Šubića Zrinskog 6, 10000 Zagreb; METRIS-elektronički inženjering, d.o.o., OIB 38283353835, Stinice 12, Split; ČISTOĆA društvo s ograničenom odgovornošću za obavljanje komunalnih djelatnosti održavanja čistoće i odlaganja komunaln, OIB 38812451417, Put Plokita 81, Split; MADEX društvo s ograničenom odgovornošću za proizvodnju i trgovinu, OIB 24871578080, Ulica Slavka Batušića/bb, Zadar; HERMES-INTER, d.o.o. za trgovinu i zastupanje, OIB 25357376071, Krečaves 2, Sveti Ivan Zelina; MARINI, projektiranje, proizvodnja i trgovina,d.o.o., OIB 51586860010, Hercegovačka Ulica 141, Split; OKUS MORA društvo s ograničenom odgovornošću za projektiranje, savjetovanje i usluge, OIB 19401964203, Marina Getaldića 19, Split; ČULIĆ d.o.o. za trgovinu na veliko i malo, turizam, izvoz-uvoz, OIB 92205581575, Ante Starčevića 12, Mravince; BOLTANO d.o.o. za trgovinu i usluge, OIB 70250179767, Zrinsko Frankopanska 10, Split; CHEMOLUX-ŠARIĆ, d.o.o. trgovina, zastupanje i usluge, OIB 60241889279, Žrtava rata 21/A, Kaštel Novi; PROFIL INOX društvo s ograničenom odgovornošću za trgovinu i usluge, OIB 28407719699, 4. gardijske 37, Kamen; INTRAFIX d.o.o. završni i obrtnički radovi u građevinarstvu i trgovina, OIB 59287431967, Ulica Antuna Gustava Matoša 1, Split; MAĐOR COMPANY d.o.o. za promidžbu, audio-video produkciju i grafičku djelatnost, OIB 17192678386, Hrvace 363, Hrvace; TRGOMETAL d.o.o. za trgovinu i proizvodnju, OIB 26004523816, Kovinska 4, 10000 Zagreb; CHROM - NAUTICA, društvo s ograničenom odgovornošću za opremanje brodova, OIB 84387914037, Kruševića Gumno 9, 21000 Split; Milan Raspović, OIB 02318122382, Ljudevita Posavskog 8 c, 23000 Zadar; NORTH STAR d.o.o. za proizvodnju i usluge, OIB 51189263892, Tršćanska 21, 21000 Split; Ivan Vrdoljak, OIB 97494234850, Bisko 34, 21240 Trilj; CUMMINS ADRIATIC d.o.o. za trgovinu i zastupanje, OIB 44284514731, Kraljice Jelene 15, 21204 Dugopolje; Žarko Nejašmić, OIB 07359430715, Blatine 4, 21000 Split</derivirana_varijabla>
  </DomainObject.Predmet.StrankaFormatedWithAdressOIB>
  <DomainObject.Predmet.StrankaWithAdress>
    <izvorni_sadrzaj>J.u.A. Frischeis društvo s ograničenom odgovornošću za trgovinu i usluge Ljudevita Posavskog 49,10410 Velika Gorica,DHL International d.o.o, hitna dostava širom svijeta Utinjska 40,10000 Zagreb,DOSLUH d.o.o. za građenje Put Skalica 6,21000 Split,Hrvatski Telekom d.d. Savska cesta 32,10000 Zagreb,Raiffeisen Leasing društvo s ograničenom odgovornošću za posredovanje Radnička cesta 43,10000 Zagreb,CROATIA osiguranje d.d. Miramarska 22,10000 Zagreb,INA-INDUSTRIJA NAFTE, d.d. Avenija V. Holjevca 10,10000 Zagreb,NAUTICON, društvo s oganičenom odgovornošću za obrtničke usluge, turizam, nautiku i trgovinu Pužev breg 4,51000 Opatija,BRODOSPAS dioničko društvo za pomorsko-tehničku i brodarsku djelatnost Obala Lazareta 2,21000 Split,HYPO-LEASING KROATIEN, društvo za financiranje, d.o.o. Koranska 16,10000 Zagreb,S-ECO d.o.o. za trgovinu i proizvodnju proizvoda od drva Vinogradarska 34,Nova Mokošica,ALLIANZ ZAGREB dioničko društvo za osiguranje Heinzelova 70,10000 Zagreb,VIPnet usluge d.o.o. za telekomunikacijske usluge Vrtni put 1,10000 Zagreb,IRA-COMMERCE, d.o.o. za trgovinu i usluge Bana Jelačića 20,Dugopolje,Erste &amp; Steiermarkische bank d.d. Jadranski trg 3 a,51000 Rijeka,Raiffeisen Leasing društvo s ograničenom odgovornošću za posredovanje Radnička cesta 43,10000 Zagreb,VODOVOD I KANALIZACIJA d.o.o. Biokovska 3,21000 Split,NAVIGO SISTEM d.o.o. za profesionalnu elektroniku i geodetske usluge Karlovačka cesta 4k,10000 Zagreb,Erste &amp; Steiermärkische S-Leasing društvo s ograničenom odgovornošću za leasing vozila i strojeva Zelinska 3,10000 Zagreb,POLYCHEM d.o.o. za trgovinu i usluge Šumećanski put b.b.,10000 Zagreb,NAVITA društvo s ograničenom odgovornošću za posredovanje u trgovini Osojnaki 24,Matulji,INTERCOMMERCE, Export - import, d. o. o. Ernesta Miloša 20,Umag,NAVELA društvo s ograničenom odgovornošću za turizam, trgovinu i poslovne usluge Castropola 54,Pula,MEDITERAN ZAŠTITA d.o.o. za zaštitu osoba i imovine - u stečaju Trg Nikole Šubića Zrinskog 6,10000 Zagreb,METRIS-elektronički inženjering, d.o.o. Stinice 12,Split,ČISTOĆA društvo s ograničenom odgovornošću za obavljanje komunalnih djelatnosti održavanja čistoće i odlaganja komunaln Put Plokita 81,Split,MADEX društvo s ograničenom odgovornošću za proizvodnju i trgovinu Ulica Slavka Batušića/bb,Zadar,HERMES-INTER, d.o.o. za trgovinu i zastupanje Krečaves 2,Sveti Ivan Zelina,MARINI, projektiranje, proizvodnja i trgovina,d.o.o. Hercegovačka Ulica 141,Split,OKUS MORA društvo s ograničenom odgovornošću za projektiranje, savjetovanje i usluge Marina Getaldića 19,Split,ČULIĆ d.o.o. za trgovinu na veliko i malo, turizam, izvoz-uvoz Ante Starčevića 12,Mravince,BOLTANO d.o.o. za trgovinu i usluge Zrinsko Frankopanska 10,Split,CHEMOLUX-ŠARIĆ, d.o.o. trgovina, zastupanje i usluge Žrtava rata 21/A,Kaštel Novi,PROFIL INOX društvo s ograničenom odgovornošću za trgovinu i usluge 4. gardijske 37,Kamen,INTRAFIX d.o.o. završni i obrtnički radovi u građevinarstvu i trgovina Ulica Antuna Gustava Matoša 1,Split,MAĐOR COMPANY d.o.o. za promidžbu, audio-video produkciju i grafičku djelatnost Hrvace 363,Hrvace,TRGOMETAL d.o.o. za trgovinu i proizvodnju Kovinska 4,10000 Zagreb,CHROM - NAUTICA, društvo s ograničenom odgovornošću za opremanje brodova Kruševića Gumno 9,21000 Split,Milan Raspović Ljudevita Posavskog 8 c,23000 Zadar,NORTH STAR d.o.o. za proizvodnju i usluge Tršćanska 21,21000 Split,Ivan Vrdoljak Bisko 34,21240 Trilj,CUMMINS ADRIATIC d.o.o. za trgovinu i zastupanje Kraljice Jelene 15,21204 Dugopolje,Žarko Nejašmić Blatine 4,21000 Split</izvorni_sadrzaj>
    <derivirana_varijabla naziv="DomainObject.Predmet.StrankaWithAdress_1">J.u.A. Frischeis društvo s ograničenom odgovornošću za trgovinu i usluge Ljudevita Posavskog 49,10410 Velika Gorica,DHL International d.o.o, hitna dostava širom svijeta Utinjska 40,10000 Zagreb,DOSLUH d.o.o. za građenje Put Skalica 6,21000 Split,Hrvatski Telekom d.d. Savska cesta 32,10000 Zagreb,Raiffeisen Leasing društvo s ograničenom odgovornošću za posredovanje Radnička cesta 43,10000 Zagreb,CROATIA osiguranje d.d. Miramarska 22,10000 Zagreb,INA-INDUSTRIJA NAFTE, d.d. Avenija V. Holjevca 10,10000 Zagreb,NAUTICON, društvo s oganičenom odgovornošću za obrtničke usluge, turizam, nautiku i trgovinu Pužev breg 4,51000 Opatija,BRODOSPAS dioničko društvo za pomorsko-tehničku i brodarsku djelatnost Obala Lazareta 2,21000 Split,HYPO-LEASING KROATIEN, društvo za financiranje, d.o.o. Koranska 16,10000 Zagreb,S-ECO d.o.o. za trgovinu i proizvodnju proizvoda od drva Vinogradarska 34,Nova Mokošica,ALLIANZ ZAGREB dioničko društvo za osiguranje Heinzelova 70,10000 Zagreb,VIPnet usluge d.o.o. za telekomunikacijske usluge Vrtni put 1,10000 Zagreb,IRA-COMMERCE, d.o.o. za trgovinu i usluge Bana Jelačića 20,Dugopolje,Erste &amp; Steiermarkische bank d.d. Jadranski trg 3 a,51000 Rijeka,Raiffeisen Leasing društvo s ograničenom odgovornošću za posredovanje Radnička cesta 43,10000 Zagreb,VODOVOD I KANALIZACIJA d.o.o. Biokovska 3,21000 Split,NAVIGO SISTEM d.o.o. za profesionalnu elektroniku i geodetske usluge Karlovačka cesta 4k,10000 Zagreb,Erste &amp; Steiermärkische S-Leasing društvo s ograničenom odgovornošću za leasing vozila i strojeva Zelinska 3,10000 Zagreb,POLYCHEM d.o.o. za trgovinu i usluge Šumećanski put b.b.,10000 Zagreb,NAVITA društvo s ograničenom odgovornošću za posredovanje u trgovini Osojnaki 24,Matulji,INTERCOMMERCE, Export - import, d. o. o. Ernesta Miloša 20,Umag,NAVELA društvo s ograničenom odgovornošću za turizam, trgovinu i poslovne usluge Castropola 54,Pula,MEDITERAN ZAŠTITA d.o.o. za zaštitu osoba i imovine - u stečaju Trg Nikole Šubića Zrinskog 6,10000 Zagreb,METRIS-elektronički inženjering, d.o.o. Stinice 12,Split,ČISTOĆA društvo s ograničenom odgovornošću za obavljanje komunalnih djelatnosti održavanja čistoće i odlaganja komunaln Put Plokita 81,Split,MADEX društvo s ograničenom odgovornošću za proizvodnju i trgovinu Ulica Slavka Batušića/bb,Zadar,HERMES-INTER, d.o.o. za trgovinu i zastupanje Krečaves 2,Sveti Ivan Zelina,MARINI, projektiranje, proizvodnja i trgovina,d.o.o. Hercegovačka Ulica 141,Split,OKUS MORA društvo s ograničenom odgovornošću za projektiranje, savjetovanje i usluge Marina Getaldića 19,Split,ČULIĆ d.o.o. za trgovinu na veliko i malo, turizam, izvoz-uvoz Ante Starčevića 12,Mravince,BOLTANO d.o.o. za trgovinu i usluge Zrinsko Frankopanska 10,Split,CHEMOLUX-ŠARIĆ, d.o.o. trgovina, zastupanje i usluge Žrtava rata 21/A,Kaštel Novi,PROFIL INOX društvo s ograničenom odgovornošću za trgovinu i usluge 4. gardijske 37,Kamen,INTRAFIX d.o.o. završni i obrtnički radovi u građevinarstvu i trgovina Ulica Antuna Gustava Matoša 1,Split,MAĐOR COMPANY d.o.o. za promidžbu, audio-video produkciju i grafičku djelatnost Hrvace 363,Hrvace,TRGOMETAL d.o.o. za trgovinu i proizvodnju Kovinska 4,10000 Zagreb,CHROM - NAUTICA, društvo s ograničenom odgovornošću za opremanje brodova Kruševića Gumno 9,21000 Split,Milan Raspović Ljudevita Posavskog 8 c,23000 Zadar,NORTH STAR d.o.o. za proizvodnju i usluge Tršćanska 21,21000 Split,Ivan Vrdoljak Bisko 34,21240 Trilj,CUMMINS ADRIATIC d.o.o. za trgovinu i zastupanje Kraljice Jelene 15,21204 Dugopolje,Žarko Nejašmić Blatine 4,21000 Split</derivirana_varijabla>
  </DomainObject.Predmet.StrankaWithAdress>
  <DomainObject.Predmet.StrankaWithAdressOIB>
    <izvorni_sadrzaj>J.u.A. Frischeis društvo s ograničenom odgovornošću za trgovinu i usluge, OIB 18918947938, Ljudevita Posavskog 49,10410 Velika Gorica,DHL International d.o.o, hitna dostava širom svijeta, OIB 79069474349, Utinjska 40,10000 Zagreb,DOSLUH d.o.o. za građenje, OIB 04325238398, Put Skalica 6,21000 Split,Hrvatski Telekom d.d., OIB 81793146560, Savska cesta 32,10000 Zagreb,Raiffeisen Leasing društvo s ograničenom odgovornošću za posredovanje, OIB 75346450537, Radnička cesta 43,10000 Zagreb,CROATIA osiguranje d.d., OIB 26187994862, Miramarska 22,10000 Zagreb,INA-INDUSTRIJA NAFTE, d.d., OIB 27759560625, Avenija V. Holjevca 10,10000 Zagreb,NAUTICON, društvo s oganičenom odgovornošću za obrtničke usluge, turizam, nautiku i trgovinu, OIB 54022432374, Pužev breg 4,51000 Opatija,BRODOSPAS dioničko društvo za pomorsko-tehničku i brodarsku djelatnost, OIB 39030031494, Obala Lazareta 2,21000 Split,HYPO-LEASING KROATIEN, društvo za financiranje, d.o.o., OIB 87064273078, Koranska 16,10000 Zagreb,S-ECO d.o.o. za trgovinu i proizvodnju proizvoda od drva, OIB 91164319986, Vinogradarska 34,Nova Mokošica,ALLIANZ ZAGREB dioničko društvo za osiguranje, OIB 23759810849, Heinzelova 70,10000 Zagreb,VIPnet usluge d.o.o. za telekomunikacijske usluge, OIB 00565279090, Vrtni put 1,10000 Zagreb,IRA-COMMERCE, d.o.o. za trgovinu i usluge, OIB 04881568165, Bana Jelačića 20,Dugopolje,Erste &amp; Steiermarkische bank d.d., OIB 23057039320, Jadranski trg 3 a,51000 Rijeka,Raiffeisen Leasing društvo s ograničenom odgovornošću za posredovanje, OIB 75346450537, Radnička cesta 43,10000 Zagreb,VODOVOD I KANALIZACIJA d.o.o., OIB 56826138353, Biokovska 3,21000 Split,NAVIGO SISTEM d.o.o. za profesionalnu elektroniku i geodetske usluge, OIB 68963092190, Karlovačka cesta 4k,10000 Zagreb,Erste &amp; Steiermärkische S-Leasing društvo s ograničenom odgovornošću za leasing vozila i strojeva, OIB 46550671661, Zelinska 3,10000 Zagreb,POLYCHEM d.o.o. za trgovinu i usluge, OIB 93896356316, Šumećanski put b.b.,10000 Zagreb,NAVITA društvo s ograničenom odgovornošću za posredovanje u trgovini, OIB 87368178246, Osojnaki 24,Matulji,INTERCOMMERCE, Export - import, d. o. o., OIB 66882292238, Ernesta Miloša 20,Umag,NAVELA društvo s ograničenom odgovornošću za turizam, trgovinu i poslovne usluge, OIB 69848363052, Castropola 54,Pula,MEDITERAN ZAŠTITA d.o.o. za zaštitu osoba i imovine - u stečaju, OIB 09865006268, Trg Nikole Šubića Zrinskog 6,10000 Zagreb,METRIS-elektronički inženjering, d.o.o., OIB 38283353835, Stinice 12,Split,ČISTOĆA društvo s ograničenom odgovornošću za obavljanje komunalnih djelatnosti održavanja čistoće i odlaganja komunaln, OIB 38812451417, Put Plokita 81,Split,MADEX društvo s ograničenom odgovornošću za proizvodnju i trgovinu, OIB 24871578080, Ulica Slavka Batušića/bb,Zadar,HERMES-INTER, d.o.o. za trgovinu i zastupanje, OIB 25357376071, Krečaves 2,Sveti Ivan Zelina,MARINI, projektiranje, proizvodnja i trgovina,d.o.o., OIB 51586860010, Hercegovačka Ulica 141,Split,OKUS MORA društvo s ograničenom odgovornošću za projektiranje, savjetovanje i usluge, OIB 19401964203, Marina Getaldića 19,Split,ČULIĆ d.o.o. za trgovinu na veliko i malo, turizam, izvoz-uvoz, OIB 92205581575, Ante Starčevića 12,Mravince,BOLTANO d.o.o. za trgovinu i usluge, OIB 70250179767, Zrinsko Frankopanska 10,Split,CHEMOLUX-ŠARIĆ, d.o.o. trgovina, zastupanje i usluge, OIB 60241889279, Žrtava rata 21/A,Kaštel Novi,PROFIL INOX društvo s ograničenom odgovornošću za trgovinu i usluge, OIB 28407719699, 4. gardijske 37,Kamen,INTRAFIX d.o.o. završni i obrtnički radovi u građevinarstvu i trgovina, OIB 59287431967, Ulica Antuna Gustava Matoša 1,Split,MAĐOR COMPANY d.o.o. za promidžbu, audio-video produkciju i grafičku djelatnost, OIB 17192678386, Hrvace 363,Hrvace,TRGOMETAL d.o.o. za trgovinu i proizvodnju, OIB 26004523816, Kovinska 4,10000 Zagreb,CHROM - NAUTICA, društvo s ograničenom odgovornošću za opremanje brodova, OIB 84387914037, Kruševića Gumno 9,21000 Split,Milan Raspović, OIB 02318122382, Ljudevita Posavskog 8 c,23000 Zadar,NORTH STAR d.o.o. za proizvodnju i usluge, OIB 51189263892, Tršćanska 21,21000 Split,Ivan Vrdoljak, OIB 97494234850, Bisko 34,21240 Trilj,CUMMINS ADRIATIC d.o.o. za trgovinu i zastupanje, OIB 44284514731, Kraljice Jelene 15,21204 Dugopolje,Žarko Nejašmić, OIB 07359430715, Blatine 4,21000 Split</izvorni_sadrzaj>
    <derivirana_varijabla naziv="DomainObject.Predmet.StrankaWithAdressOIB_1">J.u.A. Frischeis društvo s ograničenom odgovornošću za trgovinu i usluge, OIB 18918947938, Ljudevita Posavskog 49,10410 Velika Gorica,DHL International d.o.o, hitna dostava širom svijeta, OIB 79069474349, Utinjska 40,10000 Zagreb,DOSLUH d.o.o. za građenje, OIB 04325238398, Put Skalica 6,21000 Split,Hrvatski Telekom d.d., OIB 81793146560, Savska cesta 32,10000 Zagreb,Raiffeisen Leasing društvo s ograničenom odgovornošću za posredovanje, OIB 75346450537, Radnička cesta 43,10000 Zagreb,CROATIA osiguranje d.d., OIB 26187994862, Miramarska 22,10000 Zagreb,INA-INDUSTRIJA NAFTE, d.d., OIB 27759560625, Avenija V. Holjevca 10,10000 Zagreb,NAUTICON, društvo s oganičenom odgovornošću za obrtničke usluge, turizam, nautiku i trgovinu, OIB 54022432374, Pužev breg 4,51000 Opatija,BRODOSPAS dioničko društvo za pomorsko-tehničku i brodarsku djelatnost, OIB 39030031494, Obala Lazareta 2,21000 Split,HYPO-LEASING KROATIEN, društvo za financiranje, d.o.o., OIB 87064273078, Koranska 16,10000 Zagreb,S-ECO d.o.o. za trgovinu i proizvodnju proizvoda od drva, OIB 91164319986, Vinogradarska 34,Nova Mokošica,ALLIANZ ZAGREB dioničko društvo za osiguranje, OIB 23759810849, Heinzelova 70,10000 Zagreb,VIPnet usluge d.o.o. za telekomunikacijske usluge, OIB 00565279090, Vrtni put 1,10000 Zagreb,IRA-COMMERCE, d.o.o. za trgovinu i usluge, OIB 04881568165, Bana Jelačića 20,Dugopolje,Erste &amp; Steiermarkische bank d.d., OIB 23057039320, Jadranski trg 3 a,51000 Rijeka,Raiffeisen Leasing društvo s ograničenom odgovornošću za posredovanje, OIB 75346450537, Radnička cesta 43,10000 Zagreb,VODOVOD I KANALIZACIJA d.o.o., OIB 56826138353, Biokovska 3,21000 Split,NAVIGO SISTEM d.o.o. za profesionalnu elektroniku i geodetske usluge, OIB 68963092190, Karlovačka cesta 4k,10000 Zagreb,Erste &amp; Steiermärkische S-Leasing društvo s ograničenom odgovornošću za leasing vozila i strojeva, OIB 46550671661, Zelinska 3,10000 Zagreb,POLYCHEM d.o.o. za trgovinu i usluge, OIB 93896356316, Šumećanski put b.b.,10000 Zagreb,NAVITA društvo s ograničenom odgovornošću za posredovanje u trgovini, OIB 87368178246, Osojnaki 24,Matulji,INTERCOMMERCE, Export - import, d. o. o., OIB 66882292238, Ernesta Miloša 20,Umag,NAVELA društvo s ograničenom odgovornošću za turizam, trgovinu i poslovne usluge, OIB 69848363052, Castropola 54,Pula,MEDITERAN ZAŠTITA d.o.o. za zaštitu osoba i imovine - u stečaju, OIB 09865006268, Trg Nikole Šubića Zrinskog 6,10000 Zagreb,METRIS-elektronički inženjering, d.o.o., OIB 38283353835, Stinice 12,Split,ČISTOĆA društvo s ograničenom odgovornošću za obavljanje komunalnih djelatnosti održavanja čistoće i odlaganja komunaln, OIB 38812451417, Put Plokita 81,Split,MADEX društvo s ograničenom odgovornošću za proizvodnju i trgovinu, OIB 24871578080, Ulica Slavka Batušića/bb,Zadar,HERMES-INTER, d.o.o. za trgovinu i zastupanje, OIB 25357376071, Krečaves 2,Sveti Ivan Zelina,MARINI, projektiranje, proizvodnja i trgovina,d.o.o., OIB 51586860010, Hercegovačka Ulica 141,Split,OKUS MORA društvo s ograničenom odgovornošću za projektiranje, savjetovanje i usluge, OIB 19401964203, Marina Getaldića 19,Split,ČULIĆ d.o.o. za trgovinu na veliko i malo, turizam, izvoz-uvoz, OIB 92205581575, Ante Starčevića 12,Mravince,BOLTANO d.o.o. za trgovinu i usluge, OIB 70250179767, Zrinsko Frankopanska 10,Split,CHEMOLUX-ŠARIĆ, d.o.o. trgovina, zastupanje i usluge, OIB 60241889279, Žrtava rata 21/A,Kaštel Novi,PROFIL INOX društvo s ograničenom odgovornošću za trgovinu i usluge, OIB 28407719699, 4. gardijske 37,Kamen,INTRAFIX d.o.o. završni i obrtnički radovi u građevinarstvu i trgovina, OIB 59287431967, Ulica Antuna Gustava Matoša 1,Split,MAĐOR COMPANY d.o.o. za promidžbu, audio-video produkciju i grafičku djelatnost, OIB 17192678386, Hrvace 363,Hrvace,TRGOMETAL d.o.o. za trgovinu i proizvodnju, OIB 26004523816, Kovinska 4,10000 Zagreb,CHROM - NAUTICA, društvo s ograničenom odgovornošću za opremanje brodova, OIB 84387914037, Kruševića Gumno 9,21000 Split,Milan Raspović, OIB 02318122382, Ljudevita Posavskog 8 c,23000 Zadar,NORTH STAR d.o.o. za proizvodnju i usluge, OIB 51189263892, Tršćanska 21,21000 Split,Ivan Vrdoljak, OIB 97494234850, Bisko 34,21240 Trilj,CUMMINS ADRIATIC d.o.o. za trgovinu i zastupanje, OIB 44284514731, Kraljice Jelene 15,21204 Dugopolje,Žarko Nejašmić, OIB 07359430715, Blatine 4,21000 Split</derivirana_varijabla>
  </DomainObject.Predmet.StrankaWithAdressOIB>
  <DomainObject.Predmet.StrankaNazivFormated>
    <izvorni_sadrzaj>J.u.A. Frischeis društvo s ograničenom odgovornošću za trgovinu i usluge,DHL International d.o.o, hitna dostava širom svijeta,DOSLUH d.o.o. za građenje,Hrvatski Telekom d.d.,Raiffeisen Leasing društvo s ograničenom odgovornošću za posredovanje,CROATIA osiguranje d.d.,INA-INDUSTRIJA NAFTE, d.d.,NAUTICON, društvo s oganičenom odgovornošću za obrtničke usluge, turizam, nautiku i trgovinu,BRODOSPAS dioničko društvo za pomorsko-tehničku i brodarsku djelatnost,HYPO-LEASING KROATIEN, društvo za financiranje, d.o.o.,S-ECO d.o.o. za trgovinu i proizvodnju proizvoda od drva,ALLIANZ ZAGREB dioničko društvo za osiguranje,VIPnet usluge d.o.o. za telekomunikacijske usluge,IRA-COMMERCE, d.o.o. za trgovinu i usluge,Erste &amp; Steiermarkische bank d.d.,Raiffeisen Leasing društvo s ograničenom odgovornošću za posredovanje,VODOVOD I KANALIZACIJA d.o.o.,NAVIGO SISTEM d.o.o. za profesionalnu elektroniku i geodetske usluge,Erste &amp; Steiermärkische S-Leasing društvo s ograničenom odgovornošću za leasing vozila i strojeva,POLYCHEM d.o.o. za trgovinu i usluge,NAVITA društvo s ograničenom odgovornošću za posredovanje u trgovini,INTERCOMMERCE, Export - import, d. o. o.,NAVELA društvo s ograničenom odgovornošću za turizam, trgovinu i poslovne usluge,MEDITERAN ZAŠTITA d.o.o. za zaštitu osoba i imovine - u stečaju,METRIS-elektronički inženjering, d.o.o.,ČISTOĆA društvo s ograničenom odgovornošću za obavljanje komunalnih djelatnosti održavanja čistoće i odlaganja komunaln,MADEX društvo s ograničenom odgovornošću za proizvodnju i trgovinu,HERMES-INTER, d.o.o. za trgovinu i zastupanje,MARINI, projektiranje, proizvodnja i trgovina,d.o.o.,OKUS MORA društvo s ograničenom odgovornošću za projektiranje, savjetovanje i usluge,ČULIĆ d.o.o. za trgovinu na veliko i malo, turizam, izvoz-uvoz,BOLTANO d.o.o. za trgovinu i usluge,CHEMOLUX-ŠARIĆ, d.o.o. trgovina, zastupanje i usluge,PROFIL INOX društvo s ograničenom odgovornošću za trgovinu i usluge,INTRAFIX d.o.o. završni i obrtnički radovi u građevinarstvu i trgovina,MAĐOR COMPANY d.o.o. za promidžbu, audio-video produkciju i grafičku djelatnost,TRGOMETAL d.o.o. za trgovinu i proizvodnju,CHROM - NAUTICA, društvo s ograničenom odgovornošću za opremanje brodova,Milan Raspović,NORTH STAR d.o.o. za proizvodnju i usluge,Ivan Vrdoljak,CUMMINS ADRIATIC d.o.o. za trgovinu i zastupanje,Žarko Nejašmić</izvorni_sadrzaj>
    <derivirana_varijabla naziv="DomainObject.Predmet.StrankaNazivFormated_1">J.u.A. Frischeis društvo s ograničenom odgovornošću za trgovinu i usluge,DHL International d.o.o, hitna dostava širom svijeta,DOSLUH d.o.o. za građenje,Hrvatski Telekom d.d.,Raiffeisen Leasing društvo s ograničenom odgovornošću za posredovanje,CROATIA osiguranje d.d.,INA-INDUSTRIJA NAFTE, d.d.,NAUTICON, društvo s oganičenom odgovornošću za obrtničke usluge, turizam, nautiku i trgovinu,BRODOSPAS dioničko društvo za pomorsko-tehničku i brodarsku djelatnost,HYPO-LEASING KROATIEN, društvo za financiranje, d.o.o.,S-ECO d.o.o. za trgovinu i proizvodnju proizvoda od drva,ALLIANZ ZAGREB dioničko društvo za osiguranje,VIPnet usluge d.o.o. za telekomunikacijske usluge,IRA-COMMERCE, d.o.o. za trgovinu i usluge,Erste &amp; Steiermarkische bank d.d.,Raiffeisen Leasing društvo s ograničenom odgovornošću za posredovanje,VODOVOD I KANALIZACIJA d.o.o.,NAVIGO SISTEM d.o.o. za profesionalnu elektroniku i geodetske usluge,Erste &amp; Steiermärkische S-Leasing društvo s ograničenom odgovornošću za leasing vozila i strojeva,POLYCHEM d.o.o. za trgovinu i usluge,NAVITA društvo s ograničenom odgovornošću za posredovanje u trgovini,INTERCOMMERCE, Export - import, d. o. o.,NAVELA društvo s ograničenom odgovornošću za turizam, trgovinu i poslovne usluge,MEDITERAN ZAŠTITA d.o.o. za zaštitu osoba i imovine - u stečaju,METRIS-elektronički inženjering, d.o.o.,ČISTOĆA društvo s ograničenom odgovornošću za obavljanje komunalnih djelatnosti održavanja čistoće i odlaganja komunaln,MADEX društvo s ograničenom odgovornošću za proizvodnju i trgovinu,HERMES-INTER, d.o.o. za trgovinu i zastupanje,MARINI, projektiranje, proizvodnja i trgovina,d.o.o.,OKUS MORA društvo s ograničenom odgovornošću za projektiranje, savjetovanje i usluge,ČULIĆ d.o.o. za trgovinu na veliko i malo, turizam, izvoz-uvoz,BOLTANO d.o.o. za trgovinu i usluge,CHEMOLUX-ŠARIĆ, d.o.o. trgovina, zastupanje i usluge,PROFIL INOX društvo s ograničenom odgovornošću za trgovinu i usluge,INTRAFIX d.o.o. završni i obrtnički radovi u građevinarstvu i trgovina,MAĐOR COMPANY d.o.o. za promidžbu, audio-video produkciju i grafičku djelatnost,TRGOMETAL d.o.o. za trgovinu i proizvodnju,CHROM - NAUTICA, društvo s ograničenom odgovornošću za opremanje brodova,Milan Raspović,NORTH STAR d.o.o. za proizvodnju i usluge,Ivan Vrdoljak,CUMMINS ADRIATIC d.o.o. za trgovinu i zastupanje,Žarko Nejašmić</derivirana_varijabla>
  </DomainObject.Predmet.StrankaNazivFormated>
  <DomainObject.Predmet.StrankaNazivFormatedOIB>
    <izvorni_sadrzaj>J.u.A. Frischeis društvo s ograničenom odgovornošću za trgovinu i usluge, OIB 18918947938,DHL International d.o.o, hitna dostava širom svijeta, OIB 79069474349,DOSLUH d.o.o. za građenje, OIB 04325238398,Hrvatski Telekom d.d., OIB 81793146560,Raiffeisen Leasing društvo s ograničenom odgovornošću za posredovanje, OIB 75346450537,CROATIA osiguranje d.d., OIB 26187994862,INA-INDUSTRIJA NAFTE, d.d., OIB 27759560625,NAUTICON, društvo s oganičenom odgovornošću za obrtničke usluge, turizam, nautiku i trgovinu, OIB 54022432374,BRODOSPAS dioničko društvo za pomorsko-tehničku i brodarsku djelatnost, OIB 39030031494,HYPO-LEASING KROATIEN, društvo za financiranje, d.o.o., OIB 87064273078,S-ECO d.o.o. za trgovinu i proizvodnju proizvoda od drva, OIB 91164319986,ALLIANZ ZAGREB dioničko društvo za osiguranje, OIB 23759810849,VIPnet usluge d.o.o. za telekomunikacijske usluge, OIB 00565279090,IRA-COMMERCE, d.o.o. za trgovinu i usluge, OIB 04881568165,Erste &amp; Steiermarkische bank d.d., OIB 23057039320,Raiffeisen Leasing društvo s ograničenom odgovornošću za posredovanje, OIB 75346450537,VODOVOD I KANALIZACIJA d.o.o., OIB 56826138353,NAVIGO SISTEM d.o.o. za profesionalnu elektroniku i geodetske usluge, OIB 68963092190,Erste &amp; Steiermärkische S-Leasing društvo s ograničenom odgovornošću za leasing vozila i strojeva, OIB 46550671661,POLYCHEM d.o.o. za trgovinu i usluge, OIB 93896356316,NAVITA društvo s ograničenom odgovornošću za posredovanje u trgovini, OIB 87368178246,INTERCOMMERCE, Export - import, d. o. o., OIB 66882292238,NAVELA društvo s ograničenom odgovornošću za turizam, trgovinu i poslovne usluge, OIB 69848363052,MEDITERAN ZAŠTITA d.o.o. za zaštitu osoba i imovine - u stečaju, OIB 09865006268,METRIS-elektronički inženjering, d.o.o., OIB 38283353835,ČISTOĆA društvo s ograničenom odgovornošću za obavljanje komunalnih djelatnosti održavanja čistoće i odlaganja komunaln, OIB 38812451417,MADEX društvo s ograničenom odgovornošću za proizvodnju i trgovinu, OIB 24871578080,HERMES-INTER, d.o.o. za trgovinu i zastupanje, OIB 25357376071,MARINI, projektiranje, proizvodnja i trgovina,d.o.o., OIB 51586860010,OKUS MORA društvo s ograničenom odgovornošću za projektiranje, savjetovanje i usluge, OIB 19401964203,ČULIĆ d.o.o. za trgovinu na veliko i malo, turizam, izvoz-uvoz, OIB 92205581575,BOLTANO d.o.o. za trgovinu i usluge, OIB 70250179767,CHEMOLUX-ŠARIĆ, d.o.o. trgovina, zastupanje i usluge, OIB 60241889279,PROFIL INOX društvo s ograničenom odgovornošću za trgovinu i usluge, OIB 28407719699,INTRAFIX d.o.o. završni i obrtnički radovi u građevinarstvu i trgovina, OIB 59287431967,MAĐOR COMPANY d.o.o. za promidžbu, audio-video produkciju i grafičku djelatnost, OIB 17192678386,TRGOMETAL d.o.o. za trgovinu i proizvodnju, OIB 26004523816,CHROM - NAUTICA, društvo s ograničenom odgovornošću za opremanje brodova, OIB 84387914037,Milan Raspović, OIB 02318122382,NORTH STAR d.o.o. za proizvodnju i usluge, OIB 51189263892,Ivan Vrdoljak, OIB 97494234850,CUMMINS ADRIATIC d.o.o. za trgovinu i zastupanje, OIB 44284514731,Žarko Nejašmić, OIB 07359430715</izvorni_sadrzaj>
    <derivirana_varijabla naziv="DomainObject.Predmet.StrankaNazivFormatedOIB_1">J.u.A. Frischeis društvo s ograničenom odgovornošću za trgovinu i usluge, OIB 18918947938,DHL International d.o.o, hitna dostava širom svijeta, OIB 79069474349,DOSLUH d.o.o. za građenje, OIB 04325238398,Hrvatski Telekom d.d., OIB 81793146560,Raiffeisen Leasing društvo s ograničenom odgovornošću za posredovanje, OIB 75346450537,CROATIA osiguranje d.d., OIB 26187994862,INA-INDUSTRIJA NAFTE, d.d., OIB 27759560625,NAUTICON, društvo s oganičenom odgovornošću za obrtničke usluge, turizam, nautiku i trgovinu, OIB 54022432374,BRODOSPAS dioničko društvo za pomorsko-tehničku i brodarsku djelatnost, OIB 39030031494,HYPO-LEASING KROATIEN, društvo za financiranje, d.o.o., OIB 87064273078,S-ECO d.o.o. za trgovinu i proizvodnju proizvoda od drva, OIB 91164319986,ALLIANZ ZAGREB dioničko društvo za osiguranje, OIB 23759810849,VIPnet usluge d.o.o. za telekomunikacijske usluge, OIB 00565279090,IRA-COMMERCE, d.o.o. za trgovinu i usluge, OIB 04881568165,Erste &amp; Steiermarkische bank d.d., OIB 23057039320,Raiffeisen Leasing društvo s ograničenom odgovornošću za posredovanje, OIB 75346450537,VODOVOD I KANALIZACIJA d.o.o., OIB 56826138353,NAVIGO SISTEM d.o.o. za profesionalnu elektroniku i geodetske usluge, OIB 68963092190,Erste &amp; Steiermärkische S-Leasing društvo s ograničenom odgovornošću za leasing vozila i strojeva, OIB 46550671661,POLYCHEM d.o.o. za trgovinu i usluge, OIB 93896356316,NAVITA društvo s ograničenom odgovornošću za posredovanje u trgovini, OIB 87368178246,INTERCOMMERCE, Export - import, d. o. o., OIB 66882292238,NAVELA društvo s ograničenom odgovornošću za turizam, trgovinu i poslovne usluge, OIB 69848363052,MEDITERAN ZAŠTITA d.o.o. za zaštitu osoba i imovine - u stečaju, OIB 09865006268,METRIS-elektronički inženjering, d.o.o., OIB 38283353835,ČISTOĆA društvo s ograničenom odgovornošću za obavljanje komunalnih djelatnosti održavanja čistoće i odlaganja komunaln, OIB 38812451417,MADEX društvo s ograničenom odgovornošću za proizvodnju i trgovinu, OIB 24871578080,HERMES-INTER, d.o.o. za trgovinu i zastupanje, OIB 25357376071,MARINI, projektiranje, proizvodnja i trgovina,d.o.o., OIB 51586860010,OKUS MORA društvo s ograničenom odgovornošću za projektiranje, savjetovanje i usluge, OIB 19401964203,ČULIĆ d.o.o. za trgovinu na veliko i malo, turizam, izvoz-uvoz, OIB 92205581575,BOLTANO d.o.o. za trgovinu i usluge, OIB 70250179767,CHEMOLUX-ŠARIĆ, d.o.o. trgovina, zastupanje i usluge, OIB 60241889279,PROFIL INOX društvo s ograničenom odgovornošću za trgovinu i usluge, OIB 28407719699,INTRAFIX d.o.o. završni i obrtnički radovi u građevinarstvu i trgovina, OIB 59287431967,MAĐOR COMPANY d.o.o. za promidžbu, audio-video produkciju i grafičku djelatnost, OIB 17192678386,TRGOMETAL d.o.o. za trgovinu i proizvodnju, OIB 26004523816,CHROM - NAUTICA, društvo s ograničenom odgovornošću za opremanje brodova, OIB 84387914037,Milan Raspović, OIB 02318122382,NORTH STAR d.o.o. za proizvodnju i usluge, OIB 51189263892,Ivan Vrdoljak, OIB 97494234850,CUMMINS ADRIATIC d.o.o. za trgovinu i zastupanje, OIB 44284514731,Žarko Nejašmić, OIB 07359430715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J.u.A. Frischeis društvo s ograničenom odgovornošću za trgovinu i usluge zastupanog po punomoćniku odvjetnik, NINOSLAV HERCEG</item>
      <item>DHL International d.o.o, hitna dostava širom svijeta</item>
      <item>DOSLUH d.o.o. za građenje</item>
      <item>Hrvatski Telekom d.d.</item>
      <item>Raiffeisen Leasing društvo s ograničenom odgovornošću za posredovanje</item>
      <item>CROATIA osiguranje d.d.</item>
      <item>INA-INDUSTRIJA NAFTE, d.d.</item>
      <item>NAUTICON, društvo s oganičenom odgovornošću za obrtničke usluge, turizam, nautiku i trgovinu</item>
      <item>BRODOSPAS dioničko društvo za pomorsko-tehničku i brodarsku djelatnost</item>
      <item>HYPO-LEASING KROATIEN, društvo za financiranje, d.o.o. zastupanog po punomoćniku DAMIR TOMIĆ; Damir Katić</item>
      <item>S-ECO d.o.o. za trgovinu i proizvodnju proizvoda od drva</item>
      <item>ALLIANZ ZAGREB dioničko društvo za osiguranje</item>
      <item>VIPnet usluge d.o.o. za telekomunikacijske usluge</item>
      <item>IRA-COMMERCE, d.o.o. za trgovinu i usluge</item>
      <item>Erste &amp; Steiermarkische bank d.d.</item>
      <item>Raiffeisen Leasing društvo s ograničenom odgovornošću za posredovanje</item>
      <item>VODOVOD I KANALIZACIJA d.o.o.</item>
      <item>NAVIGO SISTEM d.o.o. za profesionalnu elektroniku i geodetske usluge zastupanog po punomoćniku BUTERIN &amp; POSAVEC, odvjetničko društvo, javno trgovačko društvo</item>
      <item>Erste &amp; Steiermärkische S-Leasing društvo s ograničenom odgovornošću za leasing vozila i strojeva</item>
      <item>POLYCHEM d.o.o. za trgovinu i usluge</item>
      <item>NAVITA društvo s ograničenom odgovornošću za posredovanje u trgovini</item>
      <item>INTERCOMMERCE, Export - import, d. o. o.</item>
      <item>NAVELA društvo s ograničenom odgovornošću za turizam, trgovinu i poslovne usluge</item>
      <item>MEDITERAN ZAŠTITA d.o.o. za zaštitu osoba i imovine - u stečaju</item>
      <item>METRIS-elektronički inženjering, d.o.o.</item>
      <item>ČISTOĆA društvo s ograničenom odgovornošću za obavljanje komunalnih djelatnosti održavanja čistoće i odlaganja komunaln</item>
      <item>MADEX društvo s ograničenom odgovornošću za proizvodnju i trgovinu</item>
      <item>HERMES-INTER, d.o.o. za trgovinu i zastupanje</item>
      <item>MARINI, projektiranje, proizvodnja i trgovina,d.o.o.</item>
      <item>OKUS MORA društvo s ograničenom odgovornošću za projektiranje, savjetovanje i usluge</item>
      <item>ČULIĆ d.o.o. za trgovinu na veliko i malo, turizam, izvoz-uvoz</item>
      <item>BOLTANO d.o.o. za trgovinu i usluge</item>
      <item>CHEMOLUX-ŠARIĆ, d.o.o. trgovina, zastupanje i usluge</item>
      <item>PROFIL INOX društvo s ograničenom odgovornošću za trgovinu i usluge</item>
      <item>INTRAFIX d.o.o. završni i obrtnički radovi u građevinarstvu i trgovina</item>
      <item>MAĐOR COMPANY d.o.o. za promidžbu, audio-video produkciju i grafičku djelatnost</item>
      <item>TRGOMETAL d.o.o. za trgovinu i proizvodnju</item>
      <item>CHROM - NAUTICA, društvo s ograničenom odgovornošću za opremanje brodova</item>
      <item>Milan Raspović</item>
      <item>NORTH STAR d.o.o. za proizvodnju i usluge</item>
      <item>Ivan Vrdoljak</item>
      <item>CUMMINS ADRIATIC d.o.o. za trgovinu i zastupanje</item>
      <item>Žarko Nejašmić</item>
    </izvorni_sadrzaj>
    <derivirana_varijabla naziv="DomainObject.Predmet.StrankaListFormated_1">
      <item>J.u.A. Frischeis društvo s ograničenom odgovornošću za trgovinu i usluge zastupanog po punomoćniku odvjetnik, NINOSLAV HERCEG</item>
      <item>DHL International d.o.o, hitna dostava širom svijeta</item>
      <item>DOSLUH d.o.o. za građenje</item>
      <item>Hrvatski Telekom d.d.</item>
      <item>Raiffeisen Leasing društvo s ograničenom odgovornošću za posredovanje</item>
      <item>CROATIA osiguranje d.d.</item>
      <item>INA-INDUSTRIJA NAFTE, d.d.</item>
      <item>NAUTICON, društvo s oganičenom odgovornošću za obrtničke usluge, turizam, nautiku i trgovinu</item>
      <item>BRODOSPAS dioničko društvo za pomorsko-tehničku i brodarsku djelatnost</item>
      <item>HYPO-LEASING KROATIEN, društvo za financiranje, d.o.o. zastupanog po punomoćniku DAMIR TOMIĆ; Damir Katić</item>
      <item>S-ECO d.o.o. za trgovinu i proizvodnju proizvoda od drva</item>
      <item>ALLIANZ ZAGREB dioničko društvo za osiguranje</item>
      <item>VIPnet usluge d.o.o. za telekomunikacijske usluge</item>
      <item>IRA-COMMERCE, d.o.o. za trgovinu i usluge</item>
      <item>Erste &amp; Steiermarkische bank d.d.</item>
      <item>Raiffeisen Leasing društvo s ograničenom odgovornošću za posredovanje</item>
      <item>VODOVOD I KANALIZACIJA d.o.o.</item>
      <item>NAVIGO SISTEM d.o.o. za profesionalnu elektroniku i geodetske usluge zastupanog po punomoćniku BUTERIN &amp; POSAVEC, odvjetničko društvo, javno trgovačko društvo</item>
      <item>Erste &amp; Steiermärkische S-Leasing društvo s ograničenom odgovornošću za leasing vozila i strojeva</item>
      <item>POLYCHEM d.o.o. za trgovinu i usluge</item>
      <item>NAVITA društvo s ograničenom odgovornošću za posredovanje u trgovini</item>
      <item>INTERCOMMERCE, Export - import, d. o. o.</item>
      <item>NAVELA društvo s ograničenom odgovornošću za turizam, trgovinu i poslovne usluge</item>
      <item>MEDITERAN ZAŠTITA d.o.o. za zaštitu osoba i imovine - u stečaju</item>
      <item>METRIS-elektronički inženjering, d.o.o.</item>
      <item>ČISTOĆA društvo s ograničenom odgovornošću za obavljanje komunalnih djelatnosti održavanja čistoće i odlaganja komunaln</item>
      <item>MADEX društvo s ograničenom odgovornošću za proizvodnju i trgovinu</item>
      <item>HERMES-INTER, d.o.o. za trgovinu i zastupanje</item>
      <item>MARINI, projektiranje, proizvodnja i trgovina,d.o.o.</item>
      <item>OKUS MORA društvo s ograničenom odgovornošću za projektiranje, savjetovanje i usluge</item>
      <item>ČULIĆ d.o.o. za trgovinu na veliko i malo, turizam, izvoz-uvoz</item>
      <item>BOLTANO d.o.o. za trgovinu i usluge</item>
      <item>CHEMOLUX-ŠARIĆ, d.o.o. trgovina, zastupanje i usluge</item>
      <item>PROFIL INOX društvo s ograničenom odgovornošću za trgovinu i usluge</item>
      <item>INTRAFIX d.o.o. završni i obrtnički radovi u građevinarstvu i trgovina</item>
      <item>MAĐOR COMPANY d.o.o. za promidžbu, audio-video produkciju i grafičku djelatnost</item>
      <item>TRGOMETAL d.o.o. za trgovinu i proizvodnju</item>
      <item>CHROM - NAUTICA, društvo s ograničenom odgovornošću za opremanje brodova</item>
      <item>Milan Raspović</item>
      <item>NORTH STAR d.o.o. za proizvodnju i usluge</item>
      <item>Ivan Vrdoljak</item>
      <item>CUMMINS ADRIATIC d.o.o. za trgovinu i zastupanje</item>
      <item>Žarko Nejašmić</item>
    </derivirana_varijabla>
  </DomainObject.Predmet.StrankaListFormated>
  <DomainObject.Predmet.StrankaListFormatedOIB>
    <izvorni_sadrzaj>
      <item>J.u.A. Frischeis društvo s ograničenom odgovornošću za trgovinu i usluge, OIB 18918947938 zastupanog po punomoćniku odvjetnik, NINOSLAV HERCEG</item>
      <item>DHL International d.o.o, hitna dostava širom svijeta, OIB 79069474349</item>
      <item>DOSLUH d.o.o. za građenje, OIB 04325238398</item>
      <item>Hrvatski Telekom d.d., OIB 81793146560</item>
      <item>Raiffeisen Leasing društvo s ograničenom odgovornošću za posredovanje, OIB 75346450537</item>
      <item>CROATIA osiguranje d.d., OIB 26187994862</item>
      <item>INA-INDUSTRIJA NAFTE, d.d., OIB 27759560625</item>
      <item>NAUTICON, društvo s oganičenom odgovornošću za obrtničke usluge, turizam, nautiku i trgovinu, OIB 54022432374</item>
      <item>BRODOSPAS dioničko društvo za pomorsko-tehničku i brodarsku djelatnost, OIB 39030031494</item>
      <item>HYPO-LEASING KROATIEN, društvo za financiranje, d.o.o., OIB 87064273078 zastupanog po punomoćniku DAMIR TOMIĆ; Damir Katić</item>
      <item>S-ECO d.o.o. za trgovinu i proizvodnju proizvoda od drva, OIB 91164319986</item>
      <item>ALLIANZ ZAGREB dioničko društvo za osiguranje, OIB 23759810849</item>
      <item>VIPnet usluge d.o.o. za telekomunikacijske usluge, OIB 00565279090</item>
      <item>IRA-COMMERCE, d.o.o. za trgovinu i usluge, OIB 04881568165</item>
      <item>Erste &amp; Steiermarkische bank d.d., OIB 23057039320</item>
      <item>Raiffeisen Leasing društvo s ograničenom odgovornošću za posredovanje, OIB 75346450537</item>
      <item>VODOVOD I KANALIZACIJA d.o.o., OIB 56826138353</item>
      <item>NAVIGO SISTEM d.o.o. za profesionalnu elektroniku i geodetske usluge, OIB 68963092190 zastupanog po punomoćniku BUTERIN &amp; POSAVEC, odvjetničko društvo, javno trgovačko društvo</item>
      <item>Erste &amp; Steiermärkische S-Leasing društvo s ograničenom odgovornošću za leasing vozila i strojeva, OIB 46550671661</item>
      <item>POLYCHEM d.o.o. za trgovinu i usluge, OIB 93896356316</item>
      <item>NAVITA društvo s ograničenom odgovornošću za posredovanje u trgovini, OIB 87368178246</item>
      <item>INTERCOMMERCE, Export - import, d. o. o., OIB 66882292238</item>
      <item>NAVELA društvo s ograničenom odgovornošću za turizam, trgovinu i poslovne usluge, OIB 69848363052</item>
      <item>MEDITERAN ZAŠTITA d.o.o. za zaštitu osoba i imovine - u stečaju, OIB 09865006268</item>
      <item>METRIS-elektronički inženjering, d.o.o., OIB 38283353835</item>
      <item>ČISTOĆA društvo s ograničenom odgovornošću za obavljanje komunalnih djelatnosti održavanja čistoće i odlaganja komunaln, OIB 38812451417</item>
      <item>MADEX društvo s ograničenom odgovornošću za proizvodnju i trgovinu, OIB 24871578080</item>
      <item>HERMES-INTER, d.o.o. za trgovinu i zastupanje, OIB 25357376071</item>
      <item>MARINI, projektiranje, proizvodnja i trgovina,d.o.o., OIB 51586860010</item>
      <item>OKUS MORA društvo s ograničenom odgovornošću za projektiranje, savjetovanje i usluge, OIB 19401964203</item>
      <item>ČULIĆ d.o.o. za trgovinu na veliko i malo, turizam, izvoz-uvoz, OIB 92205581575</item>
      <item>BOLTANO d.o.o. za trgovinu i usluge, OIB 70250179767</item>
      <item>CHEMOLUX-ŠARIĆ, d.o.o. trgovina, zastupanje i usluge, OIB 60241889279</item>
      <item>PROFIL INOX društvo s ograničenom odgovornošću za trgovinu i usluge, OIB 28407719699</item>
      <item>INTRAFIX d.o.o. završni i obrtnički radovi u građevinarstvu i trgovina, OIB 59287431967</item>
      <item>MAĐOR COMPANY d.o.o. za promidžbu, audio-video produkciju i grafičku djelatnost, OIB 17192678386</item>
      <item>TRGOMETAL d.o.o. za trgovinu i proizvodnju, OIB 26004523816</item>
      <item>CHROM - NAUTICA, društvo s ograničenom odgovornošću za opremanje brodova, OIB 84387914037</item>
      <item>Milan Raspović, OIB 02318122382</item>
      <item>NORTH STAR d.o.o. za proizvodnju i usluge, OIB 51189263892</item>
      <item>Ivan Vrdoljak, OIB 97494234850</item>
      <item>CUMMINS ADRIATIC d.o.o. za trgovinu i zastupanje, OIB 44284514731</item>
      <item>Žarko Nejašmić, OIB 07359430715</item>
    </izvorni_sadrzaj>
    <derivirana_varijabla naziv="DomainObject.Predmet.StrankaListFormatedOIB_1">
      <item>J.u.A. Frischeis društvo s ograničenom odgovornošću za trgovinu i usluge, OIB 18918947938 zastupanog po punomoćniku odvjetnik, NINOSLAV HERCEG</item>
      <item>DHL International d.o.o, hitna dostava širom svijeta, OIB 79069474349</item>
      <item>DOSLUH d.o.o. za građenje, OIB 04325238398</item>
      <item>Hrvatski Telekom d.d., OIB 81793146560</item>
      <item>Raiffeisen Leasing društvo s ograničenom odgovornošću za posredovanje, OIB 75346450537</item>
      <item>CROATIA osiguranje d.d., OIB 26187994862</item>
      <item>INA-INDUSTRIJA NAFTE, d.d., OIB 27759560625</item>
      <item>NAUTICON, društvo s oganičenom odgovornošću za obrtničke usluge, turizam, nautiku i trgovinu, OIB 54022432374</item>
      <item>BRODOSPAS dioničko društvo za pomorsko-tehničku i brodarsku djelatnost, OIB 39030031494</item>
      <item>HYPO-LEASING KROATIEN, društvo za financiranje, d.o.o., OIB 87064273078 zastupanog po punomoćniku DAMIR TOMIĆ; Damir Katić</item>
      <item>S-ECO d.o.o. za trgovinu i proizvodnju proizvoda od drva, OIB 91164319986</item>
      <item>ALLIANZ ZAGREB dioničko društvo za osiguranje, OIB 23759810849</item>
      <item>VIPnet usluge d.o.o. za telekomunikacijske usluge, OIB 00565279090</item>
      <item>IRA-COMMERCE, d.o.o. za trgovinu i usluge, OIB 04881568165</item>
      <item>Erste &amp; Steiermarkische bank d.d., OIB 23057039320</item>
      <item>Raiffeisen Leasing društvo s ograničenom odgovornošću za posredovanje, OIB 75346450537</item>
      <item>VODOVOD I KANALIZACIJA d.o.o., OIB 56826138353</item>
      <item>NAVIGO SISTEM d.o.o. za profesionalnu elektroniku i geodetske usluge, OIB 68963092190 zastupanog po punomoćniku BUTERIN &amp; POSAVEC, odvjetničko društvo, javno trgovačko društvo</item>
      <item>Erste &amp; Steiermärkische S-Leasing društvo s ograničenom odgovornošću za leasing vozila i strojeva, OIB 46550671661</item>
      <item>POLYCHEM d.o.o. za trgovinu i usluge, OIB 93896356316</item>
      <item>NAVITA društvo s ograničenom odgovornošću za posredovanje u trgovini, OIB 87368178246</item>
      <item>INTERCOMMERCE, Export - import, d. o. o., OIB 66882292238</item>
      <item>NAVELA društvo s ograničenom odgovornošću za turizam, trgovinu i poslovne usluge, OIB 69848363052</item>
      <item>MEDITERAN ZAŠTITA d.o.o. za zaštitu osoba i imovine - u stečaju, OIB 09865006268</item>
      <item>METRIS-elektronički inženjering, d.o.o., OIB 38283353835</item>
      <item>ČISTOĆA društvo s ograničenom odgovornošću za obavljanje komunalnih djelatnosti održavanja čistoće i odlaganja komunaln, OIB 38812451417</item>
      <item>MADEX društvo s ograničenom odgovornošću za proizvodnju i trgovinu, OIB 24871578080</item>
      <item>HERMES-INTER, d.o.o. za trgovinu i zastupanje, OIB 25357376071</item>
      <item>MARINI, projektiranje, proizvodnja i trgovina,d.o.o., OIB 51586860010</item>
      <item>OKUS MORA društvo s ograničenom odgovornošću za projektiranje, savjetovanje i usluge, OIB 19401964203</item>
      <item>ČULIĆ d.o.o. za trgovinu na veliko i malo, turizam, izvoz-uvoz, OIB 92205581575</item>
      <item>BOLTANO d.o.o. za trgovinu i usluge, OIB 70250179767</item>
      <item>CHEMOLUX-ŠARIĆ, d.o.o. trgovina, zastupanje i usluge, OIB 60241889279</item>
      <item>PROFIL INOX društvo s ograničenom odgovornošću za trgovinu i usluge, OIB 28407719699</item>
      <item>INTRAFIX d.o.o. završni i obrtnički radovi u građevinarstvu i trgovina, OIB 59287431967</item>
      <item>MAĐOR COMPANY d.o.o. za promidžbu, audio-video produkciju i grafičku djelatnost, OIB 17192678386</item>
      <item>TRGOMETAL d.o.o. za trgovinu i proizvodnju, OIB 26004523816</item>
      <item>CHROM - NAUTICA, društvo s ograničenom odgovornošću za opremanje brodova, OIB 84387914037</item>
      <item>Milan Raspović, OIB 02318122382</item>
      <item>NORTH STAR d.o.o. za proizvodnju i usluge, OIB 51189263892</item>
      <item>Ivan Vrdoljak, OIB 97494234850</item>
      <item>CUMMINS ADRIATIC d.o.o. za trgovinu i zastupanje, OIB 44284514731</item>
      <item>Žarko Nejašmić, OIB 07359430715</item>
    </derivirana_varijabla>
  </DomainObject.Predmet.StrankaListFormatedOIB>
  <DomainObject.Predmet.StrankaListFormatedWithAdress>
    <izvorni_sadrzaj>
      <item>J.u.A. Frischeis društvo s ograničenom odgovornošću za trgovinu i usluge, Ljudevita Posavskog 49, 10410 Velika Gorica zastupanog po punomoćniku odvjetnik, NINOSLAV HERCEG</item>
      <item>DHL International d.o.o, hitna dostava širom svijeta, Utinjska 40, 10000 Zagreb</item>
      <item>DOSLUH d.o.o. za građenje, Put Skalica 6, 21000 Split</item>
      <item>Hrvatski Telekom d.d., Savska cesta 32, 10000 Zagreb</item>
      <item>Raiffeisen Leasing društvo s ograničenom odgovornošću za posredovanje, Radnička cesta 43, 10000 Zagreb</item>
      <item>CROATIA osiguranje d.d., Miramarska 22, 10000 Zagreb</item>
      <item>INA-INDUSTRIJA NAFTE, d.d., Avenija V. Holjevca 10, 10000 Zagreb</item>
      <item>NAUTICON, društvo s oganičenom odgovornošću za obrtničke usluge, turizam, nautiku i trgovinu, Pužev breg 4, 51000 Opatija</item>
      <item>BRODOSPAS dioničko društvo za pomorsko-tehničku i brodarsku djelatnost, Obala Lazareta 2, 21000 Split</item>
      <item>HYPO-LEASING KROATIEN, društvo za financiranje, d.o.o., Koranska 16, 10000 Zagreb zastupanog po punomoćniku DAMIR TOMIĆ; Damir Katić</item>
      <item>S-ECO d.o.o. za trgovinu i proizvodnju proizvoda od drva, Vinogradarska 34, Nova Mokošica</item>
      <item>ALLIANZ ZAGREB dioničko društvo za osiguranje, Heinzelova 70, 10000 Zagreb</item>
      <item>VIPnet usluge d.o.o. za telekomunikacijske usluge, Vrtni put 1, 10000 Zagreb</item>
      <item>IRA-COMMERCE, d.o.o. za trgovinu i usluge, Bana Jelačića 20, Dugopolje</item>
      <item>Erste &amp; Steiermarkische bank d.d., Jadranski trg 3 a, 51000 Rijeka</item>
      <item>Raiffeisen Leasing društvo s ograničenom odgovornošću za posredovanje, Radnička cesta 43, 10000 Zagreb</item>
      <item>VODOVOD I KANALIZACIJA d.o.o., Biokovska 3, 21000 Split</item>
      <item>NAVIGO SISTEM d.o.o. za profesionalnu elektroniku i geodetske usluge, Karlovačka cesta 4k, 10000 Zagreb zastupanog po punomoćniku BUTERIN &amp; POSAVEC, odvjetničko društvo, javno trgovačko društvo</item>
      <item>Erste &amp; Steiermärkische S-Leasing društvo s ograničenom odgovornošću za leasing vozila i strojeva, Zelinska 3, 10000 Zagreb</item>
      <item>POLYCHEM d.o.o. za trgovinu i usluge, Šumećanski put b.b., 10000 Zagreb</item>
      <item>NAVITA društvo s ograničenom odgovornošću za posredovanje u trgovini, Osojnaki 24, Matulji</item>
      <item>INTERCOMMERCE, Export - import, d. o. o., Ernesta Miloša 20, Umag</item>
      <item>NAVELA društvo s ograničenom odgovornošću za turizam, trgovinu i poslovne usluge, Castropola 54, Pula</item>
      <item>MEDITERAN ZAŠTITA d.o.o. za zaštitu osoba i imovine - u stečaju, Trg Nikole Šubića Zrinskog 6, 10000 Zagreb</item>
      <item>METRIS-elektronički inženjering, d.o.o., Stinice 12, Split</item>
      <item>ČISTOĆA društvo s ograničenom odgovornošću za obavljanje komunalnih djelatnosti održavanja čistoće i odlaganja komunaln, Put Plokita 81, Split</item>
      <item>MADEX društvo s ograničenom odgovornošću za proizvodnju i trgovinu, Ulica Slavka Batušića/bb, Zadar</item>
      <item>HERMES-INTER, d.o.o. za trgovinu i zastupanje, Krečaves 2, Sveti Ivan Zelina</item>
      <item>MARINI, projektiranje, proizvodnja i trgovina,d.o.o., Hercegovačka Ulica 141, Split</item>
      <item>OKUS MORA društvo s ograničenom odgovornošću za projektiranje, savjetovanje i usluge, Marina Getaldića 19, Split</item>
      <item>ČULIĆ d.o.o. za trgovinu na veliko i malo, turizam, izvoz-uvoz, Ante Starčevića 12, Mravince</item>
      <item>BOLTANO d.o.o. za trgovinu i usluge, Zrinsko Frankopanska 10, Split</item>
      <item>CHEMOLUX-ŠARIĆ, d.o.o. trgovina, zastupanje i usluge, Žrtava rata 21/A, Kaštel Novi</item>
      <item>PROFIL INOX društvo s ograničenom odgovornošću za trgovinu i usluge, 4. gardijske 37, Kamen</item>
      <item>INTRAFIX d.o.o. završni i obrtnički radovi u građevinarstvu i trgovina, Ulica Antuna Gustava Matoša 1, Split</item>
      <item>MAĐOR COMPANY d.o.o. za promidžbu, audio-video produkciju i grafičku djelatnost, Hrvace 363, Hrvace</item>
      <item>TRGOMETAL d.o.o. za trgovinu i proizvodnju, Kovinska 4, 10000 Zagreb</item>
      <item>CHROM - NAUTICA, društvo s ograničenom odgovornošću za opremanje brodova, Kruševića Gumno 9, 21000 Split</item>
      <item>Milan Raspović, Ljudevita Posavskog 8 c, 23000 Zadar</item>
      <item>NORTH STAR d.o.o. za proizvodnju i usluge, Tršćanska 21, 21000 Split</item>
      <item>Ivan Vrdoljak, Bisko 34, 21240 Trilj</item>
      <item>CUMMINS ADRIATIC d.o.o. za trgovinu i zastupanje, Kraljice Jelene 15, 21204 Dugopolje</item>
      <item>Žarko Nejašmić, Blatine 4, 21000 Split</item>
    </izvorni_sadrzaj>
    <derivirana_varijabla naziv="DomainObject.Predmet.StrankaListFormatedWithAdress_1">
      <item>J.u.A. Frischeis društvo s ograničenom odgovornošću za trgovinu i usluge, Ljudevita Posavskog 49, 10410 Velika Gorica zastupanog po punomoćniku odvjetnik, NINOSLAV HERCEG</item>
      <item>DHL International d.o.o, hitna dostava širom svijeta, Utinjska 40, 10000 Zagreb</item>
      <item>DOSLUH d.o.o. za građenje, Put Skalica 6, 21000 Split</item>
      <item>Hrvatski Telekom d.d., Savska cesta 32, 10000 Zagreb</item>
      <item>Raiffeisen Leasing društvo s ograničenom odgovornošću za posredovanje, Radnička cesta 43, 10000 Zagreb</item>
      <item>CROATIA osiguranje d.d., Miramarska 22, 10000 Zagreb</item>
      <item>INA-INDUSTRIJA NAFTE, d.d., Avenija V. Holjevca 10, 10000 Zagreb</item>
      <item>NAUTICON, društvo s oganičenom odgovornošću za obrtničke usluge, turizam, nautiku i trgovinu, Pužev breg 4, 51000 Opatija</item>
      <item>BRODOSPAS dioničko društvo za pomorsko-tehničku i brodarsku djelatnost, Obala Lazareta 2, 21000 Split</item>
      <item>HYPO-LEASING KROATIEN, društvo za financiranje, d.o.o., Koranska 16, 10000 Zagreb zastupanog po punomoćniku DAMIR TOMIĆ; Damir Katić</item>
      <item>S-ECO d.o.o. za trgovinu i proizvodnju proizvoda od drva, Vinogradarska 34, Nova Mokošica</item>
      <item>ALLIANZ ZAGREB dioničko društvo za osiguranje, Heinzelova 70, 10000 Zagreb</item>
      <item>VIPnet usluge d.o.o. za telekomunikacijske usluge, Vrtni put 1, 10000 Zagreb</item>
      <item>IRA-COMMERCE, d.o.o. za trgovinu i usluge, Bana Jelačića 20, Dugopolje</item>
      <item>Erste &amp; Steiermarkische bank d.d., Jadranski trg 3 a, 51000 Rijeka</item>
      <item>Raiffeisen Leasing društvo s ograničenom odgovornošću za posredovanje, Radnička cesta 43, 10000 Zagreb</item>
      <item>VODOVOD I KANALIZACIJA d.o.o., Biokovska 3, 21000 Split</item>
      <item>NAVIGO SISTEM d.o.o. za profesionalnu elektroniku i geodetske usluge, Karlovačka cesta 4k, 10000 Zagreb zastupanog po punomoćniku BUTERIN &amp; POSAVEC, odvjetničko društvo, javno trgovačko društvo</item>
      <item>Erste &amp; Steiermärkische S-Leasing društvo s ograničenom odgovornošću za leasing vozila i strojeva, Zelinska 3, 10000 Zagreb</item>
      <item>POLYCHEM d.o.o. za trgovinu i usluge, Šumećanski put b.b., 10000 Zagreb</item>
      <item>NAVITA društvo s ograničenom odgovornošću za posredovanje u trgovini, Osojnaki 24, Matulji</item>
      <item>INTERCOMMERCE, Export - import, d. o. o., Ernesta Miloša 20, Umag</item>
      <item>NAVELA društvo s ograničenom odgovornošću za turizam, trgovinu i poslovne usluge, Castropola 54, Pula</item>
      <item>MEDITERAN ZAŠTITA d.o.o. za zaštitu osoba i imovine - u stečaju, Trg Nikole Šubića Zrinskog 6, 10000 Zagreb</item>
      <item>METRIS-elektronički inženjering, d.o.o., Stinice 12, Split</item>
      <item>ČISTOĆA društvo s ograničenom odgovornošću za obavljanje komunalnih djelatnosti održavanja čistoće i odlaganja komunaln, Put Plokita 81, Split</item>
      <item>MADEX društvo s ograničenom odgovornošću za proizvodnju i trgovinu, Ulica Slavka Batušića/bb, Zadar</item>
      <item>HERMES-INTER, d.o.o. za trgovinu i zastupanje, Krečaves 2, Sveti Ivan Zelina</item>
      <item>MARINI, projektiranje, proizvodnja i trgovina,d.o.o., Hercegovačka Ulica 141, Split</item>
      <item>OKUS MORA društvo s ograničenom odgovornošću za projektiranje, savjetovanje i usluge, Marina Getaldića 19, Split</item>
      <item>ČULIĆ d.o.o. za trgovinu na veliko i malo, turizam, izvoz-uvoz, Ante Starčevića 12, Mravince</item>
      <item>BOLTANO d.o.o. za trgovinu i usluge, Zrinsko Frankopanska 10, Split</item>
      <item>CHEMOLUX-ŠARIĆ, d.o.o. trgovina, zastupanje i usluge, Žrtava rata 21/A, Kaštel Novi</item>
      <item>PROFIL INOX društvo s ograničenom odgovornošću za trgovinu i usluge, 4. gardijske 37, Kamen</item>
      <item>INTRAFIX d.o.o. završni i obrtnički radovi u građevinarstvu i trgovina, Ulica Antuna Gustava Matoša 1, Split</item>
      <item>MAĐOR COMPANY d.o.o. za promidžbu, audio-video produkciju i grafičku djelatnost, Hrvace 363, Hrvace</item>
      <item>TRGOMETAL d.o.o. za trgovinu i proizvodnju, Kovinska 4, 10000 Zagreb</item>
      <item>CHROM - NAUTICA, društvo s ograničenom odgovornošću za opremanje brodova, Kruševića Gumno 9, 21000 Split</item>
      <item>Milan Raspović, Ljudevita Posavskog 8 c, 23000 Zadar</item>
      <item>NORTH STAR d.o.o. za proizvodnju i usluge, Tršćanska 21, 21000 Split</item>
      <item>Ivan Vrdoljak, Bisko 34, 21240 Trilj</item>
      <item>CUMMINS ADRIATIC d.o.o. za trgovinu i zastupanje, Kraljice Jelene 15, 21204 Dugopolje</item>
      <item>Žarko Nejašmić, Blatine 4, 21000 Split</item>
    </derivirana_varijabla>
  </DomainObject.Predmet.StrankaListFormatedWithAdress>
  <DomainObject.Predmet.StrankaListFormatedWithAdressOIB>
    <izvorni_sadrzaj>
      <item>J.u.A. Frischeis društvo s ograničenom odgovornošću za trgovinu i usluge, OIB 18918947938, Ljudevita Posavskog 49, 10410 Velika Gorica zastupanog po punomoćniku odvjetnik, NINOSLAV HERCEG</item>
      <item>DHL International d.o.o, hitna dostava širom svijeta, OIB 79069474349, Utinjska 40, 10000 Zagreb</item>
      <item>DOSLUH d.o.o. za građenje, OIB 04325238398, Put Skalica 6, 21000 Split</item>
      <item>Hrvatski Telekom d.d., OIB 81793146560, Savska cesta 32, 10000 Zagreb</item>
      <item>Raiffeisen Leasing društvo s ograničenom odgovornošću za posredovanje, OIB 75346450537, Radnička cesta 43, 10000 Zagreb</item>
      <item>CROATIA osiguranje d.d., OIB 26187994862, Miramarska 22, 10000 Zagreb</item>
      <item>INA-INDUSTRIJA NAFTE, d.d., OIB 27759560625, Avenija V. Holjevca 10, 10000 Zagreb</item>
      <item>NAUTICON, društvo s oganičenom odgovornošću za obrtničke usluge, turizam, nautiku i trgovinu, OIB 54022432374, Pužev breg 4, 51000 Opatija</item>
      <item>BRODOSPAS dioničko društvo za pomorsko-tehničku i brodarsku djelatnost, OIB 39030031494, Obala Lazareta 2, 21000 Split</item>
      <item>HYPO-LEASING KROATIEN, društvo za financiranje, d.o.o., OIB 87064273078, Koranska 16, 10000 Zagreb zastupanog po punomoćniku DAMIR TOMIĆ; Damir Katić</item>
      <item>S-ECO d.o.o. za trgovinu i proizvodnju proizvoda od drva, OIB 91164319986, Vinogradarska 34, Nova Mokošica</item>
      <item>ALLIANZ ZAGREB dioničko društvo za osiguranje, OIB 23759810849, Heinzelova 70, 10000 Zagreb</item>
      <item>VIPnet usluge d.o.o. za telekomunikacijske usluge, OIB 00565279090, Vrtni put 1, 10000 Zagreb</item>
      <item>IRA-COMMERCE, d.o.o. za trgovinu i usluge, OIB 04881568165, Bana Jelačića 20, Dugopolje</item>
      <item>Erste &amp; Steiermarkische bank d.d., OIB 23057039320, Jadranski trg 3 a, 51000 Rijeka</item>
      <item>Raiffeisen Leasing društvo s ograničenom odgovornošću za posredovanje, OIB 75346450537, Radnička cesta 43, 10000 Zagreb</item>
      <item>VODOVOD I KANALIZACIJA d.o.o., OIB 56826138353, Biokovska 3, 21000 Split</item>
      <item>NAVIGO SISTEM d.o.o. za profesionalnu elektroniku i geodetske usluge, OIB 68963092190, Karlovačka cesta 4k, 10000 Zagreb zastupanog po punomoćniku BUTERIN &amp; POSAVEC, odvjetničko društvo, javno trgovačko društvo</item>
      <item>Erste &amp; Steiermärkische S-Leasing društvo s ograničenom odgovornošću za leasing vozila i strojeva, OIB 46550671661, Zelinska 3, 10000 Zagreb</item>
      <item>POLYCHEM d.o.o. za trgovinu i usluge, OIB 93896356316, Šumećanski put b.b., 10000 Zagreb</item>
      <item>NAVITA društvo s ograničenom odgovornošću za posredovanje u trgovini, OIB 87368178246, Osojnaki 24, Matulji</item>
      <item>INTERCOMMERCE, Export - import, d. o. o., OIB 66882292238, Ernesta Miloša 20, Umag</item>
      <item>NAVELA društvo s ograničenom odgovornošću za turizam, trgovinu i poslovne usluge, OIB 69848363052, Castropola 54, Pula</item>
      <item>MEDITERAN ZAŠTITA d.o.o. za zaštitu osoba i imovine - u stečaju, OIB 09865006268, Trg Nikole Šubića Zrinskog 6, 10000 Zagreb</item>
      <item>METRIS-elektronički inženjering, d.o.o., OIB 38283353835, Stinice 12, Split</item>
      <item>ČISTOĆA društvo s ograničenom odgovornošću za obavljanje komunalnih djelatnosti održavanja čistoće i odlaganja komunaln, OIB 38812451417, Put Plokita 81, Split</item>
      <item>MADEX društvo s ograničenom odgovornošću za proizvodnju i trgovinu, OIB 24871578080, Ulica Slavka Batušića/bb, Zadar</item>
      <item>HERMES-INTER, d.o.o. za trgovinu i zastupanje, OIB 25357376071, Krečaves 2, Sveti Ivan Zelina</item>
      <item>MARINI, projektiranje, proizvodnja i trgovina,d.o.o., OIB 51586860010, Hercegovačka Ulica 141, Split</item>
      <item>OKUS MORA društvo s ograničenom odgovornošću za projektiranje, savjetovanje i usluge, OIB 19401964203, Marina Getaldića 19, Split</item>
      <item>ČULIĆ d.o.o. za trgovinu na veliko i malo, turizam, izvoz-uvoz, OIB 92205581575, Ante Starčevića 12, Mravince</item>
      <item>BOLTANO d.o.o. za trgovinu i usluge, OIB 70250179767, Zrinsko Frankopanska 10, Split</item>
      <item>CHEMOLUX-ŠARIĆ, d.o.o. trgovina, zastupanje i usluge, OIB 60241889279, Žrtava rata 21/A, Kaštel Novi</item>
      <item>PROFIL INOX društvo s ograničenom odgovornošću za trgovinu i usluge, OIB 28407719699, 4. gardijske 37, Kamen</item>
      <item>INTRAFIX d.o.o. završni i obrtnički radovi u građevinarstvu i trgovina, OIB 59287431967, Ulica Antuna Gustava Matoša 1, Split</item>
      <item>MAĐOR COMPANY d.o.o. za promidžbu, audio-video produkciju i grafičku djelatnost, OIB 17192678386, Hrvace 363, Hrvace</item>
      <item>TRGOMETAL d.o.o. za trgovinu i proizvodnju, OIB 26004523816, Kovinska 4, 10000 Zagreb</item>
      <item>CHROM - NAUTICA, društvo s ograničenom odgovornošću za opremanje brodova, OIB 84387914037, Kruševića Gumno 9, 21000 Split</item>
      <item>Milan Raspović, OIB 02318122382, Ljudevita Posavskog 8 c, 23000 Zadar</item>
      <item>NORTH STAR d.o.o. za proizvodnju i usluge, OIB 51189263892, Tršćanska 21, 21000 Split</item>
      <item>Ivan Vrdoljak, OIB 97494234850, Bisko 34, 21240 Trilj</item>
      <item>CUMMINS ADRIATIC d.o.o. za trgovinu i zastupanje, OIB 44284514731, Kraljice Jelene 15, 21204 Dugopolje</item>
      <item>Žarko Nejašmić, OIB 07359430715, Blatine 4, 21000 Split</item>
    </izvorni_sadrzaj>
    <derivirana_varijabla naziv="DomainObject.Predmet.StrankaListFormatedWithAdressOIB_1">
      <item>J.u.A. Frischeis društvo s ograničenom odgovornošću za trgovinu i usluge, OIB 18918947938, Ljudevita Posavskog 49, 10410 Velika Gorica zastupanog po punomoćniku odvjetnik, NINOSLAV HERCEG</item>
      <item>DHL International d.o.o, hitna dostava širom svijeta, OIB 79069474349, Utinjska 40, 10000 Zagreb</item>
      <item>DOSLUH d.o.o. za građenje, OIB 04325238398, Put Skalica 6, 21000 Split</item>
      <item>Hrvatski Telekom d.d., OIB 81793146560, Savska cesta 32, 10000 Zagreb</item>
      <item>Raiffeisen Leasing društvo s ograničenom odgovornošću za posredovanje, OIB 75346450537, Radnička cesta 43, 10000 Zagreb</item>
      <item>CROATIA osiguranje d.d., OIB 26187994862, Miramarska 22, 10000 Zagreb</item>
      <item>INA-INDUSTRIJA NAFTE, d.d., OIB 27759560625, Avenija V. Holjevca 10, 10000 Zagreb</item>
      <item>NAUTICON, društvo s oganičenom odgovornošću za obrtničke usluge, turizam, nautiku i trgovinu, OIB 54022432374, Pužev breg 4, 51000 Opatija</item>
      <item>BRODOSPAS dioničko društvo za pomorsko-tehničku i brodarsku djelatnost, OIB 39030031494, Obala Lazareta 2, 21000 Split</item>
      <item>HYPO-LEASING KROATIEN, društvo za financiranje, d.o.o., OIB 87064273078, Koranska 16, 10000 Zagreb zastupanog po punomoćniku DAMIR TOMIĆ; Damir Katić</item>
      <item>S-ECO d.o.o. za trgovinu i proizvodnju proizvoda od drva, OIB 91164319986, Vinogradarska 34, Nova Mokošica</item>
      <item>ALLIANZ ZAGREB dioničko društvo za osiguranje, OIB 23759810849, Heinzelova 70, 10000 Zagreb</item>
      <item>VIPnet usluge d.o.o. za telekomunikacijske usluge, OIB 00565279090, Vrtni put 1, 10000 Zagreb</item>
      <item>IRA-COMMERCE, d.o.o. za trgovinu i usluge, OIB 04881568165, Bana Jelačića 20, Dugopolje</item>
      <item>Erste &amp; Steiermarkische bank d.d., OIB 23057039320, Jadranski trg 3 a, 51000 Rijeka</item>
      <item>Raiffeisen Leasing društvo s ograničenom odgovornošću za posredovanje, OIB 75346450537, Radnička cesta 43, 10000 Zagreb</item>
      <item>VODOVOD I KANALIZACIJA d.o.o., OIB 56826138353, Biokovska 3, 21000 Split</item>
      <item>NAVIGO SISTEM d.o.o. za profesionalnu elektroniku i geodetske usluge, OIB 68963092190, Karlovačka cesta 4k, 10000 Zagreb zastupanog po punomoćniku BUTERIN &amp; POSAVEC, odvjetničko društvo, javno trgovačko društvo</item>
      <item>Erste &amp; Steiermärkische S-Leasing društvo s ograničenom odgovornošću za leasing vozila i strojeva, OIB 46550671661, Zelinska 3, 10000 Zagreb</item>
      <item>POLYCHEM d.o.o. za trgovinu i usluge, OIB 93896356316, Šumećanski put b.b., 10000 Zagreb</item>
      <item>NAVITA društvo s ograničenom odgovornošću za posredovanje u trgovini, OIB 87368178246, Osojnaki 24, Matulji</item>
      <item>INTERCOMMERCE, Export - import, d. o. o., OIB 66882292238, Ernesta Miloša 20, Umag</item>
      <item>NAVELA društvo s ograničenom odgovornošću za turizam, trgovinu i poslovne usluge, OIB 69848363052, Castropola 54, Pula</item>
      <item>MEDITERAN ZAŠTITA d.o.o. za zaštitu osoba i imovine - u stečaju, OIB 09865006268, Trg Nikole Šubića Zrinskog 6, 10000 Zagreb</item>
      <item>METRIS-elektronički inženjering, d.o.o., OIB 38283353835, Stinice 12, Split</item>
      <item>ČISTOĆA društvo s ograničenom odgovornošću za obavljanje komunalnih djelatnosti održavanja čistoće i odlaganja komunaln, OIB 38812451417, Put Plokita 81, Split</item>
      <item>MADEX društvo s ograničenom odgovornošću za proizvodnju i trgovinu, OIB 24871578080, Ulica Slavka Batušića/bb, Zadar</item>
      <item>HERMES-INTER, d.o.o. za trgovinu i zastupanje, OIB 25357376071, Krečaves 2, Sveti Ivan Zelina</item>
      <item>MARINI, projektiranje, proizvodnja i trgovina,d.o.o., OIB 51586860010, Hercegovačka Ulica 141, Split</item>
      <item>OKUS MORA društvo s ograničenom odgovornošću za projektiranje, savjetovanje i usluge, OIB 19401964203, Marina Getaldića 19, Split</item>
      <item>ČULIĆ d.o.o. za trgovinu na veliko i malo, turizam, izvoz-uvoz, OIB 92205581575, Ante Starčevića 12, Mravince</item>
      <item>BOLTANO d.o.o. za trgovinu i usluge, OIB 70250179767, Zrinsko Frankopanska 10, Split</item>
      <item>CHEMOLUX-ŠARIĆ, d.o.o. trgovina, zastupanje i usluge, OIB 60241889279, Žrtava rata 21/A, Kaštel Novi</item>
      <item>PROFIL INOX društvo s ograničenom odgovornošću za trgovinu i usluge, OIB 28407719699, 4. gardijske 37, Kamen</item>
      <item>INTRAFIX d.o.o. završni i obrtnički radovi u građevinarstvu i trgovina, OIB 59287431967, Ulica Antuna Gustava Matoša 1, Split</item>
      <item>MAĐOR COMPANY d.o.o. za promidžbu, audio-video produkciju i grafičku djelatnost, OIB 17192678386, Hrvace 363, Hrvace</item>
      <item>TRGOMETAL d.o.o. za trgovinu i proizvodnju, OIB 26004523816, Kovinska 4, 10000 Zagreb</item>
      <item>CHROM - NAUTICA, društvo s ograničenom odgovornošću za opremanje brodova, OIB 84387914037, Kruševića Gumno 9, 21000 Split</item>
      <item>Milan Raspović, OIB 02318122382, Ljudevita Posavskog 8 c, 23000 Zadar</item>
      <item>NORTH STAR d.o.o. za proizvodnju i usluge, OIB 51189263892, Tršćanska 21, 21000 Split</item>
      <item>Ivan Vrdoljak, OIB 97494234850, Bisko 34, 21240 Trilj</item>
      <item>CUMMINS ADRIATIC d.o.o. za trgovinu i zastupanje, OIB 44284514731, Kraljice Jelene 15, 21204 Dugopolje</item>
      <item>Žarko Nejašmić, OIB 07359430715, Blatine 4, 21000 Split</item>
    </derivirana_varijabla>
  </DomainObject.Predmet.StrankaListFormatedWithAdressOIB>
  <DomainObject.Predmet.StrankaListNazivFormated>
    <izvorni_sadrzaj>
      <item>J.u.A. Frischeis društvo s ograničenom odgovornošću za trgovinu i usluge</item>
      <item>DHL International d.o.o, hitna dostava širom svijeta</item>
      <item>DOSLUH d.o.o. za građenje</item>
      <item>Hrvatski Telekom d.d.</item>
      <item>Raiffeisen Leasing društvo s ograničenom odgovornošću za posredovanje</item>
      <item>CROATIA osiguranje d.d.</item>
      <item>INA-INDUSTRIJA NAFTE, d.d.</item>
      <item>NAUTICON, društvo s oganičenom odgovornošću za obrtničke usluge, turizam, nautiku i trgovinu</item>
      <item>BRODOSPAS dioničko društvo za pomorsko-tehničku i brodarsku djelatnost</item>
      <item>HYPO-LEASING KROATIEN, društvo za financiranje, d.o.o.</item>
      <item>S-ECO d.o.o. za trgovinu i proizvodnju proizvoda od drva</item>
      <item>ALLIANZ ZAGREB dioničko društvo za osiguranje</item>
      <item>VIPnet usluge d.o.o. za telekomunikacijske usluge</item>
      <item>IRA-COMMERCE, d.o.o. za trgovinu i usluge</item>
      <item>Erste &amp; Steiermarkische bank d.d.</item>
      <item>Raiffeisen Leasing društvo s ograničenom odgovornošću za posredovanje</item>
      <item>VODOVOD I KANALIZACIJA d.o.o.</item>
      <item>NAVIGO SISTEM d.o.o. za profesionalnu elektroniku i geodetske usluge</item>
      <item>Erste &amp; Steiermärkische S-Leasing društvo s ograničenom odgovornošću za leasing vozila i strojeva</item>
      <item>POLYCHEM d.o.o. za trgovinu i usluge</item>
      <item>NAVITA društvo s ograničenom odgovornošću za posredovanje u trgovini</item>
      <item>INTERCOMMERCE, Export - import, d. o. o.</item>
      <item>NAVELA društvo s ograničenom odgovornošću za turizam, trgovinu i poslovne usluge</item>
      <item>MEDITERAN ZAŠTITA d.o.o. za zaštitu osoba i imovine - u stečaju</item>
      <item>METRIS-elektronički inženjering, d.o.o.</item>
      <item>ČISTOĆA društvo s ograničenom odgovornošću za obavljanje komunalnih djelatnosti održavanja čistoće i odlaganja komunaln</item>
      <item>MADEX društvo s ograničenom odgovornošću za proizvodnju i trgovinu</item>
      <item>HERMES-INTER, d.o.o. za trgovinu i zastupanje</item>
      <item>MARINI, projektiranje, proizvodnja i trgovina,d.o.o.</item>
      <item>OKUS MORA društvo s ograničenom odgovornošću za projektiranje, savjetovanje i usluge</item>
      <item>ČULIĆ d.o.o. za trgovinu na veliko i malo, turizam, izvoz-uvoz</item>
      <item>BOLTANO d.o.o. za trgovinu i usluge</item>
      <item>CHEMOLUX-ŠARIĆ, d.o.o. trgovina, zastupanje i usluge</item>
      <item>PROFIL INOX društvo s ograničenom odgovornošću za trgovinu i usluge</item>
      <item>INTRAFIX d.o.o. završni i obrtnički radovi u građevinarstvu i trgovina</item>
      <item>MAĐOR COMPANY d.o.o. za promidžbu, audio-video produkciju i grafičku djelatnost</item>
      <item>TRGOMETAL d.o.o. za trgovinu i proizvodnju</item>
      <item>CHROM - NAUTICA, društvo s ograničenom odgovornošću za opremanje brodova</item>
      <item>Milan Raspović</item>
      <item>NORTH STAR d.o.o. za proizvodnju i usluge</item>
      <item>Ivan Vrdoljak</item>
      <item>CUMMINS ADRIATIC d.o.o. za trgovinu i zastupanje</item>
      <item>Žarko Nejašmić</item>
    </izvorni_sadrzaj>
    <derivirana_varijabla naziv="DomainObject.Predmet.StrankaListNazivFormated_1">
      <item>J.u.A. Frischeis društvo s ograničenom odgovornošću za trgovinu i usluge</item>
      <item>DHL International d.o.o, hitna dostava širom svijeta</item>
      <item>DOSLUH d.o.o. za građenje</item>
      <item>Hrvatski Telekom d.d.</item>
      <item>Raiffeisen Leasing društvo s ograničenom odgovornošću za posredovanje</item>
      <item>CROATIA osiguranje d.d.</item>
      <item>INA-INDUSTRIJA NAFTE, d.d.</item>
      <item>NAUTICON, društvo s oganičenom odgovornošću za obrtničke usluge, turizam, nautiku i trgovinu</item>
      <item>BRODOSPAS dioničko društvo za pomorsko-tehničku i brodarsku djelatnost</item>
      <item>HYPO-LEASING KROATIEN, društvo za financiranje, d.o.o.</item>
      <item>S-ECO d.o.o. za trgovinu i proizvodnju proizvoda od drva</item>
      <item>ALLIANZ ZAGREB dioničko društvo za osiguranje</item>
      <item>VIPnet usluge d.o.o. za telekomunikacijske usluge</item>
      <item>IRA-COMMERCE, d.o.o. za trgovinu i usluge</item>
      <item>Erste &amp; Steiermarkische bank d.d.</item>
      <item>Raiffeisen Leasing društvo s ograničenom odgovornošću za posredovanje</item>
      <item>VODOVOD I KANALIZACIJA d.o.o.</item>
      <item>NAVIGO SISTEM d.o.o. za profesionalnu elektroniku i geodetske usluge</item>
      <item>Erste &amp; Steiermärkische S-Leasing društvo s ograničenom odgovornošću za leasing vozila i strojeva</item>
      <item>POLYCHEM d.o.o. za trgovinu i usluge</item>
      <item>NAVITA društvo s ograničenom odgovornošću za posredovanje u trgovini</item>
      <item>INTERCOMMERCE, Export - import, d. o. o.</item>
      <item>NAVELA društvo s ograničenom odgovornošću za turizam, trgovinu i poslovne usluge</item>
      <item>MEDITERAN ZAŠTITA d.o.o. za zaštitu osoba i imovine - u stečaju</item>
      <item>METRIS-elektronički inženjering, d.o.o.</item>
      <item>ČISTOĆA društvo s ograničenom odgovornošću za obavljanje komunalnih djelatnosti održavanja čistoće i odlaganja komunaln</item>
      <item>MADEX društvo s ograničenom odgovornošću za proizvodnju i trgovinu</item>
      <item>HERMES-INTER, d.o.o. za trgovinu i zastupanje</item>
      <item>MARINI, projektiranje, proizvodnja i trgovina,d.o.o.</item>
      <item>OKUS MORA društvo s ograničenom odgovornošću za projektiranje, savjetovanje i usluge</item>
      <item>ČULIĆ d.o.o. za trgovinu na veliko i malo, turizam, izvoz-uvoz</item>
      <item>BOLTANO d.o.o. za trgovinu i usluge</item>
      <item>CHEMOLUX-ŠARIĆ, d.o.o. trgovina, zastupanje i usluge</item>
      <item>PROFIL INOX društvo s ograničenom odgovornošću za trgovinu i usluge</item>
      <item>INTRAFIX d.o.o. završni i obrtnički radovi u građevinarstvu i trgovina</item>
      <item>MAĐOR COMPANY d.o.o. za promidžbu, audio-video produkciju i grafičku djelatnost</item>
      <item>TRGOMETAL d.o.o. za trgovinu i proizvodnju</item>
      <item>CHROM - NAUTICA, društvo s ograničenom odgovornošću za opremanje brodova</item>
      <item>Milan Raspović</item>
      <item>NORTH STAR d.o.o. za proizvodnju i usluge</item>
      <item>Ivan Vrdoljak</item>
      <item>CUMMINS ADRIATIC d.o.o. za trgovinu i zastupanje</item>
      <item>Žarko Nejašmić</item>
    </derivirana_varijabla>
  </DomainObject.Predmet.StrankaListNazivFormated>
  <DomainObject.Predmet.StrankaListNazivFormatedOIB>
    <izvorni_sadrzaj>
      <item>J.u.A. Frischeis društvo s ograničenom odgovornošću za trgovinu i usluge, OIB 18918947938</item>
      <item>DHL International d.o.o, hitna dostava širom svijeta, OIB 79069474349</item>
      <item>DOSLUH d.o.o. za građenje, OIB 04325238398</item>
      <item>Hrvatski Telekom d.d., OIB 81793146560</item>
      <item>Raiffeisen Leasing društvo s ograničenom odgovornošću za posredovanje, OIB 75346450537</item>
      <item>CROATIA osiguranje d.d., OIB 26187994862</item>
      <item>INA-INDUSTRIJA NAFTE, d.d., OIB 27759560625</item>
      <item>NAUTICON, društvo s oganičenom odgovornošću za obrtničke usluge, turizam, nautiku i trgovinu, OIB 54022432374</item>
      <item>BRODOSPAS dioničko društvo za pomorsko-tehničku i brodarsku djelatnost, OIB 39030031494</item>
      <item>HYPO-LEASING KROATIEN, društvo za financiranje, d.o.o., OIB 87064273078</item>
      <item>S-ECO d.o.o. za trgovinu i proizvodnju proizvoda od drva, OIB 91164319986</item>
      <item>ALLIANZ ZAGREB dioničko društvo za osiguranje, OIB 23759810849</item>
      <item>VIPnet usluge d.o.o. za telekomunikacijske usluge, OIB 00565279090</item>
      <item>IRA-COMMERCE, d.o.o. za trgovinu i usluge, OIB 04881568165</item>
      <item>Erste &amp; Steiermarkische bank d.d., OIB 23057039320</item>
      <item>Raiffeisen Leasing društvo s ograničenom odgovornošću za posredovanje, OIB 75346450537</item>
      <item>VODOVOD I KANALIZACIJA d.o.o., OIB 56826138353</item>
      <item>NAVIGO SISTEM d.o.o. za profesionalnu elektroniku i geodetske usluge, OIB 68963092190</item>
      <item>Erste &amp; Steiermärkische S-Leasing društvo s ograničenom odgovornošću za leasing vozila i strojeva, OIB 46550671661</item>
      <item>POLYCHEM d.o.o. za trgovinu i usluge, OIB 93896356316</item>
      <item>NAVITA društvo s ograničenom odgovornošću za posredovanje u trgovini, OIB 87368178246</item>
      <item>INTERCOMMERCE, Export - import, d. o. o., OIB 66882292238</item>
      <item>NAVELA društvo s ograničenom odgovornošću za turizam, trgovinu i poslovne usluge, OIB 69848363052</item>
      <item>MEDITERAN ZAŠTITA d.o.o. za zaštitu osoba i imovine - u stečaju, OIB 09865006268</item>
      <item>METRIS-elektronički inženjering, d.o.o., OIB 38283353835</item>
      <item>ČISTOĆA društvo s ograničenom odgovornošću za obavljanje komunalnih djelatnosti održavanja čistoće i odlaganja komunaln, OIB 38812451417</item>
      <item>MADEX društvo s ograničenom odgovornošću za proizvodnju i trgovinu, OIB 24871578080</item>
      <item>HERMES-INTER, d.o.o. za trgovinu i zastupanje, OIB 25357376071</item>
      <item>MARINI, projektiranje, proizvodnja i trgovina,d.o.o., OIB 51586860010</item>
      <item>OKUS MORA društvo s ograničenom odgovornošću za projektiranje, savjetovanje i usluge, OIB 19401964203</item>
      <item>ČULIĆ d.o.o. za trgovinu na veliko i malo, turizam, izvoz-uvoz, OIB 92205581575</item>
      <item>BOLTANO d.o.o. za trgovinu i usluge, OIB 70250179767</item>
      <item>CHEMOLUX-ŠARIĆ, d.o.o. trgovina, zastupanje i usluge, OIB 60241889279</item>
      <item>PROFIL INOX društvo s ograničenom odgovornošću za trgovinu i usluge, OIB 28407719699</item>
      <item>INTRAFIX d.o.o. završni i obrtnički radovi u građevinarstvu i trgovina, OIB 59287431967</item>
      <item>MAĐOR COMPANY d.o.o. za promidžbu, audio-video produkciju i grafičku djelatnost, OIB 17192678386</item>
      <item>TRGOMETAL d.o.o. za trgovinu i proizvodnju, OIB 26004523816</item>
      <item>CHROM - NAUTICA, društvo s ograničenom odgovornošću za opremanje brodova, OIB 84387914037</item>
      <item>Milan Raspović, OIB 02318122382</item>
      <item>NORTH STAR d.o.o. za proizvodnju i usluge, OIB 51189263892</item>
      <item>Ivan Vrdoljak, OIB 97494234850</item>
      <item>CUMMINS ADRIATIC d.o.o. za trgovinu i zastupanje, OIB 44284514731</item>
      <item>Žarko Nejašmić, OIB 07359430715</item>
    </izvorni_sadrzaj>
    <derivirana_varijabla naziv="DomainObject.Predmet.StrankaListNazivFormatedOIB_1">
      <item>J.u.A. Frischeis društvo s ograničenom odgovornošću za trgovinu i usluge, OIB 18918947938</item>
      <item>DHL International d.o.o, hitna dostava širom svijeta, OIB 79069474349</item>
      <item>DOSLUH d.o.o. za građenje, OIB 04325238398</item>
      <item>Hrvatski Telekom d.d., OIB 81793146560</item>
      <item>Raiffeisen Leasing društvo s ograničenom odgovornošću za posredovanje, OIB 75346450537</item>
      <item>CROATIA osiguranje d.d., OIB 26187994862</item>
      <item>INA-INDUSTRIJA NAFTE, d.d., OIB 27759560625</item>
      <item>NAUTICON, društvo s oganičenom odgovornošću za obrtničke usluge, turizam, nautiku i trgovinu, OIB 54022432374</item>
      <item>BRODOSPAS dioničko društvo za pomorsko-tehničku i brodarsku djelatnost, OIB 39030031494</item>
      <item>HYPO-LEASING KROATIEN, društvo za financiranje, d.o.o., OIB 87064273078</item>
      <item>S-ECO d.o.o. za trgovinu i proizvodnju proizvoda od drva, OIB 91164319986</item>
      <item>ALLIANZ ZAGREB dioničko društvo za osiguranje, OIB 23759810849</item>
      <item>VIPnet usluge d.o.o. za telekomunikacijske usluge, OIB 00565279090</item>
      <item>IRA-COMMERCE, d.o.o. za trgovinu i usluge, OIB 04881568165</item>
      <item>Erste &amp; Steiermarkische bank d.d., OIB 23057039320</item>
      <item>Raiffeisen Leasing društvo s ograničenom odgovornošću za posredovanje, OIB 75346450537</item>
      <item>VODOVOD I KANALIZACIJA d.o.o., OIB 56826138353</item>
      <item>NAVIGO SISTEM d.o.o. za profesionalnu elektroniku i geodetske usluge, OIB 68963092190</item>
      <item>Erste &amp; Steiermärkische S-Leasing društvo s ograničenom odgovornošću za leasing vozila i strojeva, OIB 46550671661</item>
      <item>POLYCHEM d.o.o. za trgovinu i usluge, OIB 93896356316</item>
      <item>NAVITA društvo s ograničenom odgovornošću za posredovanje u trgovini, OIB 87368178246</item>
      <item>INTERCOMMERCE, Export - import, d. o. o., OIB 66882292238</item>
      <item>NAVELA društvo s ograničenom odgovornošću za turizam, trgovinu i poslovne usluge, OIB 69848363052</item>
      <item>MEDITERAN ZAŠTITA d.o.o. za zaštitu osoba i imovine - u stečaju, OIB 09865006268</item>
      <item>METRIS-elektronički inženjering, d.o.o., OIB 38283353835</item>
      <item>ČISTOĆA društvo s ograničenom odgovornošću za obavljanje komunalnih djelatnosti održavanja čistoće i odlaganja komunaln, OIB 38812451417</item>
      <item>MADEX društvo s ograničenom odgovornošću za proizvodnju i trgovinu, OIB 24871578080</item>
      <item>HERMES-INTER, d.o.o. za trgovinu i zastupanje, OIB 25357376071</item>
      <item>MARINI, projektiranje, proizvodnja i trgovina,d.o.o., OIB 51586860010</item>
      <item>OKUS MORA društvo s ograničenom odgovornošću za projektiranje, savjetovanje i usluge, OIB 19401964203</item>
      <item>ČULIĆ d.o.o. za trgovinu na veliko i malo, turizam, izvoz-uvoz, OIB 92205581575</item>
      <item>BOLTANO d.o.o. za trgovinu i usluge, OIB 70250179767</item>
      <item>CHEMOLUX-ŠARIĆ, d.o.o. trgovina, zastupanje i usluge, OIB 60241889279</item>
      <item>PROFIL INOX društvo s ograničenom odgovornošću za trgovinu i usluge, OIB 28407719699</item>
      <item>INTRAFIX d.o.o. završni i obrtnički radovi u građevinarstvu i trgovina, OIB 59287431967</item>
      <item>MAĐOR COMPANY d.o.o. za promidžbu, audio-video produkciju i grafičku djelatnost, OIB 17192678386</item>
      <item>TRGOMETAL d.o.o. za trgovinu i proizvodnju, OIB 26004523816</item>
      <item>CHROM - NAUTICA, društvo s ograničenom odgovornošću za opremanje brodova, OIB 84387914037</item>
      <item>Milan Raspović, OIB 02318122382</item>
      <item>NORTH STAR d.o.o. za proizvodnju i usluge, OIB 51189263892</item>
      <item>Ivan Vrdoljak, OIB 97494234850</item>
      <item>CUMMINS ADRIATIC d.o.o. za trgovinu i zastupanje, OIB 44284514731</item>
      <item>Žarko Nejašmić, OIB 07359430715</item>
    </derivirana_varijabla>
  </DomainObject.Predmet.StrankaListNazivFormatedOIB>
  <DomainObject.Predmet.ProtuStrankaListFormated>
    <izvorni_sadrzaj>
      <item>EURO JAHT d.o.o. za iznajmljivanje plovila, "u stečaju"</item>
      <item>DRAGAN ŠEGVIĆ</item>
    </izvorni_sadrzaj>
    <derivirana_varijabla naziv="DomainObject.Predmet.ProtuStrankaListFormated_1">
      <item>EURO JAHT d.o.o. za iznajmljivanje plovila, "u stečaju"</item>
      <item>DRAGAN ŠEGVIĆ</item>
    </derivirana_varijabla>
  </DomainObject.Predmet.ProtuStrankaListFormated>
  <DomainObject.Predmet.ProtuStrankaListFormatedOIB>
    <izvorni_sadrzaj>
      <item>EURO JAHT d.o.o. za iznajmljivanje plovila, "u stečaju", OIB 33310749092</item>
      <item>DRAGAN ŠEGVIĆ, OIB 15197469033</item>
    </izvorni_sadrzaj>
    <derivirana_varijabla naziv="DomainObject.Predmet.ProtuStrankaListFormatedOIB_1">
      <item>EURO JAHT d.o.o. za iznajmljivanje plovila, "u stečaju", OIB 33310749092</item>
      <item>DRAGAN ŠEGVIĆ, OIB 15197469033</item>
    </derivirana_varijabla>
  </DomainObject.Predmet.ProtuStrankaListFormatedOIB>
  <DomainObject.Predmet.ProtuStrankaListFormatedWithAdress>
    <izvorni_sadrzaj>
      <item>EURO JAHT d.o.o. za iznajmljivanje plovila, "u stečaju", Hrvatskih iseljenika 8, 21000 Split</item>
      <item>DRAGAN ŠEGVIĆ, Hrvatskih iseljenika 8, 21000 Split</item>
    </izvorni_sadrzaj>
    <derivirana_varijabla naziv="DomainObject.Predmet.ProtuStrankaListFormatedWithAdress_1">
      <item>EURO JAHT d.o.o. za iznajmljivanje plovila, "u stečaju", Hrvatskih iseljenika 8, 21000 Split</item>
      <item>DRAGAN ŠEGVIĆ, Hrvatskih iseljenika 8, 21000 Split</item>
    </derivirana_varijabla>
  </DomainObject.Predmet.ProtuStrankaListFormatedWithAdress>
  <DomainObject.Predmet.ProtuStrankaListFormatedWithAdressOIB>
    <izvorni_sadrzaj>
      <item>EURO JAHT d.o.o. za iznajmljivanje plovila, "u stečaju", OIB 33310749092, Hrvatskih iseljenika 8, 21000 Split</item>
      <item>DRAGAN ŠEGVIĆ, OIB 15197469033, Hrvatskih iseljenika 8, 21000 Split</item>
    </izvorni_sadrzaj>
    <derivirana_varijabla naziv="DomainObject.Predmet.ProtuStrankaListFormatedWithAdressOIB_1">
      <item>EURO JAHT d.o.o. za iznajmljivanje plovila, "u stečaju", OIB 33310749092, Hrvatskih iseljenika 8, 21000 Split</item>
      <item>DRAGAN ŠEGVIĆ, OIB 15197469033, Hrvatskih iseljenika 8, 21000 Split</item>
    </derivirana_varijabla>
  </DomainObject.Predmet.ProtuStrankaListFormatedWithAdressOIB>
  <DomainObject.Predmet.ProtuStrankaListNazivFormated>
    <izvorni_sadrzaj>
      <item>EURO JAHT d.o.o. za iznajmljivanje plovila, "u stečaju"</item>
      <item>DRAGAN ŠEGVIĆ</item>
    </izvorni_sadrzaj>
    <derivirana_varijabla naziv="DomainObject.Predmet.ProtuStrankaListNazivFormated_1">
      <item>EURO JAHT d.o.o. za iznajmljivanje plovila, "u stečaju"</item>
      <item>DRAGAN ŠEGVIĆ</item>
    </derivirana_varijabla>
  </DomainObject.Predmet.ProtuStrankaListNazivFormated>
  <DomainObject.Predmet.ProtuStrankaListNazivFormatedOIB>
    <izvorni_sadrzaj>
      <item>EURO JAHT d.o.o. za iznajmljivanje plovila, "u stečaju", OIB 33310749092</item>
      <item>DRAGAN ŠEGVIĆ, OIB 15197469033</item>
    </izvorni_sadrzaj>
    <derivirana_varijabla naziv="DomainObject.Predmet.ProtuStrankaListNazivFormatedOIB_1">
      <item>EURO JAHT d.o.o. za iznajmljivanje plovila, "u stečaju", OIB 33310749092</item>
      <item>DRAGAN ŠEGVIĆ, OIB 15197469033</item>
    </derivirana_varijabla>
  </DomainObject.Predmet.ProtuStrankaListNazivFormatedOIB>
  <DomainObject.Predmet.OstaliListFormated>
    <izvorni_sadrzaj>
      <item>Ana Unković</item>
      <item>ERSTE &amp; STEIERMÄRKISCHE BANKA dioničko društvo</item>
      <item>IVO SMRKE</item>
      <item>ERSTE &amp; STEIRMARKISCHE BANK d.d.</item>
      <item>Ivo Bučan dipl. oec.</item>
      <item>KOMPOZITI  d.o.o. Križevci</item>
      <item>Hrvatski Telekom d.d. Regija 2</item>
      <item>ANA UNKOVIĆ</item>
      <item>Odvjetničko društvo HAČIĆ, KALLAY &amp; PARTNERI, društvo s ograničenom odgovornošću</item>
      <item>odvjetničko društvo ETEROVIĆ i ŠARAC</item>
      <item>HYPO-LEASING KROATIEN, društvo za financiranje, d.o.o.</item>
      <item>NIKICA BARIĆ</item>
      <item>MOTOMARINE S.r.l. V.Boveto 10, Trieste</item>
      <item>CHROM - NAUTICA, društvo s ograničenom odgovornošću za opremanje brodova</item>
      <item>MILAN RASPOVIĆ</item>
      <item>Pero Tolić</item>
      <item>NORTH STAR d.o.o. za proizvodnju i usluge</item>
      <item>ZORAN ZOVIĆ</item>
      <item>STEFANOVIĆ &amp; VRDELJA, ODVJETNIČKO DRUŠTVO</item>
      <item>KRUNOSLAV PRADEGAN I T.SPICIJARIĆ, ZAJEDNIČKI ODVJETNIČKI URED</item>
      <item>Odvjetničko društvo Hanžeković &amp; Partneri društvo s ograničenom odgovornošću</item>
      <item>NAVIGO SISTEM d.o.o.</item>
      <item>PROMOS s.rl. zona industriale Piane Vomano, Notaresco (Teramo)</item>
      <item>VINKO LJUBIČIĆ i ŽELJKO VRDOLJAK, ZAJEDNIČKI ODVJETNIČKI URED ODVJETNIČKI URED</item>
      <item>odvjetnik STJEPAN LOVIĆ</item>
      <item>odvjetnik, NINOSLAV HERCEG punomoćnik sudionika u postupku J.u.A. Frischeis društvo s ograničenom odgovornošću za trgovinu i usluge</item>
      <item>MLADEN LOVRIĆ</item>
      <item>ŽUPANIJSKO DRŽAVNO ODVJETNIŠVO U SPLITU  Građansko upravni odjel</item>
      <item>DAMIR TOMIĆ punomoćnik sudionika u postupku HYPO-LEASING KROATIEN, društvo za financiranje, d.o.o.</item>
      <item>Damir Herceg</item>
      <item>SIGNALIZACIJA d.o.o. za poslovne usluge i održavanje prometnica</item>
      <item>NORTH SAILS d.o.o za trgovinu i usluge</item>
      <item>Odvjetničko društvo STANIĆ I PARTNERI javno trgovačko društvo</item>
      <item>TOMISLAV SPICIJARIĆ</item>
      <item>HYPO STEIERMARK KRAFTFAHRZEUG-UND MASCHINENLEASING GmbH</item>
      <item>BUTERIN &amp; POSAVEC, odvjetničko društvo, javno trgovačko društvo punomoćnik sudionika u postupku NAVIGO SISTEM d.o.o. za profesionalnu elektroniku i geodetske usluge</item>
      <item>VUKIĆ, JELUŠIĆ, ŠULINA, STANKOVIĆ, JURCAN &amp; JABUKA odvjetničko društvo s ograničenom odgovornošću</item>
      <item>Matija Trogrlić</item>
      <item>Damir Katić punomoćnik sudionika u postupku HYPO-LEASING KROATIEN, društvo za financiranje, d.o.o.</item>
      <item>Krešimir Bilić</item>
    </izvorni_sadrzaj>
    <derivirana_varijabla naziv="DomainObject.Predmet.OstaliListFormated_1">
      <item>Ana Unković</item>
      <item>ERSTE &amp; STEIERMÄRKISCHE BANKA dioničko društvo</item>
      <item>IVO SMRKE</item>
      <item>ERSTE &amp; STEIRMARKISCHE BANK d.d.</item>
      <item>Ivo Bučan dipl. oec.</item>
      <item>KOMPOZITI  d.o.o. Križevci</item>
      <item>Hrvatski Telekom d.d. Regija 2</item>
      <item>ANA UNKOVIĆ</item>
      <item>Odvjetničko društvo HAČIĆ, KALLAY &amp; PARTNERI, društvo s ograničenom odgovornošću</item>
      <item>odvjetničko društvo ETEROVIĆ i ŠARAC</item>
      <item>HYPO-LEASING KROATIEN, društvo za financiranje, d.o.o.</item>
      <item>NIKICA BARIĆ</item>
      <item>MOTOMARINE S.r.l. V.Boveto 10, Trieste</item>
      <item>CHROM - NAUTICA, društvo s ograničenom odgovornošću za opremanje brodova</item>
      <item>MILAN RASPOVIĆ</item>
      <item>Pero Tolić</item>
      <item>NORTH STAR d.o.o. za proizvodnju i usluge</item>
      <item>ZORAN ZOVIĆ</item>
      <item>STEFANOVIĆ &amp; VRDELJA, ODVJETNIČKO DRUŠTVO</item>
      <item>KRUNOSLAV PRADEGAN I T.SPICIJARIĆ, ZAJEDNIČKI ODVJETNIČKI URED</item>
      <item>Odvjetničko društvo Hanžeković &amp; Partneri društvo s ograničenom odgovornošću</item>
      <item>NAVIGO SISTEM d.o.o.</item>
      <item>PROMOS s.rl. zona industriale Piane Vomano, Notaresco (Teramo)</item>
      <item>VINKO LJUBIČIĆ i ŽELJKO VRDOLJAK, ZAJEDNIČKI ODVJETNIČKI URED ODVJETNIČKI URED</item>
      <item>odvjetnik STJEPAN LOVIĆ</item>
      <item>odvjetnik, NINOSLAV HERCEG punomoćnik sudionika u postupku J.u.A. Frischeis društvo s ograničenom odgovornošću za trgovinu i usluge</item>
      <item>MLADEN LOVRIĆ</item>
      <item>ŽUPANIJSKO DRŽAVNO ODVJETNIŠVO U SPLITU  Građansko upravni odjel</item>
      <item>DAMIR TOMIĆ punomoćnik sudionika u postupku HYPO-LEASING KROATIEN, društvo za financiranje, d.o.o.</item>
      <item>Damir Herceg</item>
      <item>SIGNALIZACIJA d.o.o. za poslovne usluge i održavanje prometnica</item>
      <item>NORTH SAILS d.o.o za trgovinu i usluge</item>
      <item>Odvjetničko društvo STANIĆ I PARTNERI javno trgovačko društvo</item>
      <item>TOMISLAV SPICIJARIĆ</item>
      <item>HYPO STEIERMARK KRAFTFAHRZEUG-UND MASCHINENLEASING GmbH</item>
      <item>BUTERIN &amp; POSAVEC, odvjetničko društvo, javno trgovačko društvo punomoćnik sudionika u postupku NAVIGO SISTEM d.o.o. za profesionalnu elektroniku i geodetske usluge</item>
      <item>VUKIĆ, JELUŠIĆ, ŠULINA, STANKOVIĆ, JURCAN &amp; JABUKA odvjetničko društvo s ograničenom odgovornošću</item>
      <item>Matija Trogrlić</item>
      <item>Damir Katić punomoćnik sudionika u postupku HYPO-LEASING KROATIEN, društvo za financiranje, d.o.o.</item>
      <item>Krešimir Bilić</item>
    </derivirana_varijabla>
  </DomainObject.Predmet.OstaliListFormated>
  <DomainObject.Predmet.OstaliListFormatedOIB>
    <izvorni_sadrzaj>
      <item>Ana Unković, OIB 80280648178</item>
      <item>ERSTE &amp; STEIERMÄRKISCHE BANKA dioničko društvo</item>
      <item>IVO SMRKE</item>
      <item>ERSTE &amp; STEIRMARKISCHE BANK d.d.</item>
      <item>Ivo Bučan dipl. oec., OIB 76689754975</item>
      <item>KOMPOZITI  d.o.o. Križevci</item>
      <item>Hrvatski Telekom d.d. Regija 2, OIB 81793146560</item>
      <item>ANA UNKOVIĆ</item>
      <item>Odvjetničko društvo HAČIĆ, KALLAY &amp; PARTNERI, društvo s ograničenom odgovornošću, OIB 86709918716</item>
      <item>odvjetničko društvo ETEROVIĆ i ŠARAC</item>
      <item>HYPO-LEASING KROATIEN, društvo za financiranje, d.o.o., OIB 87064273078</item>
      <item>NIKICA BARIĆ</item>
      <item>MOTOMARINE S.r.l. V.Boveto 10, Trieste</item>
      <item>CHROM - NAUTICA, društvo s ograničenom odgovornošću za opremanje brodova, OIB 84387914037</item>
      <item>MILAN RASPOVIĆ</item>
      <item>Pero Tolić, OIB 86107965814</item>
      <item>NORTH STAR d.o.o. za proizvodnju i usluge, OIB 51189263892</item>
      <item>ZORAN ZOVIĆ</item>
      <item>STEFANOVIĆ &amp; VRDELJA, ODVJETNIČKO DRUŠTVO, OIB 16998632083</item>
      <item>KRUNOSLAV PRADEGAN I T.SPICIJARIĆ, ZAJEDNIČKI ODVJETNIČKI URED</item>
      <item>Odvjetničko društvo Hanžeković &amp; Partneri društvo s ograničenom odgovornošću, OIB 85127306373</item>
      <item>NAVIGO SISTEM d.o.o.</item>
      <item>PROMOS s.rl. zona industriale Piane Vomano, Notaresco (Teramo)</item>
      <item>VINKO LJUBIČIĆ i ŽELJKO VRDOLJAK, ZAJEDNIČKI ODVJETNIČKI URED ODVJETNIČKI URED</item>
      <item>odvjetnik STJEPAN LOVIĆ</item>
      <item>odvjetnik, NINOSLAV HERCEG punomoćnik sudionika u postupku J.u.A. Frischeis društvo s ograničenom odgovornošću za trgovinu i usluge</item>
      <item>MLADEN LOVRIĆ</item>
      <item>ŽUPANIJSKO DRŽAVNO ODVJETNIŠVO U SPLITU  Građansko upravni odjel, OIB 70793241859</item>
      <item>DAMIR TOMIĆ punomoćnik sudionika u postupku HYPO-LEASING KROATIEN, društvo za financiranje, d.o.o.</item>
      <item>Damir Herceg</item>
      <item>SIGNALIZACIJA d.o.o. za poslovne usluge i održavanje prometnica, OIB 41021357341</item>
      <item>NORTH SAILS d.o.o za trgovinu i usluge, OIB 89216757119</item>
      <item>Odvjetničko društvo STANIĆ I PARTNERI javno trgovačko društvo, OIB 96146860628</item>
      <item>TOMISLAV SPICIJARIĆ</item>
      <item>HYPO STEIERMARK KRAFTFAHRZEUG-UND MASCHINENLEASING GmbH</item>
      <item>BUTERIN &amp; POSAVEC, odvjetničko društvo, javno trgovačko društvo, OIB 88443826619 punomoćnik sudionika u postupku NAVIGO SISTEM d.o.o. za profesionalnu elektroniku i geodetske usluge</item>
      <item>VUKIĆ, JELUŠIĆ, ŠULINA, STANKOVIĆ, JURCAN &amp; JABUKA odvjetničko društvo s ograničenom odgovornošću, OIB 01394705384</item>
      <item>Matija Trogrlić, OIB 11161914896</item>
      <item>Damir Katić punomoćnik sudionika u postupku HYPO-LEASING KROATIEN, društvo za financiranje, d.o.o.</item>
      <item>Krešimir Bilić, OIB 84721757078</item>
    </izvorni_sadrzaj>
    <derivirana_varijabla naziv="DomainObject.Predmet.OstaliListFormatedOIB_1">
      <item>Ana Unković, OIB 80280648178</item>
      <item>ERSTE &amp; STEIERMÄRKISCHE BANKA dioničko društvo</item>
      <item>IVO SMRKE</item>
      <item>ERSTE &amp; STEIRMARKISCHE BANK d.d.</item>
      <item>Ivo Bučan dipl. oec., OIB 76689754975</item>
      <item>KOMPOZITI  d.o.o. Križevci</item>
      <item>Hrvatski Telekom d.d. Regija 2, OIB 81793146560</item>
      <item>ANA UNKOVIĆ</item>
      <item>Odvjetničko društvo HAČIĆ, KALLAY &amp; PARTNERI, društvo s ograničenom odgovornošću, OIB 86709918716</item>
      <item>odvjetničko društvo ETEROVIĆ i ŠARAC</item>
      <item>HYPO-LEASING KROATIEN, društvo za financiranje, d.o.o., OIB 87064273078</item>
      <item>NIKICA BARIĆ</item>
      <item>MOTOMARINE S.r.l. V.Boveto 10, Trieste</item>
      <item>CHROM - NAUTICA, društvo s ograničenom odgovornošću za opremanje brodova, OIB 84387914037</item>
      <item>MILAN RASPOVIĆ</item>
      <item>Pero Tolić, OIB 86107965814</item>
      <item>NORTH STAR d.o.o. za proizvodnju i usluge, OIB 51189263892</item>
      <item>ZORAN ZOVIĆ</item>
      <item>STEFANOVIĆ &amp; VRDELJA, ODVJETNIČKO DRUŠTVO, OIB 16998632083</item>
      <item>KRUNOSLAV PRADEGAN I T.SPICIJARIĆ, ZAJEDNIČKI ODVJETNIČKI URED</item>
      <item>Odvjetničko društvo Hanžeković &amp; Partneri društvo s ograničenom odgovornošću, OIB 85127306373</item>
      <item>NAVIGO SISTEM d.o.o.</item>
      <item>PROMOS s.rl. zona industriale Piane Vomano, Notaresco (Teramo)</item>
      <item>VINKO LJUBIČIĆ i ŽELJKO VRDOLJAK, ZAJEDNIČKI ODVJETNIČKI URED ODVJETNIČKI URED</item>
      <item>odvjetnik STJEPAN LOVIĆ</item>
      <item>odvjetnik, NINOSLAV HERCEG punomoćnik sudionika u postupku J.u.A. Frischeis društvo s ograničenom odgovornošću za trgovinu i usluge</item>
      <item>MLADEN LOVRIĆ</item>
      <item>ŽUPANIJSKO DRŽAVNO ODVJETNIŠVO U SPLITU  Građansko upravni odjel, OIB 70793241859</item>
      <item>DAMIR TOMIĆ punomoćnik sudionika u postupku HYPO-LEASING KROATIEN, društvo za financiranje, d.o.o.</item>
      <item>Damir Herceg</item>
      <item>SIGNALIZACIJA d.o.o. za poslovne usluge i održavanje prometnica, OIB 41021357341</item>
      <item>NORTH SAILS d.o.o za trgovinu i usluge, OIB 89216757119</item>
      <item>Odvjetničko društvo STANIĆ I PARTNERI javno trgovačko društvo, OIB 96146860628</item>
      <item>TOMISLAV SPICIJARIĆ</item>
      <item>HYPO STEIERMARK KRAFTFAHRZEUG-UND MASCHINENLEASING GmbH</item>
      <item>BUTERIN &amp; POSAVEC, odvjetničko društvo, javno trgovačko društvo, OIB 88443826619 punomoćnik sudionika u postupku NAVIGO SISTEM d.o.o. za profesionalnu elektroniku i geodetske usluge</item>
      <item>VUKIĆ, JELUŠIĆ, ŠULINA, STANKOVIĆ, JURCAN &amp; JABUKA odvjetničko društvo s ograničenom odgovornošću, OIB 01394705384</item>
      <item>Matija Trogrlić, OIB 11161914896</item>
      <item>Damir Katić punomoćnik sudionika u postupku HYPO-LEASING KROATIEN, društvo za financiranje, d.o.o.</item>
      <item>Krešimir Bilić, OIB 84721757078</item>
    </derivirana_varijabla>
  </DomainObject.Predmet.OstaliListFormatedOIB>
  <DomainObject.Predmet.OstaliListFormatedWithAdress>
    <izvorni_sadrzaj>
      <item>Ana Unković, Marina Držića 13, 21000 Split</item>
      <item>ERSTE &amp; STEIERMÄRKISCHE BANKA dioničko društvo, Varšavska 3-5, 10000 Zagreb</item>
      <item>IVO SMRKE, Domovinskog rata 10, 21000 Split</item>
      <item>ERSTE &amp; STEIRMARKISCHE BANK d.d., Jadranski trg 3a, 51000 Rijeka</item>
      <item>Ivo Bučan dipl. oec., Don Petra Peroša 6, 21210 Mravince</item>
      <item>KOMPOZITI  d.o.o. Križevci, Nikole Tesle bb, 48260 Križevci</item>
      <item>Hrvatski Telekom d.d. Regija 2, Savska cesta 32, 10000 Zagreb</item>
      <item>ANA UNKOVIĆ, Držićeva 13, 21000 Split</item>
      <item>Odvjetničko društvo HAČIĆ, KALLAY &amp; PARTNERI, društvo s ograničenom odgovornošću, Ilica 1/A, 10000 Zagreb</item>
      <item>odvjetničko društvo ETEROVIĆ i ŠARAC, A.Hebranga 38, 10000 Zagreb</item>
      <item>HYPO-LEASING KROATIEN, društvo za financiranje, d.o.o., Koranska 16, 10000 Zagreb</item>
      <item>NIKICA BARIĆ, Frana Petrića 3, 10000 Zagreb</item>
      <item>MOTOMARINE S.r.l. V.Boveto 10, Trieste, </item>
      <item>CHROM - NAUTICA, društvo s ograničenom odgovornošću za opremanje brodova, Kruševića Gumno 9, Split</item>
      <item>MILAN RASPOVIĆ, Ljudevita Posavskog 8 c, 23000 Zadar</item>
      <item>Pero Tolić, Lička 6 B, 21000 Split</item>
      <item>NORTH STAR d.o.o. za proizvodnju i usluge, Tršćanska 21, Split</item>
      <item>ZORAN ZOVIĆ, Gundulićeva 20, 21000 Split</item>
      <item>STEFANOVIĆ &amp; VRDELJA, ODVJETNIČKO DRUŠTVO, Zelinska 3, 10000 Zagreb</item>
      <item>KRUNOSLAV PRADEGAN I T.SPICIJARIĆ, ZAJEDNIČKI ODVJETNIČKI URED, Ulica Republike Austrije 17, 10000 Zagreb</item>
      <item>Odvjetničko društvo Hanžeković &amp; Partneri društvo s ograničenom odgovornošću, Radnička Cesta 22, 10000 Zagreb</item>
      <item>NAVIGO SISTEM d.o.o., Nemčićeva 10, 10000 Zagreb</item>
      <item>PROMOS s.rl. zona industriale Piane Vomano, Notaresco (Teramo), </item>
      <item>VINKO LJUBIČIĆ i ŽELJKO VRDOLJAK, ZAJEDNIČKI ODVJETNIČKI URED ODVJETNIČKI URED, Ul. Ćirila i Metoda 2, 21000 Split</item>
      <item>odvjetnik STJEPAN LOVIĆ, Preradovićeva 13, 10000 Zagreb</item>
      <item>odvjetnik, NINOSLAV HERCEG, Palotićeva 47, 10000 Zagreb punomoćnik sudionika u postupku J.u.A. Frischeis društvo s ograničenom odgovornošću za trgovinu i usluge</item>
      <item>MLADEN LOVRIĆ, Grižanska 1, 10000 Zagreb</item>
      <item>ŽUPANIJSKO DRŽAVNO ODVJETNIŠVO U SPLITU  Građansko upravni odjel, Gundulićeva 29 A, 21000 Split</item>
      <item>DAMIR TOMIĆ, Tršćanska 5 B, 21000 Split punomoćnik sudionika u postupku HYPO-LEASING KROATIEN, društvo za financiranje, d.o.o.</item>
      <item>Damir Herceg, Vukovarska 22,I kat, 20 000 Dubrovnik</item>
      <item>SIGNALIZACIJA d.o.o. za poslovne usluge i održavanje prometnica, Podgaj 3A, Knežica</item>
      <item>NORTH SAILS d.o.o za trgovinu i usluge, Mihaljevićeva 1, Split</item>
      <item>Odvjetničko društvo STANIĆ I PARTNERI javno trgovačko društvo, Riva 4, Rijeka</item>
      <item>TOMISLAV SPICIJARIĆ, Ulica Republike Austrije 17, 10000 Zagreb</item>
      <item>HYPO STEIERMARK KRAFTFAHRZEUG-UND MASCHINENLEASING GmbH, Joanneumring 20, Graz</item>
      <item>BUTERIN &amp; POSAVEC, odvjetničko društvo, javno trgovačko društvo, Draškovićeva 82, 10000 Zagreb punomoćnik sudionika u postupku NAVIGO SISTEM d.o.o. za profesionalnu elektroniku i geodetske usluge</item>
      <item>VUKIĆ, JELUŠIĆ, ŠULINA, STANKOVIĆ, JURCAN &amp; JABUKA odvjetničko društvo s ograničenom odgovornošću, Nikole Tesle 9, Rijeka</item>
      <item>Matija Trogrlić, Domovinskog rata 27, 21000 Split</item>
      <item>Damir Katić, Drniška 22, 10000 Čakovec punomoćnik sudionika u postupku HYPO-LEASING KROATIEN, društvo za financiranje, d.o.o.</item>
      <item>Krešimir Bilić, Ivana Meštrovića 42 a, 21230 Sinj</item>
    </izvorni_sadrzaj>
    <derivirana_varijabla naziv="DomainObject.Predmet.OstaliListFormatedWithAdress_1">
      <item>Ana Unković, Marina Držića 13, 21000 Split</item>
      <item>ERSTE &amp; STEIERMÄRKISCHE BANKA dioničko društvo, Varšavska 3-5, 10000 Zagreb</item>
      <item>IVO SMRKE, Domovinskog rata 10, 21000 Split</item>
      <item>ERSTE &amp; STEIRMARKISCHE BANK d.d., Jadranski trg 3a, 51000 Rijeka</item>
      <item>Ivo Bučan dipl. oec., Don Petra Peroša 6, 21210 Mravince</item>
      <item>KOMPOZITI  d.o.o. Križevci, Nikole Tesle bb, 48260 Križevci</item>
      <item>Hrvatski Telekom d.d. Regija 2, Savska cesta 32, 10000 Zagreb</item>
      <item>ANA UNKOVIĆ, Držićeva 13, 21000 Split</item>
      <item>Odvjetničko društvo HAČIĆ, KALLAY &amp; PARTNERI, društvo s ograničenom odgovornošću, Ilica 1/A, 10000 Zagreb</item>
      <item>odvjetničko društvo ETEROVIĆ i ŠARAC, A.Hebranga 38, 10000 Zagreb</item>
      <item>HYPO-LEASING KROATIEN, društvo za financiranje, d.o.o., Koranska 16, 10000 Zagreb</item>
      <item>NIKICA BARIĆ, Frana Petrića 3, 10000 Zagreb</item>
      <item>MOTOMARINE S.r.l. V.Boveto 10, Trieste, </item>
      <item>CHROM - NAUTICA, društvo s ograničenom odgovornošću za opremanje brodova, Kruševića Gumno 9, Split</item>
      <item>MILAN RASPOVIĆ, Ljudevita Posavskog 8 c, 23000 Zadar</item>
      <item>Pero Tolić, Lička 6 B, 21000 Split</item>
      <item>NORTH STAR d.o.o. za proizvodnju i usluge, Tršćanska 21, Split</item>
      <item>ZORAN ZOVIĆ, Gundulićeva 20, 21000 Split</item>
      <item>STEFANOVIĆ &amp; VRDELJA, ODVJETNIČKO DRUŠTVO, Zelinska 3, 10000 Zagreb</item>
      <item>KRUNOSLAV PRADEGAN I T.SPICIJARIĆ, ZAJEDNIČKI ODVJETNIČKI URED, Ulica Republike Austrije 17, 10000 Zagreb</item>
      <item>Odvjetničko društvo Hanžeković &amp; Partneri društvo s ograničenom odgovornošću, Radnička Cesta 22, 10000 Zagreb</item>
      <item>NAVIGO SISTEM d.o.o., Nemčićeva 10, 10000 Zagreb</item>
      <item>PROMOS s.rl. zona industriale Piane Vomano, Notaresco (Teramo), </item>
      <item>VINKO LJUBIČIĆ i ŽELJKO VRDOLJAK, ZAJEDNIČKI ODVJETNIČKI URED ODVJETNIČKI URED, Ul. Ćirila i Metoda 2, 21000 Split</item>
      <item>odvjetnik STJEPAN LOVIĆ, Preradovićeva 13, 10000 Zagreb</item>
      <item>odvjetnik, NINOSLAV HERCEG, Palotićeva 47, 10000 Zagreb punomoćnik sudionika u postupku J.u.A. Frischeis društvo s ograničenom odgovornošću za trgovinu i usluge</item>
      <item>MLADEN LOVRIĆ, Grižanska 1, 10000 Zagreb</item>
      <item>ŽUPANIJSKO DRŽAVNO ODVJETNIŠVO U SPLITU  Građansko upravni odjel, Gundulićeva 29 A, 21000 Split</item>
      <item>DAMIR TOMIĆ, Tršćanska 5 B, 21000 Split punomoćnik sudionika u postupku HYPO-LEASING KROATIEN, društvo za financiranje, d.o.o.</item>
      <item>Damir Herceg, Vukovarska 22,I kat, 20 000 Dubrovnik</item>
      <item>SIGNALIZACIJA d.o.o. za poslovne usluge i održavanje prometnica, Podgaj 3A, Knežica</item>
      <item>NORTH SAILS d.o.o za trgovinu i usluge, Mihaljevićeva 1, Split</item>
      <item>Odvjetničko društvo STANIĆ I PARTNERI javno trgovačko društvo, Riva 4, Rijeka</item>
      <item>TOMISLAV SPICIJARIĆ, Ulica Republike Austrije 17, 10000 Zagreb</item>
      <item>HYPO STEIERMARK KRAFTFAHRZEUG-UND MASCHINENLEASING GmbH, Joanneumring 20, Graz</item>
      <item>BUTERIN &amp; POSAVEC, odvjetničko društvo, javno trgovačko društvo, Draškovićeva 82, 10000 Zagreb punomoćnik sudionika u postupku NAVIGO SISTEM d.o.o. za profesionalnu elektroniku i geodetske usluge</item>
      <item>VUKIĆ, JELUŠIĆ, ŠULINA, STANKOVIĆ, JURCAN &amp; JABUKA odvjetničko društvo s ograničenom odgovornošću, Nikole Tesle 9, Rijeka</item>
      <item>Matija Trogrlić, Domovinskog rata 27, 21000 Split</item>
      <item>Damir Katić, Drniška 22, 10000 Čakovec punomoćnik sudionika u postupku HYPO-LEASING KROATIEN, društvo za financiranje, d.o.o.</item>
      <item>Krešimir Bilić, Ivana Meštrovića 42 a, 21230 Sinj</item>
    </derivirana_varijabla>
  </DomainObject.Predmet.OstaliListFormatedWithAdress>
  <DomainObject.Predmet.OstaliListFormatedWithAdressOIB>
    <izvorni_sadrzaj>
      <item>Ana Unković, OIB 80280648178, Marina Držića 13, 21000 Split</item>
      <item>ERSTE &amp; STEIERMÄRKISCHE BANKA dioničko društvo, Varšavska 3-5, 10000 Zagreb</item>
      <item>IVO SMRKE, Domovinskog rata 10, 21000 Split</item>
      <item>ERSTE &amp; STEIRMARKISCHE BANK d.d., Jadranski trg 3a, 51000 Rijeka</item>
      <item>Ivo Bučan dipl. oec., OIB 76689754975, Don Petra Peroša 6, 21210 Mravince</item>
      <item>KOMPOZITI  d.o.o. Križevci, Nikole Tesle bb, 48260 Križevci</item>
      <item>Hrvatski Telekom d.d. Regija 2, OIB 81793146560, Savska cesta 32, 10000 Zagreb</item>
      <item>ANA UNKOVIĆ, Držićeva 13, 21000 Split</item>
      <item>Odvjetničko društvo HAČIĆ, KALLAY &amp; PARTNERI, društvo s ograničenom odgovornošću, OIB 86709918716, Ilica 1/A, 10000 Zagreb</item>
      <item>odvjetničko društvo ETEROVIĆ i ŠARAC, A.Hebranga 38, 10000 Zagreb</item>
      <item>HYPO-LEASING KROATIEN, društvo za financiranje, d.o.o., OIB 87064273078, Koranska 16, 10000 Zagreb</item>
      <item>NIKICA BARIĆ, Frana Petrića 3, 10000 Zagreb</item>
      <item>MOTOMARINE S.r.l. V.Boveto 10, Trieste, </item>
      <item>CHROM - NAUTICA, društvo s ograničenom odgovornošću za opremanje brodova, OIB 84387914037, Kruševića Gumno 9, Split</item>
      <item>MILAN RASPOVIĆ, Ljudevita Posavskog 8 c, 23000 Zadar</item>
      <item>Pero Tolić, OIB 86107965814, Lička 6 B, 21000 Split</item>
      <item>NORTH STAR d.o.o. za proizvodnju i usluge, OIB 51189263892, Tršćanska 21, Split</item>
      <item>ZORAN ZOVIĆ, Gundulićeva 20, 21000 Split</item>
      <item>STEFANOVIĆ &amp; VRDELJA, ODVJETNIČKO DRUŠTVO, OIB 16998632083, Zelinska 3, 10000 Zagreb</item>
      <item>KRUNOSLAV PRADEGAN I T.SPICIJARIĆ, ZAJEDNIČKI ODVJETNIČKI URED, Ulica Republike Austrije 17, 10000 Zagreb</item>
      <item>Odvjetničko društvo Hanžeković &amp; Partneri društvo s ograničenom odgovornošću, OIB 85127306373, Radnička Cesta 22, 10000 Zagreb</item>
      <item>NAVIGO SISTEM d.o.o., Nemčićeva 10, 10000 Zagreb</item>
      <item>PROMOS s.rl. zona industriale Piane Vomano, Notaresco (Teramo), </item>
      <item>VINKO LJUBIČIĆ i ŽELJKO VRDOLJAK, ZAJEDNIČKI ODVJETNIČKI URED ODVJETNIČKI URED, Ul. Ćirila i Metoda 2, 21000 Split</item>
      <item>odvjetnik STJEPAN LOVIĆ, Preradovićeva 13, 10000 Zagreb</item>
      <item>odvjetnik, NINOSLAV HERCEG, Palotićeva 47, 10000 Zagreb punomoćnik sudionika u postupku J.u.A. Frischeis društvo s ograničenom odgovornošću za trgovinu i usluge</item>
      <item>MLADEN LOVRIĆ, Grižanska 1, 10000 Zagreb</item>
      <item>ŽUPANIJSKO DRŽAVNO ODVJETNIŠVO U SPLITU  Građansko upravni odjel, OIB 70793241859, Gundulićeva 29 A, 21000 Split</item>
      <item>DAMIR TOMIĆ, Tršćanska 5 B, 21000 Split punomoćnik sudionika u postupku HYPO-LEASING KROATIEN, društvo za financiranje, d.o.o.</item>
      <item>Damir Herceg, Vukovarska 22,I kat, 20 000 Dubrovnik</item>
      <item>SIGNALIZACIJA d.o.o. za poslovne usluge i održavanje prometnica, OIB 41021357341, Podgaj 3A, Knežica</item>
      <item>NORTH SAILS d.o.o za trgovinu i usluge, OIB 89216757119, Mihaljevićeva 1, Split</item>
      <item>Odvjetničko društvo STANIĆ I PARTNERI javno trgovačko društvo, OIB 96146860628, Riva 4, Rijeka</item>
      <item>TOMISLAV SPICIJARIĆ, Ulica Republike Austrije 17, 10000 Zagreb</item>
      <item>HYPO STEIERMARK KRAFTFAHRZEUG-UND MASCHINENLEASING GmbH, Joanneumring 20, Graz</item>
      <item>BUTERIN &amp; POSAVEC, odvjetničko društvo, javno trgovačko društvo, OIB 88443826619, Draškovićeva 82, 10000 Zagreb punomoćnik sudionika u postupku NAVIGO SISTEM d.o.o. za profesionalnu elektroniku i geodetske usluge</item>
      <item>VUKIĆ, JELUŠIĆ, ŠULINA, STANKOVIĆ, JURCAN &amp; JABUKA odvjetničko društvo s ograničenom odgovornošću, OIB 01394705384, Nikole Tesle 9, Rijeka</item>
      <item>Matija Trogrlić, OIB 11161914896, Domovinskog rata 27, 21000 Split</item>
      <item>Damir Katić, Drniška 22, 10000 Čakovec punomoćnik sudionika u postupku HYPO-LEASING KROATIEN, društvo za financiranje, d.o.o.</item>
      <item>Krešimir Bilić, OIB 84721757078, Ivana Meštrovića 42 a, 21230 Sinj</item>
    </izvorni_sadrzaj>
    <derivirana_varijabla naziv="DomainObject.Predmet.OstaliListFormatedWithAdressOIB_1">
      <item>Ana Unković, OIB 80280648178, Marina Držića 13, 21000 Split</item>
      <item>ERSTE &amp; STEIERMÄRKISCHE BANKA dioničko društvo, Varšavska 3-5, 10000 Zagreb</item>
      <item>IVO SMRKE, Domovinskog rata 10, 21000 Split</item>
      <item>ERSTE &amp; STEIRMARKISCHE BANK d.d., Jadranski trg 3a, 51000 Rijeka</item>
      <item>Ivo Bučan dipl. oec., OIB 76689754975, Don Petra Peroša 6, 21210 Mravince</item>
      <item>KOMPOZITI  d.o.o. Križevci, Nikole Tesle bb, 48260 Križevci</item>
      <item>Hrvatski Telekom d.d. Regija 2, OIB 81793146560, Savska cesta 32, 10000 Zagreb</item>
      <item>ANA UNKOVIĆ, Držićeva 13, 21000 Split</item>
      <item>Odvjetničko društvo HAČIĆ, KALLAY &amp; PARTNERI, društvo s ograničenom odgovornošću, OIB 86709918716, Ilica 1/A, 10000 Zagreb</item>
      <item>odvjetničko društvo ETEROVIĆ i ŠARAC, A.Hebranga 38, 10000 Zagreb</item>
      <item>HYPO-LEASING KROATIEN, društvo za financiranje, d.o.o., OIB 87064273078, Koranska 16, 10000 Zagreb</item>
      <item>NIKICA BARIĆ, Frana Petrića 3, 10000 Zagreb</item>
      <item>MOTOMARINE S.r.l. V.Boveto 10, Trieste, </item>
      <item>CHROM - NAUTICA, društvo s ograničenom odgovornošću za opremanje brodova, OIB 84387914037, Kruševića Gumno 9, Split</item>
      <item>MILAN RASPOVIĆ, Ljudevita Posavskog 8 c, 23000 Zadar</item>
      <item>Pero Tolić, OIB 86107965814, Lička 6 B, 21000 Split</item>
      <item>NORTH STAR d.o.o. za proizvodnju i usluge, OIB 51189263892, Tršćanska 21, Split</item>
      <item>ZORAN ZOVIĆ, Gundulićeva 20, 21000 Split</item>
      <item>STEFANOVIĆ &amp; VRDELJA, ODVJETNIČKO DRUŠTVO, OIB 16998632083, Zelinska 3, 10000 Zagreb</item>
      <item>KRUNOSLAV PRADEGAN I T.SPICIJARIĆ, ZAJEDNIČKI ODVJETNIČKI URED, Ulica Republike Austrije 17, 10000 Zagreb</item>
      <item>Odvjetničko društvo Hanžeković &amp; Partneri društvo s ograničenom odgovornošću, OIB 85127306373, Radnička Cesta 22, 10000 Zagreb</item>
      <item>NAVIGO SISTEM d.o.o., Nemčićeva 10, 10000 Zagreb</item>
      <item>PROMOS s.rl. zona industriale Piane Vomano, Notaresco (Teramo), </item>
      <item>VINKO LJUBIČIĆ i ŽELJKO VRDOLJAK, ZAJEDNIČKI ODVJETNIČKI URED ODVJETNIČKI URED, Ul. Ćirila i Metoda 2, 21000 Split</item>
      <item>odvjetnik STJEPAN LOVIĆ, Preradovićeva 13, 10000 Zagreb</item>
      <item>odvjetnik, NINOSLAV HERCEG, Palotićeva 47, 10000 Zagreb punomoćnik sudionika u postupku J.u.A. Frischeis društvo s ograničenom odgovornošću za trgovinu i usluge</item>
      <item>MLADEN LOVRIĆ, Grižanska 1, 10000 Zagreb</item>
      <item>ŽUPANIJSKO DRŽAVNO ODVJETNIŠVO U SPLITU  Građansko upravni odjel, OIB 70793241859, Gundulićeva 29 A, 21000 Split</item>
      <item>DAMIR TOMIĆ, Tršćanska 5 B, 21000 Split punomoćnik sudionika u postupku HYPO-LEASING KROATIEN, društvo za financiranje, d.o.o.</item>
      <item>Damir Herceg, Vukovarska 22,I kat, 20 000 Dubrovnik</item>
      <item>SIGNALIZACIJA d.o.o. za poslovne usluge i održavanje prometnica, OIB 41021357341, Podgaj 3A, Knežica</item>
      <item>NORTH SAILS d.o.o za trgovinu i usluge, OIB 89216757119, Mihaljevićeva 1, Split</item>
      <item>Odvjetničko društvo STANIĆ I PARTNERI javno trgovačko društvo, OIB 96146860628, Riva 4, Rijeka</item>
      <item>TOMISLAV SPICIJARIĆ, Ulica Republike Austrije 17, 10000 Zagreb</item>
      <item>HYPO STEIERMARK KRAFTFAHRZEUG-UND MASCHINENLEASING GmbH, Joanneumring 20, Graz</item>
      <item>BUTERIN &amp; POSAVEC, odvjetničko društvo, javno trgovačko društvo, OIB 88443826619, Draškovićeva 82, 10000 Zagreb punomoćnik sudionika u postupku NAVIGO SISTEM d.o.o. za profesionalnu elektroniku i geodetske usluge</item>
      <item>VUKIĆ, JELUŠIĆ, ŠULINA, STANKOVIĆ, JURCAN &amp; JABUKA odvjetničko društvo s ograničenom odgovornošću, OIB 01394705384, Nikole Tesle 9, Rijeka</item>
      <item>Matija Trogrlić, OIB 11161914896, Domovinskog rata 27, 21000 Split</item>
      <item>Damir Katić, Drniška 22, 10000 Čakovec punomoćnik sudionika u postupku HYPO-LEASING KROATIEN, društvo za financiranje, d.o.o.</item>
      <item>Krešimir Bilić, OIB 84721757078, Ivana Meštrovića 42 a, 21230 Sinj</item>
    </derivirana_varijabla>
  </DomainObject.Predmet.OstaliListFormatedWithAdressOIB>
  <DomainObject.Predmet.OstaliListNazivFormated>
    <izvorni_sadrzaj>
      <item>Ana Unković</item>
      <item>ERSTE &amp; STEIERMÄRKISCHE BANKA dioničko društvo</item>
      <item>IVO SMRKE</item>
      <item>ERSTE &amp; STEIRMARKISCHE BANK d.d.</item>
      <item>Ivo Bučan dipl. oec.</item>
      <item>KOMPOZITI  d.o.o. Križevci</item>
      <item>Hrvatski Telekom d.d. Regija 2</item>
      <item>ANA UNKOVIĆ</item>
      <item>Odvjetničko društvo HAČIĆ, KALLAY &amp; PARTNERI, društvo s ograničenom odgovornošću</item>
      <item>odvjetničko društvo ETEROVIĆ i ŠARAC</item>
      <item>HYPO-LEASING KROATIEN, društvo za financiranje, d.o.o.</item>
      <item>NIKICA BARIĆ</item>
      <item>MOTOMARINE S.r.l. V.Boveto 10, Trieste</item>
      <item>CHROM - NAUTICA, društvo s ograničenom odgovornošću za opremanje brodova</item>
      <item>MILAN RASPOVIĆ</item>
      <item>Pero Tolić</item>
      <item>NORTH STAR d.o.o. za proizvodnju i usluge</item>
      <item>ZORAN ZOVIĆ</item>
      <item>STEFANOVIĆ &amp; VRDELJA, ODVJETNIČKO DRUŠTVO</item>
      <item>KRUNOSLAV PRADEGAN I T.SPICIJARIĆ, ZAJEDNIČKI ODVJETNIČKI URED</item>
      <item>Odvjetničko društvo Hanžeković &amp; Partneri društvo s ograničenom odgovornošću</item>
      <item>NAVIGO SISTEM d.o.o.</item>
      <item>PROMOS s.rl. zona industriale Piane Vomano, Notaresco (Teramo)</item>
      <item>VINKO LJUBIČIĆ i ŽELJKO VRDOLJAK, ZAJEDNIČKI ODVJETNIČKI URED ODVJETNIČKI URED</item>
      <item>odvjetnik STJEPAN LOVIĆ</item>
      <item>odvjetnik, NINOSLAV HERCEG</item>
      <item>MLADEN LOVRIĆ</item>
      <item>ŽUPANIJSKO DRŽAVNO ODVJETNIŠVO U SPLITU  Građansko upravni odjel</item>
      <item>DAMIR TOMIĆ</item>
      <item>Damir Herceg</item>
      <item>SIGNALIZACIJA d.o.o. za poslovne usluge i održavanje prometnica</item>
      <item>NORTH SAILS d.o.o za trgovinu i usluge</item>
      <item>Odvjetničko društvo STANIĆ I PARTNERI javno trgovačko društvo</item>
      <item>TOMISLAV SPICIJARIĆ</item>
      <item>HYPO STEIERMARK KRAFTFAHRZEUG-UND MASCHINENLEASING GmbH</item>
      <item>BUTERIN &amp; POSAVEC, odvjetničko društvo, javno trgovačko društvo</item>
      <item>VUKIĆ, JELUŠIĆ, ŠULINA, STANKOVIĆ, JURCAN &amp; JABUKA odvjetničko društvo s ograničenom odgovornošću</item>
      <item>Matija Trogrlić</item>
      <item>Damir Katić</item>
      <item>Krešimir Bilić</item>
    </izvorni_sadrzaj>
    <derivirana_varijabla naziv="DomainObject.Predmet.OstaliListNazivFormated_1">
      <item>Ana Unković</item>
      <item>ERSTE &amp; STEIERMÄRKISCHE BANKA dioničko društvo</item>
      <item>IVO SMRKE</item>
      <item>ERSTE &amp; STEIRMARKISCHE BANK d.d.</item>
      <item>Ivo Bučan dipl. oec.</item>
      <item>KOMPOZITI  d.o.o. Križevci</item>
      <item>Hrvatski Telekom d.d. Regija 2</item>
      <item>ANA UNKOVIĆ</item>
      <item>Odvjetničko društvo HAČIĆ, KALLAY &amp; PARTNERI, društvo s ograničenom odgovornošću</item>
      <item>odvjetničko društvo ETEROVIĆ i ŠARAC</item>
      <item>HYPO-LEASING KROATIEN, društvo za financiranje, d.o.o.</item>
      <item>NIKICA BARIĆ</item>
      <item>MOTOMARINE S.r.l. V.Boveto 10, Trieste</item>
      <item>CHROM - NAUTICA, društvo s ograničenom odgovornošću za opremanje brodova</item>
      <item>MILAN RASPOVIĆ</item>
      <item>Pero Tolić</item>
      <item>NORTH STAR d.o.o. za proizvodnju i usluge</item>
      <item>ZORAN ZOVIĆ</item>
      <item>STEFANOVIĆ &amp; VRDELJA, ODVJETNIČKO DRUŠTVO</item>
      <item>KRUNOSLAV PRADEGAN I T.SPICIJARIĆ, ZAJEDNIČKI ODVJETNIČKI URED</item>
      <item>Odvjetničko društvo Hanžeković &amp; Partneri društvo s ograničenom odgovornošću</item>
      <item>NAVIGO SISTEM d.o.o.</item>
      <item>PROMOS s.rl. zona industriale Piane Vomano, Notaresco (Teramo)</item>
      <item>VINKO LJUBIČIĆ i ŽELJKO VRDOLJAK, ZAJEDNIČKI ODVJETNIČKI URED ODVJETNIČKI URED</item>
      <item>odvjetnik STJEPAN LOVIĆ</item>
      <item>odvjetnik, NINOSLAV HERCEG</item>
      <item>MLADEN LOVRIĆ</item>
      <item>ŽUPANIJSKO DRŽAVNO ODVJETNIŠVO U SPLITU  Građansko upravni odjel</item>
      <item>DAMIR TOMIĆ</item>
      <item>Damir Herceg</item>
      <item>SIGNALIZACIJA d.o.o. za poslovne usluge i održavanje prometnica</item>
      <item>NORTH SAILS d.o.o za trgovinu i usluge</item>
      <item>Odvjetničko društvo STANIĆ I PARTNERI javno trgovačko društvo</item>
      <item>TOMISLAV SPICIJARIĆ</item>
      <item>HYPO STEIERMARK KRAFTFAHRZEUG-UND MASCHINENLEASING GmbH</item>
      <item>BUTERIN &amp; POSAVEC, odvjetničko društvo, javno trgovačko društvo</item>
      <item>VUKIĆ, JELUŠIĆ, ŠULINA, STANKOVIĆ, JURCAN &amp; JABUKA odvjetničko društvo s ograničenom odgovornošću</item>
      <item>Matija Trogrlić</item>
      <item>Damir Katić</item>
      <item>Krešimir Bilić</item>
    </derivirana_varijabla>
  </DomainObject.Predmet.OstaliListNazivFormated>
  <DomainObject.Predmet.OstaliListNazivFormatedOIB>
    <izvorni_sadrzaj>
      <item>Ana Unković, OIB 80280648178</item>
      <item>ERSTE &amp; STEIERMÄRKISCHE BANKA dioničko društvo</item>
      <item>IVO SMRKE</item>
      <item>ERSTE &amp; STEIRMARKISCHE BANK d.d.</item>
      <item>Ivo Bučan dipl. oec., OIB 76689754975</item>
      <item>KOMPOZITI  d.o.o. Križevci</item>
      <item>Hrvatski Telekom d.d. Regija 2, OIB 81793146560</item>
      <item>ANA UNKOVIĆ</item>
      <item>Odvjetničko društvo HAČIĆ, KALLAY &amp; PARTNERI, društvo s ograničenom odgovornošću, OIB 86709918716</item>
      <item>odvjetničko društvo ETEROVIĆ i ŠARAC</item>
      <item>HYPO-LEASING KROATIEN, društvo za financiranje, d.o.o., OIB 87064273078</item>
      <item>NIKICA BARIĆ</item>
      <item>MOTOMARINE S.r.l. V.Boveto 10, Trieste</item>
      <item>CHROM - NAUTICA, društvo s ograničenom odgovornošću za opremanje brodova, OIB 84387914037</item>
      <item>MILAN RASPOVIĆ</item>
      <item>Pero Tolić, OIB 86107965814</item>
      <item>NORTH STAR d.o.o. za proizvodnju i usluge, OIB 51189263892</item>
      <item>ZORAN ZOVIĆ</item>
      <item>STEFANOVIĆ &amp; VRDELJA, ODVJETNIČKO DRUŠTVO, OIB 16998632083</item>
      <item>KRUNOSLAV PRADEGAN I T.SPICIJARIĆ, ZAJEDNIČKI ODVJETNIČKI URED</item>
      <item>Odvjetničko društvo Hanžeković &amp; Partneri društvo s ograničenom odgovornošću, OIB 85127306373</item>
      <item>NAVIGO SISTEM d.o.o.</item>
      <item>PROMOS s.rl. zona industriale Piane Vomano, Notaresco (Teramo)</item>
      <item>VINKO LJUBIČIĆ i ŽELJKO VRDOLJAK, ZAJEDNIČKI ODVJETNIČKI URED ODVJETNIČKI URED</item>
      <item>odvjetnik STJEPAN LOVIĆ</item>
      <item>odvjetnik, NINOSLAV HERCEG</item>
      <item>MLADEN LOVRIĆ</item>
      <item>ŽUPANIJSKO DRŽAVNO ODVJETNIŠVO U SPLITU  Građansko upravni odjel, OIB 70793241859</item>
      <item>DAMIR TOMIĆ</item>
      <item>Damir Herceg</item>
      <item>SIGNALIZACIJA d.o.o. za poslovne usluge i održavanje prometnica, OIB 41021357341</item>
      <item>NORTH SAILS d.o.o za trgovinu i usluge, OIB 89216757119</item>
      <item>Odvjetničko društvo STANIĆ I PARTNERI javno trgovačko društvo, OIB 96146860628</item>
      <item>TOMISLAV SPICIJARIĆ</item>
      <item>HYPO STEIERMARK KRAFTFAHRZEUG-UND MASCHINENLEASING GmbH</item>
      <item>BUTERIN &amp; POSAVEC, odvjetničko društvo, javno trgovačko društvo, OIB 88443826619</item>
      <item>VUKIĆ, JELUŠIĆ, ŠULINA, STANKOVIĆ, JURCAN &amp; JABUKA odvjetničko društvo s ograničenom odgovornošću, OIB 01394705384</item>
      <item>Matija Trogrlić, OIB 11161914896</item>
      <item>Damir Katić</item>
      <item>Krešimir Bilić, OIB 84721757078</item>
    </izvorni_sadrzaj>
    <derivirana_varijabla naziv="DomainObject.Predmet.OstaliListNazivFormatedOIB_1">
      <item>Ana Unković, OIB 80280648178</item>
      <item>ERSTE &amp; STEIERMÄRKISCHE BANKA dioničko društvo</item>
      <item>IVO SMRKE</item>
      <item>ERSTE &amp; STEIRMARKISCHE BANK d.d.</item>
      <item>Ivo Bučan dipl. oec., OIB 76689754975</item>
      <item>KOMPOZITI  d.o.o. Križevci</item>
      <item>Hrvatski Telekom d.d. Regija 2, OIB 81793146560</item>
      <item>ANA UNKOVIĆ</item>
      <item>Odvjetničko društvo HAČIĆ, KALLAY &amp; PARTNERI, društvo s ograničenom odgovornošću, OIB 86709918716</item>
      <item>odvjetničko društvo ETEROVIĆ i ŠARAC</item>
      <item>HYPO-LEASING KROATIEN, društvo za financiranje, d.o.o., OIB 87064273078</item>
      <item>NIKICA BARIĆ</item>
      <item>MOTOMARINE S.r.l. V.Boveto 10, Trieste</item>
      <item>CHROM - NAUTICA, društvo s ograničenom odgovornošću za opremanje brodova, OIB 84387914037</item>
      <item>MILAN RASPOVIĆ</item>
      <item>Pero Tolić, OIB 86107965814</item>
      <item>NORTH STAR d.o.o. za proizvodnju i usluge, OIB 51189263892</item>
      <item>ZORAN ZOVIĆ</item>
      <item>STEFANOVIĆ &amp; VRDELJA, ODVJETNIČKO DRUŠTVO, OIB 16998632083</item>
      <item>KRUNOSLAV PRADEGAN I T.SPICIJARIĆ, ZAJEDNIČKI ODVJETNIČKI URED</item>
      <item>Odvjetničko društvo Hanžeković &amp; Partneri društvo s ograničenom odgovornošću, OIB 85127306373</item>
      <item>NAVIGO SISTEM d.o.o.</item>
      <item>PROMOS s.rl. zona industriale Piane Vomano, Notaresco (Teramo)</item>
      <item>VINKO LJUBIČIĆ i ŽELJKO VRDOLJAK, ZAJEDNIČKI ODVJETNIČKI URED ODVJETNIČKI URED</item>
      <item>odvjetnik STJEPAN LOVIĆ</item>
      <item>odvjetnik, NINOSLAV HERCEG</item>
      <item>MLADEN LOVRIĆ</item>
      <item>ŽUPANIJSKO DRŽAVNO ODVJETNIŠVO U SPLITU  Građansko upravni odjel, OIB 70793241859</item>
      <item>DAMIR TOMIĆ</item>
      <item>Damir Herceg</item>
      <item>SIGNALIZACIJA d.o.o. za poslovne usluge i održavanje prometnica, OIB 41021357341</item>
      <item>NORTH SAILS d.o.o za trgovinu i usluge, OIB 89216757119</item>
      <item>Odvjetničko društvo STANIĆ I PARTNERI javno trgovačko društvo, OIB 96146860628</item>
      <item>TOMISLAV SPICIJARIĆ</item>
      <item>HYPO STEIERMARK KRAFTFAHRZEUG-UND MASCHINENLEASING GmbH</item>
      <item>BUTERIN &amp; POSAVEC, odvjetničko društvo, javno trgovačko društvo, OIB 88443826619</item>
      <item>VUKIĆ, JELUŠIĆ, ŠULINA, STANKOVIĆ, JURCAN &amp; JABUKA odvjetničko društvo s ograničenom odgovornošću, OIB 01394705384</item>
      <item>Matija Trogrlić, OIB 11161914896</item>
      <item>Damir Katić</item>
      <item>Krešimir Bilić, OIB 84721757078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HYPO-LEASING KROATIEN, društvo za financiranje, d.o.o. i dr.</izvorni_sadrzaj>
    <derivirana_varijabla naziv="DomainObject.Predmet.StrankaIDrugi_1">HYPO-LEASING KROATIEN, društvo za financiranje, d.o.o. i dr.</derivirana_varijabla>
  </DomainObject.Predmet.StrankaIDrugi>
  <DomainObject.Predmet.ProtustrankaIDrugi>
    <izvorni_sadrzaj>EURO JAHT d.o.o. za iznajmljivanje plovila, "u stečaju" i dr.</izvorni_sadrzaj>
    <derivirana_varijabla naziv="DomainObject.Predmet.ProtustrankaIDrugi_1">EURO JAHT d.o.o. za iznajmljivanje plovila, "u stečaju" i dr.</derivirana_varijabla>
  </DomainObject.Predmet.ProtustrankaIDrugi>
  <DomainObject.Predmet.StrankaIDrugiAdressOIB>
    <izvorni_sadrzaj>HYPO-LEASING KROATIEN, društvo za financiranje, d.o.o., OIB 87064273078, Koranska 16, 10000 Zagreb i dr.</izvorni_sadrzaj>
    <derivirana_varijabla naziv="DomainObject.Predmet.StrankaIDrugiAdressOIB_1">HYPO-LEASING KROATIEN, društvo za financiranje, d.o.o., OIB 87064273078, Koranska 16, 10000 Zagreb i dr.</derivirana_varijabla>
  </DomainObject.Predmet.StrankaIDrugiAdressOIB>
  <DomainObject.Predmet.ProtustrankaIDrugiAdressOIB>
    <izvorni_sadrzaj>EURO JAHT d.o.o. za iznajmljivanje plovila, "u stečaju", OIB 33310749092, Hrvatskih iseljenika 8, 21000 Split i dr.</izvorni_sadrzaj>
    <derivirana_varijabla naziv="DomainObject.Predmet.ProtustrankaIDrugiAdressOIB_1">EURO JAHT d.o.o. za iznajmljivanje plovila, "u stečaju", OIB 33310749092, Hrvatskih iseljenika 8,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JAHT d.o.o. za iznajmljivanje plovila, "u stečaju"</item>
      <item>Ana Unković</item>
      <item>ERSTE &amp; STEIERMÄRKISCHE BANKA dioničko društvo</item>
      <item>DRAGAN ŠEGVIĆ</item>
      <item>IVO SMRKE</item>
      <item>ERSTE &amp; STEIRMARKISCHE BANK d.d.</item>
      <item>Ivo Bučan dipl. oec.</item>
      <item>KOMPOZITI  d.o.o. Križevci</item>
      <item>Hrvatski Telekom d.d. Regija 2</item>
      <item>ANA UNKOVIĆ</item>
      <item>Odvjetničko društvo HAČIĆ, KALLAY &amp; PARTNERI, društvo s ograničenom odgovornošću</item>
      <item>odvjetničko društvo ETEROVIĆ i ŠARAC</item>
      <item>HYPO-LEASING KROATIEN, društvo za financiranje, d.o.o.</item>
      <item>NIKICA BARIĆ</item>
      <item>MOTOMARINE S.r.l. V.Boveto 10, Trieste</item>
      <item>CHROM - NAUTICA, društvo s ograničenom odgovornošću za opremanje brodova</item>
      <item>MILAN RASPOVIĆ</item>
      <item>Pero Tolić</item>
      <item>NORTH STAR d.o.o. za proizvodnju i usluge</item>
      <item>ZORAN ZOVIĆ</item>
      <item>STEFANOVIĆ &amp; VRDELJA, ODVJETNIČKO DRUŠTVO</item>
      <item>KRUNOSLAV PRADEGAN I T.SPICIJARIĆ, ZAJEDNIČKI ODVJETNIČKI URED</item>
      <item>Odvjetničko društvo Hanžeković &amp; Partneri društvo s ograničenom odgovornošću</item>
      <item>NAVIGO SISTEM d.o.o.</item>
      <item>PROMOS s.rl. zona industriale Piane Vomano, Notaresco (Teramo)</item>
      <item>VINKO LJUBIČIĆ i ŽELJKO VRDOLJAK, ZAJEDNIČKI ODVJETNIČKI URED ODVJETNIČKI URED</item>
      <item>odvjetnik STJEPAN LOVIĆ</item>
      <item>J.u.A. Frischeis društvo s ograničenom odgovornošću za trgovinu i usluge</item>
      <item>odvjetnik, NINOSLAV HERCEG</item>
      <item>DHL International d.o.o, hitna dostava širom svijeta</item>
      <item>DOSLUH d.o.o. za građenje</item>
      <item>Hrvatski Telekom d.d.</item>
      <item>Raiffeisen Leasing društvo s ograničenom odgovornošću za posredovanje</item>
      <item>CROATIA osiguranje d.d.</item>
      <item>INA-INDUSTRIJA NAFTE, d.d.</item>
      <item>NAUTICON, društvo s oganičenom odgovornošću za obrtničke usluge, turizam, nautiku i trgovinu</item>
      <item>MLADEN LOVRIĆ</item>
      <item>BRODOSPAS dioničko društvo za pomorsko-tehničku i brodarsku djelatnost</item>
      <item>ŽUPANIJSKO DRŽAVNO ODVJETNIŠVO U SPLITU  Građansko upravni odjel</item>
      <item>DAMIR TOMIĆ</item>
      <item>HYPO-LEASING KROATIEN, društvo za financiranje, d.o.o.</item>
      <item>Damir Herceg</item>
      <item>S-ECO d.o.o. za trgovinu i proizvodnju proizvoda od drva</item>
      <item>ALLIANZ ZAGREB dioničko društvo za osiguranje</item>
      <item>VIPnet usluge d.o.o. za telekomunikacijske usluge</item>
      <item>IRA-COMMERCE, d.o.o. za trgovinu i usluge</item>
      <item>SIGNALIZACIJA d.o.o. za poslovne usluge i održavanje prometnica</item>
      <item>NORTH SAILS d.o.o za trgovinu i usluge</item>
      <item>Odvjetničko društvo STANIĆ I PARTNERI javno trgovačko društvo</item>
      <item>Erste &amp; Steiermarkische bank d.d.</item>
      <item>Raiffeisen Leasing društvo s ograničenom odgovornošću za posredovanje</item>
      <item>VODOVOD I KANALIZACIJA d.o.o.</item>
      <item>TOMISLAV SPICIJARIĆ</item>
      <item>HYPO STEIERMARK KRAFTFAHRZEUG-UND MASCHINENLEASING GmbH</item>
      <item>NAVIGO SISTEM d.o.o. za profesionalnu elektroniku i geodetske usluge</item>
      <item>BUTERIN &amp; POSAVEC, odvjetničko društvo, javno trgovačko društvo</item>
      <item>Erste &amp; Steiermärkische S-Leasing društvo s ograničenom odgovornošću za leasing vozila i strojeva</item>
      <item>POLYCHEM d.o.o. za trgovinu i usluge</item>
      <item>NAVITA društvo s ograničenom odgovornošću za posredovanje u trgovini</item>
      <item>INTERCOMMERCE, Export - import, d. o. o.</item>
      <item>NAVELA društvo s ograničenom odgovornošću za turizam, trgovinu i poslovne usluge</item>
      <item>MEDITERAN ZAŠTITA d.o.o. za zaštitu osoba i imovine - u stečaju</item>
      <item>METRIS-elektronički inženjering, d.o.o.</item>
      <item>ČISTOĆA društvo s ograničenom odgovornošću za obavljanje komunalnih djelatnosti održavanja čistoće i odlaganja komunaln</item>
      <item>MADEX društvo s ograničenom odgovornošću za proizvodnju i trgovinu</item>
      <item>HERMES-INTER, d.o.o. za trgovinu i zastupanje</item>
      <item>MARINI, projektiranje, proizvodnja i trgovina,d.o.o.</item>
      <item>OKUS MORA društvo s ograničenom odgovornošću za projektiranje, savjetovanje i usluge</item>
      <item>ČULIĆ d.o.o. za trgovinu na veliko i malo, turizam, izvoz-uvoz</item>
      <item>BOLTANO d.o.o. za trgovinu i usluge</item>
      <item>CHEMOLUX-ŠARIĆ, d.o.o. trgovina, zastupanje i usluge</item>
      <item>PROFIL INOX društvo s ograničenom odgovornošću za trgovinu i usluge</item>
      <item>INTRAFIX d.o.o. završni i obrtnički radovi u građevinarstvu i trgovina</item>
      <item>MAĐOR COMPANY d.o.o. za promidžbu, audio-video produkciju i grafičku djelatnost</item>
      <item>TRGOMETAL d.o.o. za trgovinu i proizvodnju</item>
      <item>VUKIĆ, JELUŠIĆ, ŠULINA, STANKOVIĆ, JURCAN &amp; JABUKA odvjetničko društvo s ograničenom odgovornošću</item>
      <item>Matija Trogrlić</item>
      <item>Damir Katić</item>
      <item>CHROM - NAUTICA, društvo s ograničenom odgovornošću za opremanje brodova</item>
      <item>Milan Raspović</item>
      <item>NORTH STAR d.o.o. za proizvodnju i usluge</item>
      <item>Ivan Vrdoljak</item>
      <item>CUMMINS ADRIATIC d.o.o. za trgovinu i zastupanje</item>
      <item>Žarko Nejašmić</item>
      <item>Krešimir Bilić</item>
    </izvorni_sadrzaj>
    <derivirana_varijabla naziv="DomainObject.Predmet.SudioniciListNaziv_1">
      <item>EURO JAHT d.o.o. za iznajmljivanje plovila, "u stečaju"</item>
      <item>Ana Unković</item>
      <item>ERSTE &amp; STEIERMÄRKISCHE BANKA dioničko društvo</item>
      <item>DRAGAN ŠEGVIĆ</item>
      <item>IVO SMRKE</item>
      <item>ERSTE &amp; STEIRMARKISCHE BANK d.d.</item>
      <item>Ivo Bučan dipl. oec.</item>
      <item>KOMPOZITI  d.o.o. Križevci</item>
      <item>Hrvatski Telekom d.d. Regija 2</item>
      <item>ANA UNKOVIĆ</item>
      <item>Odvjetničko društvo HAČIĆ, KALLAY &amp; PARTNERI, društvo s ograničenom odgovornošću</item>
      <item>odvjetničko društvo ETEROVIĆ i ŠARAC</item>
      <item>HYPO-LEASING KROATIEN, društvo za financiranje, d.o.o.</item>
      <item>NIKICA BARIĆ</item>
      <item>MOTOMARINE S.r.l. V.Boveto 10, Trieste</item>
      <item>CHROM - NAUTICA, društvo s ograničenom odgovornošću za opremanje brodova</item>
      <item>MILAN RASPOVIĆ</item>
      <item>Pero Tolić</item>
      <item>NORTH STAR d.o.o. za proizvodnju i usluge</item>
      <item>ZORAN ZOVIĆ</item>
      <item>STEFANOVIĆ &amp; VRDELJA, ODVJETNIČKO DRUŠTVO</item>
      <item>KRUNOSLAV PRADEGAN I T.SPICIJARIĆ, ZAJEDNIČKI ODVJETNIČKI URED</item>
      <item>Odvjetničko društvo Hanžeković &amp; Partneri društvo s ograničenom odgovornošću</item>
      <item>NAVIGO SISTEM d.o.o.</item>
      <item>PROMOS s.rl. zona industriale Piane Vomano, Notaresco (Teramo)</item>
      <item>VINKO LJUBIČIĆ i ŽELJKO VRDOLJAK, ZAJEDNIČKI ODVJETNIČKI URED ODVJETNIČKI URED</item>
      <item>odvjetnik STJEPAN LOVIĆ</item>
      <item>J.u.A. Frischeis društvo s ograničenom odgovornošću za trgovinu i usluge</item>
      <item>odvjetnik, NINOSLAV HERCEG</item>
      <item>DHL International d.o.o, hitna dostava širom svijeta</item>
      <item>DOSLUH d.o.o. za građenje</item>
      <item>Hrvatski Telekom d.d.</item>
      <item>Raiffeisen Leasing društvo s ograničenom odgovornošću za posredovanje</item>
      <item>CROATIA osiguranje d.d.</item>
      <item>INA-INDUSTRIJA NAFTE, d.d.</item>
      <item>NAUTICON, društvo s oganičenom odgovornošću za obrtničke usluge, turizam, nautiku i trgovinu</item>
      <item>MLADEN LOVRIĆ</item>
      <item>BRODOSPAS dioničko društvo za pomorsko-tehničku i brodarsku djelatnost</item>
      <item>ŽUPANIJSKO DRŽAVNO ODVJETNIŠVO U SPLITU  Građansko upravni odjel</item>
      <item>DAMIR TOMIĆ</item>
      <item>HYPO-LEASING KROATIEN, društvo za financiranje, d.o.o.</item>
      <item>Damir Herceg</item>
      <item>S-ECO d.o.o. za trgovinu i proizvodnju proizvoda od drva</item>
      <item>ALLIANZ ZAGREB dioničko društvo za osiguranje</item>
      <item>VIPnet usluge d.o.o. za telekomunikacijske usluge</item>
      <item>IRA-COMMERCE, d.o.o. za trgovinu i usluge</item>
      <item>SIGNALIZACIJA d.o.o. za poslovne usluge i održavanje prometnica</item>
      <item>NORTH SAILS d.o.o za trgovinu i usluge</item>
      <item>Odvjetničko društvo STANIĆ I PARTNERI javno trgovačko društvo</item>
      <item>Erste &amp; Steiermarkische bank d.d.</item>
      <item>Raiffeisen Leasing društvo s ograničenom odgovornošću za posredovanje</item>
      <item>VODOVOD I KANALIZACIJA d.o.o.</item>
      <item>TOMISLAV SPICIJARIĆ</item>
      <item>HYPO STEIERMARK KRAFTFAHRZEUG-UND MASCHINENLEASING GmbH</item>
      <item>NAVIGO SISTEM d.o.o. za profesionalnu elektroniku i geodetske usluge</item>
      <item>BUTERIN &amp; POSAVEC, odvjetničko društvo, javno trgovačko društvo</item>
      <item>Erste &amp; Steiermärkische S-Leasing društvo s ograničenom odgovornošću za leasing vozila i strojeva</item>
      <item>POLYCHEM d.o.o. za trgovinu i usluge</item>
      <item>NAVITA društvo s ograničenom odgovornošću za posredovanje u trgovini</item>
      <item>INTERCOMMERCE, Export - import, d. o. o.</item>
      <item>NAVELA društvo s ograničenom odgovornošću za turizam, trgovinu i poslovne usluge</item>
      <item>MEDITERAN ZAŠTITA d.o.o. za zaštitu osoba i imovine - u stečaju</item>
      <item>METRIS-elektronički inženjering, d.o.o.</item>
      <item>ČISTOĆA društvo s ograničenom odgovornošću za obavljanje komunalnih djelatnosti održavanja čistoće i odlaganja komunaln</item>
      <item>MADEX društvo s ograničenom odgovornošću za proizvodnju i trgovinu</item>
      <item>HERMES-INTER, d.o.o. za trgovinu i zastupanje</item>
      <item>MARINI, projektiranje, proizvodnja i trgovina,d.o.o.</item>
      <item>OKUS MORA društvo s ograničenom odgovornošću za projektiranje, savjetovanje i usluge</item>
      <item>ČULIĆ d.o.o. za trgovinu na veliko i malo, turizam, izvoz-uvoz</item>
      <item>BOLTANO d.o.o. za trgovinu i usluge</item>
      <item>CHEMOLUX-ŠARIĆ, d.o.o. trgovina, zastupanje i usluge</item>
      <item>PROFIL INOX društvo s ograničenom odgovornošću za trgovinu i usluge</item>
      <item>INTRAFIX d.o.o. završni i obrtnički radovi u građevinarstvu i trgovina</item>
      <item>MAĐOR COMPANY d.o.o. za promidžbu, audio-video produkciju i grafičku djelatnost</item>
      <item>TRGOMETAL d.o.o. za trgovinu i proizvodnju</item>
      <item>VUKIĆ, JELUŠIĆ, ŠULINA, STANKOVIĆ, JURCAN &amp; JABUKA odvjetničko društvo s ograničenom odgovornošću</item>
      <item>Matija Trogrlić</item>
      <item>Damir Katić</item>
      <item>CHROM - NAUTICA, društvo s ograničenom odgovornošću za opremanje brodova</item>
      <item>Milan Raspović</item>
      <item>NORTH STAR d.o.o. za proizvodnju i usluge</item>
      <item>Ivan Vrdoljak</item>
      <item>CUMMINS ADRIATIC d.o.o. za trgovinu i zastupanje</item>
      <item>Žarko Nejašmić</item>
      <item>Krešimir Bilić</item>
    </derivirana_varijabla>
  </DomainObject.Predmet.SudioniciListNaziv>
  <DomainObject.Predmet.SudioniciListAdressOIB>
    <izvorni_sadrzaj>
      <item>EURO JAHT d.o.o. za iznajmljivanje plovila, "u stečaju", OIB 33310749092, Hrvatskih iseljenika 8,21000 Split</item>
      <item>Ana Unković, OIB 80280648178, Marina Držića 13,21000 Split</item>
      <item>ERSTE &amp; STEIERMÄRKISCHE BANKA dioničko društvo, Varšavska 3-5,10000 Zagreb</item>
      <item>DRAGAN ŠEGVIĆ, OIB 15197469033, Hrvatskih iseljenika 8,21000 Split</item>
      <item>IVO SMRKE, Domovinskog rata 10,21000 Split</item>
      <item>ERSTE &amp; STEIRMARKISCHE BANK d.d., Jadranski trg 3a,51000 Rijeka</item>
      <item>Ivo Bučan dipl. oec., OIB 76689754975, Don Petra Peroša 6,21210 Mravince</item>
      <item>KOMPOZITI  d.o.o. Križevci, Nikole Tesle bb,48260 Križevci</item>
      <item>Hrvatski Telekom d.d. Regija 2, OIB 81793146560, Savska cesta 32,10000 Zagreb</item>
      <item>ANA UNKOVIĆ, Držićeva 13,21000 Split</item>
      <item>Odvjetničko društvo HAČIĆ, KALLAY &amp; PARTNERI, društvo s ograničenom odgovornošću, OIB 86709918716, Ilica 1/A,10000 Zagreb</item>
      <item>odvjetničko društvo ETEROVIĆ i ŠARAC, A.Hebranga 38,10000 Zagreb</item>
      <item>HYPO-LEASING KROATIEN, društvo za financiranje, d.o.o., OIB 87064273078, Koranska 16,10000 Zagreb</item>
      <item>NIKICA BARIĆ, Frana Petrića 3,10000 Zagreb</item>
      <item>MOTOMARINE S.r.l. V.Boveto 10, Trieste, </item>
      <item>CHROM - NAUTICA, društvo s ograničenom odgovornošću za opremanje brodova, OIB 84387914037, Kruševića Gumno 9,Split</item>
      <item>MILAN RASPOVIĆ, Ljudevita Posavskog 8 c,23000 Zadar</item>
      <item>Pero Tolić, OIB 86107965814, Lička 6 B,21000 Split</item>
      <item>NORTH STAR d.o.o. za proizvodnju i usluge, OIB 51189263892, Tršćanska 21,Split</item>
      <item>ZORAN ZOVIĆ, Gundulićeva 20,21000 Split</item>
      <item>STEFANOVIĆ &amp; VRDELJA, ODVJETNIČKO DRUŠTVO, OIB 16998632083, Zelinska 3,10000 Zagreb</item>
      <item>KRUNOSLAV PRADEGAN I T.SPICIJARIĆ, ZAJEDNIČKI ODVJETNIČKI URED, Ulica Republike Austrije 17,10000 Zagreb</item>
      <item>Odvjetničko društvo Hanžeković &amp; Partneri društvo s ograničenom odgovornošću, OIB 85127306373, Radnička Cesta 22,10000 Zagreb</item>
      <item>NAVIGO SISTEM d.o.o., Nemčićeva 10,10000 Zagreb</item>
      <item>PROMOS s.rl. zona industriale Piane Vomano, Notaresco (Teramo), </item>
      <item>VINKO LJUBIČIĆ i ŽELJKO VRDOLJAK, ZAJEDNIČKI ODVJETNIČKI URED ODVJETNIČKI URED, Ul. Ćirila i Metoda 2,21000 Split</item>
      <item>odvjetnik STJEPAN LOVIĆ, Preradovićeva 13,10000 Zagreb</item>
      <item>J.u.A. Frischeis društvo s ograničenom odgovornošću za trgovinu i usluge, OIB 18918947938, Ljudevita Posavskog 49,10410 Velika Gorica</item>
      <item>odvjetnik, NINOSLAV HERCEG, Palotićeva 47,10000 Zagreb</item>
      <item>DHL International d.o.o, hitna dostava širom svijeta, OIB 79069474349, Utinjska 40,10000 Zagreb</item>
      <item>DOSLUH d.o.o. za građenje, OIB 04325238398, Put Skalica 6,21000 Split</item>
      <item>Hrvatski Telekom d.d., OIB 81793146560, Savska cesta 32,10000 Zagreb</item>
      <item>Raiffeisen Leasing društvo s ograničenom odgovornošću za posredovanje, OIB 75346450537, Radnička cesta 43,10000 Zagreb</item>
      <item>CROATIA osiguranje d.d., OIB 26187994862, Miramarska 22,10000 Zagreb</item>
      <item>INA-INDUSTRIJA NAFTE, d.d., OIB 27759560625, Avenija V. Holjevca 10,10000 Zagreb</item>
      <item>NAUTICON, društvo s oganičenom odgovornošću za obrtničke usluge, turizam, nautiku i trgovinu, OIB 54022432374, Pužev breg 4,51000 Opatija</item>
      <item>MLADEN LOVRIĆ, Grižanska 1,10000 Zagreb</item>
      <item>BRODOSPAS dioničko društvo za pomorsko-tehničku i brodarsku djelatnost, OIB 39030031494, Obala Lazareta 2,21000 Split</item>
      <item>ŽUPANIJSKO DRŽAVNO ODVJETNIŠVO U SPLITU  Građansko upravni odjel, OIB 70793241859, Gundulićeva 29 A,21000 Split</item>
      <item>DAMIR TOMIĆ, Tršćanska 5 B,21000 Split</item>
      <item>HYPO-LEASING KROATIEN, društvo za financiranje, d.o.o., OIB 87064273078, Koranska 16,10000 Zagreb</item>
      <item>Damir Herceg, Vukovarska 22,I kat,20 000 Dubrovnik</item>
      <item>S-ECO d.o.o. za trgovinu i proizvodnju proizvoda od drva, OIB 91164319986, Vinogradarska 34,Nova Mokošica</item>
      <item>ALLIANZ ZAGREB dioničko društvo za osiguranje, OIB 23759810849, Heinzelova 70,10000 Zagreb</item>
      <item>VIPnet usluge d.o.o. za telekomunikacijske usluge, OIB 00565279090, Vrtni put 1,10000 Zagreb</item>
      <item>IRA-COMMERCE, d.o.o. za trgovinu i usluge, OIB 04881568165, Bana Jelačića 20,Dugopolje</item>
      <item>SIGNALIZACIJA d.o.o. za poslovne usluge i održavanje prometnica, OIB 41021357341, Podgaj 3A,Knežica</item>
      <item>NORTH SAILS d.o.o za trgovinu i usluge, OIB 89216757119, Mihaljevićeva 1,Split</item>
      <item>Odvjetničko društvo STANIĆ I PARTNERI javno trgovačko društvo, OIB 96146860628, Riva 4,Rijeka</item>
      <item>Erste &amp; Steiermarkische bank d.d., OIB 23057039320, Jadranski trg 3 a,51000 Rijeka</item>
      <item>Raiffeisen Leasing društvo s ograničenom odgovornošću za posredovanje, OIB 75346450537, Radnička cesta 43,10000 Zagreb</item>
      <item>VODOVOD I KANALIZACIJA d.o.o., OIB 56826138353, Biokovska 3,21000 Split</item>
      <item>TOMISLAV SPICIJARIĆ, Ulica Republike Austrije 17,10000 Zagreb</item>
      <item>HYPO STEIERMARK KRAFTFAHRZEUG-UND MASCHINENLEASING GmbH, Joanneumring 20,Graz</item>
      <item>NAVIGO SISTEM d.o.o. za profesionalnu elektroniku i geodetske usluge, OIB 68963092190, Karlovačka cesta 4k,10000 Zagreb</item>
      <item>BUTERIN &amp; POSAVEC, odvjetničko društvo, javno trgovačko društvo, OIB 88443826619, Draškovićeva 82,10000 Zagreb</item>
      <item>Erste &amp; Steiermärkische S-Leasing društvo s ograničenom odgovornošću za leasing vozila i strojeva, OIB 46550671661, Zelinska 3,10000 Zagreb</item>
      <item>POLYCHEM d.o.o. za trgovinu i usluge, OIB 93896356316, Šumećanski put b.b.,10000 Zagreb</item>
      <item>NAVITA društvo s ograničenom odgovornošću za posredovanje u trgovini, OIB 87368178246, Osojnaki 24,Matulji</item>
      <item>INTERCOMMERCE, Export - import, d. o. o., OIB 66882292238, Ernesta Miloša 20,Umag</item>
      <item>NAVELA društvo s ograničenom odgovornošću za turizam, trgovinu i poslovne usluge, OIB 69848363052, Castropola 54,Pula</item>
      <item>MEDITERAN ZAŠTITA d.o.o. za zaštitu osoba i imovine - u stečaju, OIB 09865006268, Trg Nikole Šubića Zrinskog 6,10000 Zagreb</item>
      <item>METRIS-elektronički inženjering, d.o.o., OIB 38283353835, Stinice 12,Split</item>
      <item>ČISTOĆA društvo s ograničenom odgovornošću za obavljanje komunalnih djelatnosti održavanja čistoće i odlaganja komunaln, OIB 38812451417, Put Plokita 81,Split</item>
      <item>MADEX društvo s ograničenom odgovornošću za proizvodnju i trgovinu, OIB 24871578080, Ulica Slavka Batušića/bb,Zadar</item>
      <item>HERMES-INTER, d.o.o. za trgovinu i zastupanje, OIB 25357376071, Krečaves 2,Sveti Ivan Zelina</item>
      <item>MARINI, projektiranje, proizvodnja i trgovina,d.o.o., OIB 51586860010, Hercegovačka Ulica 141,Split</item>
      <item>OKUS MORA društvo s ograničenom odgovornošću za projektiranje, savjetovanje i usluge, OIB 19401964203, Marina Getaldića 19,Split</item>
      <item>ČULIĆ d.o.o. za trgovinu na veliko i malo, turizam, izvoz-uvoz, OIB 92205581575, Ante Starčevića 12,Mravince</item>
      <item>BOLTANO d.o.o. za trgovinu i usluge, OIB 70250179767, Zrinsko Frankopanska 10,Split</item>
      <item>CHEMOLUX-ŠARIĆ, d.o.o. trgovina, zastupanje i usluge, OIB 60241889279, Žrtava rata 21/A,Kaštel Novi</item>
      <item>PROFIL INOX društvo s ograničenom odgovornošću za trgovinu i usluge, OIB 28407719699, 4. gardijske 37,Kamen</item>
      <item>INTRAFIX d.o.o. završni i obrtnički radovi u građevinarstvu i trgovina, OIB 59287431967, Ulica Antuna Gustava Matoša 1,Split</item>
      <item>MAĐOR COMPANY d.o.o. za promidžbu, audio-video produkciju i grafičku djelatnost, OIB 17192678386, Hrvace 363,Hrvace</item>
      <item>TRGOMETAL d.o.o. za trgovinu i proizvodnju, OIB 26004523816, Kovinska 4,10000 Zagreb</item>
      <item>VUKIĆ, JELUŠIĆ, ŠULINA, STANKOVIĆ, JURCAN &amp; JABUKA odvjetničko društvo s ograničenom odgovornošću, OIB 01394705384, Nikole Tesle 9,Rijeka</item>
      <item>Matija Trogrlić, OIB 11161914896, Domovinskog rata 27,21000 Split</item>
      <item>Damir Katić, Drniška 22,10000 Čakovec</item>
      <item>CHROM - NAUTICA, društvo s ograničenom odgovornošću za opremanje brodova, OIB 84387914037, Kruševića Gumno 9,21000 Split</item>
      <item>Milan Raspović, OIB 02318122382, Ljudevita Posavskog 8 c,23000 Zadar</item>
      <item>NORTH STAR d.o.o. za proizvodnju i usluge, OIB 51189263892, Tršćanska 21,21000 Split</item>
      <item>Ivan Vrdoljak, OIB 97494234850, Bisko 34,21240 Trilj</item>
      <item>CUMMINS ADRIATIC d.o.o. za trgovinu i zastupanje, OIB 44284514731, Kraljice Jelene 15,21204 Dugopolje</item>
      <item>Žarko Nejašmić, OIB 07359430715, Blatine 4,21000 Split</item>
      <item>Krešimir Bilić, OIB 84721757078, Ivana Meštrovića 42 a,21230 Sinj</item>
    </izvorni_sadrzaj>
    <derivirana_varijabla naziv="DomainObject.Predmet.SudioniciListAdressOIB_1">
      <item>EURO JAHT d.o.o. za iznajmljivanje plovila, "u stečaju", OIB 33310749092, Hrvatskih iseljenika 8,21000 Split</item>
      <item>Ana Unković, OIB 80280648178, Marina Držića 13,21000 Split</item>
      <item>ERSTE &amp; STEIERMÄRKISCHE BANKA dioničko društvo, Varšavska 3-5,10000 Zagreb</item>
      <item>DRAGAN ŠEGVIĆ, OIB 15197469033, Hrvatskih iseljenika 8,21000 Split</item>
      <item>IVO SMRKE, Domovinskog rata 10,21000 Split</item>
      <item>ERSTE &amp; STEIRMARKISCHE BANK d.d., Jadranski trg 3a,51000 Rijeka</item>
      <item>Ivo Bučan dipl. oec., OIB 76689754975, Don Petra Peroša 6,21210 Mravince</item>
      <item>KOMPOZITI  d.o.o. Križevci, Nikole Tesle bb,48260 Križevci</item>
      <item>Hrvatski Telekom d.d. Regija 2, OIB 81793146560, Savska cesta 32,10000 Zagreb</item>
      <item>ANA UNKOVIĆ, Držićeva 13,21000 Split</item>
      <item>Odvjetničko društvo HAČIĆ, KALLAY &amp; PARTNERI, društvo s ograničenom odgovornošću, OIB 86709918716, Ilica 1/A,10000 Zagreb</item>
      <item>odvjetničko društvo ETEROVIĆ i ŠARAC, A.Hebranga 38,10000 Zagreb</item>
      <item>HYPO-LEASING KROATIEN, društvo za financiranje, d.o.o., OIB 87064273078, Koranska 16,10000 Zagreb</item>
      <item>NIKICA BARIĆ, Frana Petrića 3,10000 Zagreb</item>
      <item>MOTOMARINE S.r.l. V.Boveto 10, Trieste, </item>
      <item>CHROM - NAUTICA, društvo s ograničenom odgovornošću za opremanje brodova, OIB 84387914037, Kruševića Gumno 9,Split</item>
      <item>MILAN RASPOVIĆ, Ljudevita Posavskog 8 c,23000 Zadar</item>
      <item>Pero Tolić, OIB 86107965814, Lička 6 B,21000 Split</item>
      <item>NORTH STAR d.o.o. za proizvodnju i usluge, OIB 51189263892, Tršćanska 21,Split</item>
      <item>ZORAN ZOVIĆ, Gundulićeva 20,21000 Split</item>
      <item>STEFANOVIĆ &amp; VRDELJA, ODVJETNIČKO DRUŠTVO, OIB 16998632083, Zelinska 3,10000 Zagreb</item>
      <item>KRUNOSLAV PRADEGAN I T.SPICIJARIĆ, ZAJEDNIČKI ODVJETNIČKI URED, Ulica Republike Austrije 17,10000 Zagreb</item>
      <item>Odvjetničko društvo Hanžeković &amp; Partneri društvo s ograničenom odgovornošću, OIB 85127306373, Radnička Cesta 22,10000 Zagreb</item>
      <item>NAVIGO SISTEM d.o.o., Nemčićeva 10,10000 Zagreb</item>
      <item>PROMOS s.rl. zona industriale Piane Vomano, Notaresco (Teramo), </item>
      <item>VINKO LJUBIČIĆ i ŽELJKO VRDOLJAK, ZAJEDNIČKI ODVJETNIČKI URED ODVJETNIČKI URED, Ul. Ćirila i Metoda 2,21000 Split</item>
      <item>odvjetnik STJEPAN LOVIĆ, Preradovićeva 13,10000 Zagreb</item>
      <item>J.u.A. Frischeis društvo s ograničenom odgovornošću za trgovinu i usluge, OIB 18918947938, Ljudevita Posavskog 49,10410 Velika Gorica</item>
      <item>odvjetnik, NINOSLAV HERCEG, Palotićeva 47,10000 Zagreb</item>
      <item>DHL International d.o.o, hitna dostava širom svijeta, OIB 79069474349, Utinjska 40,10000 Zagreb</item>
      <item>DOSLUH d.o.o. za građenje, OIB 04325238398, Put Skalica 6,21000 Split</item>
      <item>Hrvatski Telekom d.d., OIB 81793146560, Savska cesta 32,10000 Zagreb</item>
      <item>Raiffeisen Leasing društvo s ograničenom odgovornošću za posredovanje, OIB 75346450537, Radnička cesta 43,10000 Zagreb</item>
      <item>CROATIA osiguranje d.d., OIB 26187994862, Miramarska 22,10000 Zagreb</item>
      <item>INA-INDUSTRIJA NAFTE, d.d., OIB 27759560625, Avenija V. Holjevca 10,10000 Zagreb</item>
      <item>NAUTICON, društvo s oganičenom odgovornošću za obrtničke usluge, turizam, nautiku i trgovinu, OIB 54022432374, Pužev breg 4,51000 Opatija</item>
      <item>MLADEN LOVRIĆ, Grižanska 1,10000 Zagreb</item>
      <item>BRODOSPAS dioničko društvo za pomorsko-tehničku i brodarsku djelatnost, OIB 39030031494, Obala Lazareta 2,21000 Split</item>
      <item>ŽUPANIJSKO DRŽAVNO ODVJETNIŠVO U SPLITU  Građansko upravni odjel, OIB 70793241859, Gundulićeva 29 A,21000 Split</item>
      <item>DAMIR TOMIĆ, Tršćanska 5 B,21000 Split</item>
      <item>HYPO-LEASING KROATIEN, društvo za financiranje, d.o.o., OIB 87064273078, Koranska 16,10000 Zagreb</item>
      <item>Damir Herceg, Vukovarska 22,I kat,20 000 Dubrovnik</item>
      <item>S-ECO d.o.o. za trgovinu i proizvodnju proizvoda od drva, OIB 91164319986, Vinogradarska 34,Nova Mokošica</item>
      <item>ALLIANZ ZAGREB dioničko društvo za osiguranje, OIB 23759810849, Heinzelova 70,10000 Zagreb</item>
      <item>VIPnet usluge d.o.o. za telekomunikacijske usluge, OIB 00565279090, Vrtni put 1,10000 Zagreb</item>
      <item>IRA-COMMERCE, d.o.o. za trgovinu i usluge, OIB 04881568165, Bana Jelačića 20,Dugopolje</item>
      <item>SIGNALIZACIJA d.o.o. za poslovne usluge i održavanje prometnica, OIB 41021357341, Podgaj 3A,Knežica</item>
      <item>NORTH SAILS d.o.o za trgovinu i usluge, OIB 89216757119, Mihaljevićeva 1,Split</item>
      <item>Odvjetničko društvo STANIĆ I PARTNERI javno trgovačko društvo, OIB 96146860628, Riva 4,Rijeka</item>
      <item>Erste &amp; Steiermarkische bank d.d., OIB 23057039320, Jadranski trg 3 a,51000 Rijeka</item>
      <item>Raiffeisen Leasing društvo s ograničenom odgovornošću za posredovanje, OIB 75346450537, Radnička cesta 43,10000 Zagreb</item>
      <item>VODOVOD I KANALIZACIJA d.o.o., OIB 56826138353, Biokovska 3,21000 Split</item>
      <item>TOMISLAV SPICIJARIĆ, Ulica Republike Austrije 17,10000 Zagreb</item>
      <item>HYPO STEIERMARK KRAFTFAHRZEUG-UND MASCHINENLEASING GmbH, Joanneumring 20,Graz</item>
      <item>NAVIGO SISTEM d.o.o. za profesionalnu elektroniku i geodetske usluge, OIB 68963092190, Karlovačka cesta 4k,10000 Zagreb</item>
      <item>BUTERIN &amp; POSAVEC, odvjetničko društvo, javno trgovačko društvo, OIB 88443826619, Draškovićeva 82,10000 Zagreb</item>
      <item>Erste &amp; Steiermärkische S-Leasing društvo s ograničenom odgovornošću za leasing vozila i strojeva, OIB 46550671661, Zelinska 3,10000 Zagreb</item>
      <item>POLYCHEM d.o.o. za trgovinu i usluge, OIB 93896356316, Šumećanski put b.b.,10000 Zagreb</item>
      <item>NAVITA društvo s ograničenom odgovornošću za posredovanje u trgovini, OIB 87368178246, Osojnaki 24,Matulji</item>
      <item>INTERCOMMERCE, Export - import, d. o. o., OIB 66882292238, Ernesta Miloša 20,Umag</item>
      <item>NAVELA društvo s ograničenom odgovornošću za turizam, trgovinu i poslovne usluge, OIB 69848363052, Castropola 54,Pula</item>
      <item>MEDITERAN ZAŠTITA d.o.o. za zaštitu osoba i imovine - u stečaju, OIB 09865006268, Trg Nikole Šubića Zrinskog 6,10000 Zagreb</item>
      <item>METRIS-elektronički inženjering, d.o.o., OIB 38283353835, Stinice 12,Split</item>
      <item>ČISTOĆA društvo s ograničenom odgovornošću za obavljanje komunalnih djelatnosti održavanja čistoće i odlaganja komunaln, OIB 38812451417, Put Plokita 81,Split</item>
      <item>MADEX društvo s ograničenom odgovornošću za proizvodnju i trgovinu, OIB 24871578080, Ulica Slavka Batušića/bb,Zadar</item>
      <item>HERMES-INTER, d.o.o. za trgovinu i zastupanje, OIB 25357376071, Krečaves 2,Sveti Ivan Zelina</item>
      <item>MARINI, projektiranje, proizvodnja i trgovina,d.o.o., OIB 51586860010, Hercegovačka Ulica 141,Split</item>
      <item>OKUS MORA društvo s ograničenom odgovornošću za projektiranje, savjetovanje i usluge, OIB 19401964203, Marina Getaldića 19,Split</item>
      <item>ČULIĆ d.o.o. za trgovinu na veliko i malo, turizam, izvoz-uvoz, OIB 92205581575, Ante Starčevića 12,Mravince</item>
      <item>BOLTANO d.o.o. za trgovinu i usluge, OIB 70250179767, Zrinsko Frankopanska 10,Split</item>
      <item>CHEMOLUX-ŠARIĆ, d.o.o. trgovina, zastupanje i usluge, OIB 60241889279, Žrtava rata 21/A,Kaštel Novi</item>
      <item>PROFIL INOX društvo s ograničenom odgovornošću za trgovinu i usluge, OIB 28407719699, 4. gardijske 37,Kamen</item>
      <item>INTRAFIX d.o.o. završni i obrtnički radovi u građevinarstvu i trgovina, OIB 59287431967, Ulica Antuna Gustava Matoša 1,Split</item>
      <item>MAĐOR COMPANY d.o.o. za promidžbu, audio-video produkciju i grafičku djelatnost, OIB 17192678386, Hrvace 363,Hrvace</item>
      <item>TRGOMETAL d.o.o. za trgovinu i proizvodnju, OIB 26004523816, Kovinska 4,10000 Zagreb</item>
      <item>VUKIĆ, JELUŠIĆ, ŠULINA, STANKOVIĆ, JURCAN &amp; JABUKA odvjetničko društvo s ograničenom odgovornošću, OIB 01394705384, Nikole Tesle 9,Rijeka</item>
      <item>Matija Trogrlić, OIB 11161914896, Domovinskog rata 27,21000 Split</item>
      <item>Damir Katić, Drniška 22,10000 Čakovec</item>
      <item>CHROM - NAUTICA, društvo s ograničenom odgovornošću za opremanje brodova, OIB 84387914037, Kruševića Gumno 9,21000 Split</item>
      <item>Milan Raspović, OIB 02318122382, Ljudevita Posavskog 8 c,23000 Zadar</item>
      <item>NORTH STAR d.o.o. za proizvodnju i usluge, OIB 51189263892, Tršćanska 21,21000 Split</item>
      <item>Ivan Vrdoljak, OIB 97494234850, Bisko 34,21240 Trilj</item>
      <item>CUMMINS ADRIATIC d.o.o. za trgovinu i zastupanje, OIB 44284514731, Kraljice Jelene 15,21204 Dugopolje</item>
      <item>Žarko Nejašmić, OIB 07359430715, Blatine 4,21000 Split</item>
      <item>Krešimir Bilić, OIB 84721757078, Ivana Meštrovića 42 a,21230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33310749092</item>
      <item>, OIB 80280648178</item>
      <item>, OIB null</item>
      <item>, OIB 15197469033</item>
      <item>, OIB null</item>
      <item>, OIB null</item>
      <item>, OIB 76689754975</item>
      <item>, OIB null</item>
      <item>, OIB 81793146560</item>
      <item>, OIB null</item>
      <item>, OIB 86709918716</item>
      <item>, OIB null</item>
      <item>, OIB 87064273078</item>
      <item>, OIB null</item>
      <item>, OIB null</item>
      <item>, OIB 84387914037</item>
      <item>, OIB null</item>
      <item>, OIB 86107965814</item>
      <item>, OIB 51189263892</item>
      <item>, OIB null</item>
      <item>, OIB 16998632083</item>
      <item>, OIB null</item>
      <item>, OIB 85127306373</item>
      <item>, OIB null</item>
      <item>, OIB null</item>
      <item>, OIB null</item>
      <item>, OIB null</item>
      <item>, OIB 18918947938</item>
      <item>, OIB null</item>
      <item>, OIB 79069474349</item>
      <item>, OIB 04325238398</item>
      <item>, OIB 81793146560</item>
      <item>, OIB 75346450537</item>
      <item>, OIB 26187994862</item>
      <item>, OIB 27759560625</item>
      <item>, OIB 54022432374</item>
      <item>, OIB null</item>
      <item>, OIB 39030031494</item>
      <item>, OIB 70793241859</item>
      <item>, OIB null</item>
      <item>, OIB 87064273078</item>
      <item>, OIB null</item>
      <item>, OIB 91164319986</item>
      <item>, OIB 23759810849</item>
      <item>, OIB 00565279090</item>
      <item>, OIB 04881568165</item>
      <item>, OIB 41021357341</item>
      <item>, OIB 89216757119</item>
      <item>, OIB 96146860628</item>
      <item>, OIB 23057039320</item>
      <item>, OIB 75346450537</item>
      <item>, OIB 56826138353</item>
      <item>, OIB null</item>
      <item>, OIB null</item>
      <item>, OIB 68963092190</item>
      <item>, OIB 88443826619</item>
      <item>, OIB 46550671661</item>
      <item>, OIB 93896356316</item>
      <item>, OIB 87368178246</item>
      <item>, OIB 66882292238</item>
      <item>, OIB 69848363052</item>
      <item>, OIB 09865006268</item>
      <item>, OIB 38283353835</item>
      <item>, OIB 38812451417</item>
      <item>, OIB 24871578080</item>
      <item>, OIB 25357376071</item>
      <item>, OIB 51586860010</item>
      <item>, OIB 19401964203</item>
      <item>, OIB 92205581575</item>
      <item>, OIB 70250179767</item>
      <item>, OIB 60241889279</item>
      <item>, OIB 28407719699</item>
      <item>, OIB 59287431967</item>
      <item>, OIB 17192678386</item>
      <item>, OIB 26004523816</item>
      <item>, OIB 01394705384</item>
      <item>, OIB 11161914896</item>
      <item>, OIB null</item>
      <item>, OIB 84387914037</item>
      <item>, OIB 02318122382</item>
      <item>, OIB 51189263892</item>
      <item>, OIB 97494234850</item>
      <item>, OIB 44284514731</item>
      <item>, OIB 07359430715</item>
      <item>, OIB 84721757078</item>
    </izvorni_sadrzaj>
    <derivirana_varijabla naziv="DomainObject.Predmet.SudioniciListNazivOIB_1">
      <item>, OIB 33310749092</item>
      <item>, OIB 80280648178</item>
      <item>, OIB null</item>
      <item>, OIB 15197469033</item>
      <item>, OIB null</item>
      <item>, OIB null</item>
      <item>, OIB 76689754975</item>
      <item>, OIB null</item>
      <item>, OIB 81793146560</item>
      <item>, OIB null</item>
      <item>, OIB 86709918716</item>
      <item>, OIB null</item>
      <item>, OIB 87064273078</item>
      <item>, OIB null</item>
      <item>, OIB null</item>
      <item>, OIB 84387914037</item>
      <item>, OIB null</item>
      <item>, OIB 86107965814</item>
      <item>, OIB 51189263892</item>
      <item>, OIB null</item>
      <item>, OIB 16998632083</item>
      <item>, OIB null</item>
      <item>, OIB 85127306373</item>
      <item>, OIB null</item>
      <item>, OIB null</item>
      <item>, OIB null</item>
      <item>, OIB null</item>
      <item>, OIB 18918947938</item>
      <item>, OIB null</item>
      <item>, OIB 79069474349</item>
      <item>, OIB 04325238398</item>
      <item>, OIB 81793146560</item>
      <item>, OIB 75346450537</item>
      <item>, OIB 26187994862</item>
      <item>, OIB 27759560625</item>
      <item>, OIB 54022432374</item>
      <item>, OIB null</item>
      <item>, OIB 39030031494</item>
      <item>, OIB 70793241859</item>
      <item>, OIB null</item>
      <item>, OIB 87064273078</item>
      <item>, OIB null</item>
      <item>, OIB 91164319986</item>
      <item>, OIB 23759810849</item>
      <item>, OIB 00565279090</item>
      <item>, OIB 04881568165</item>
      <item>, OIB 41021357341</item>
      <item>, OIB 89216757119</item>
      <item>, OIB 96146860628</item>
      <item>, OIB 23057039320</item>
      <item>, OIB 75346450537</item>
      <item>, OIB 56826138353</item>
      <item>, OIB null</item>
      <item>, OIB null</item>
      <item>, OIB 68963092190</item>
      <item>, OIB 88443826619</item>
      <item>, OIB 46550671661</item>
      <item>, OIB 93896356316</item>
      <item>, OIB 87368178246</item>
      <item>, OIB 66882292238</item>
      <item>, OIB 69848363052</item>
      <item>, OIB 09865006268</item>
      <item>, OIB 38283353835</item>
      <item>, OIB 38812451417</item>
      <item>, OIB 24871578080</item>
      <item>, OIB 25357376071</item>
      <item>, OIB 51586860010</item>
      <item>, OIB 19401964203</item>
      <item>, OIB 92205581575</item>
      <item>, OIB 70250179767</item>
      <item>, OIB 60241889279</item>
      <item>, OIB 28407719699</item>
      <item>, OIB 59287431967</item>
      <item>, OIB 17192678386</item>
      <item>, OIB 26004523816</item>
      <item>, OIB 01394705384</item>
      <item>, OIB 11161914896</item>
      <item>, OIB null</item>
      <item>, OIB 84387914037</item>
      <item>, OIB 02318122382</item>
      <item>, OIB 51189263892</item>
      <item>, OIB 97494234850</item>
      <item>, OIB 44284514731</item>
      <item>, OIB 07359430715</item>
      <item>, OIB 84721757078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2F8E0-F83A-46E7-85BC-E77BF96137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451</properties:Words>
  <properties:Characters>2305</properties:Characters>
  <properties:Lines>73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2016-10-27T11:31:00Z</dcterms:created>
  <dc:creator>pbacic</dc:creator>
  <cp:lastModifiedBy>Paško Bačić</cp:lastModifiedBy>
  <cp:lastPrinted>2016-10-27T11:32:00Z</cp:lastPrinted>
  <dcterms:modified xmlns:xsi="http://www.w3.org/2001/XMLSchema-instance" xsi:type="dcterms:W3CDTF">2016-10-27T11:36:00Z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