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1b17" w14:paraId="9d91b17" w:rsidRDefault="002D77B4" w:rsidP="00597F65" w:rsidR="00597F65">
      <w:pPr>
        <w:jc w:val="right"/>
        <w15:collapsed w:val="false"/>
      </w:pPr>
      <w:r>
        <w:t>Broj: St-</w:t>
      </w:r>
      <w:r w:rsidR="008564FF">
        <w:t>101</w:t>
      </w:r>
      <w:r w:rsidR="00B72723">
        <w:t>/18-</w:t>
      </w:r>
      <w:r w:rsidR="008564FF">
        <w:t>15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564FF">
        <w:t xml:space="preserve">Agencija za osiguranje radničkih tražbina Zagreb, </w:t>
      </w:r>
      <w:proofErr w:type="spellStart"/>
      <w:r w:rsidR="008564FF">
        <w:t>Frankopanska</w:t>
      </w:r>
      <w:proofErr w:type="spellEnd"/>
      <w:r w:rsidR="008564FF">
        <w:t xml:space="preserve"> 11</w:t>
      </w:r>
      <w:r w:rsidR="0031464B">
        <w:t xml:space="preserve"> i RH MF Porezne uprave Područni ured Osijek zastupani po ŽDO Osijek</w:t>
      </w:r>
      <w:r w:rsidR="008564FF">
        <w:t xml:space="preserve"> za otvaranje stečajnog postupka nad dužnikom </w:t>
      </w:r>
      <w:r w:rsidR="008564FF" w:rsidRPr="00F27F6F">
        <w:rPr>
          <w:b/>
        </w:rPr>
        <w:t>SIVA 1922 d.o.o. za proizvodnju, trgovinu i usluge, Osijek, Ulica jablanova 23, MBS: 030140485, OIB: 08353487765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564FF">
        <w:t>13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564FF" w:rsidRPr="00F27F6F">
        <w:rPr>
          <w:b/>
        </w:rPr>
        <w:t>SIVA 1922 d.o.o. za proizvodnju, trgovinu i usluge, Osijek, Ulica jablanova 23, MBS: 030140485, OIB: 08353487765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564FF">
        <w:rPr>
          <w:b/>
        </w:rPr>
        <w:t>4.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8564FF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25782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AE7DAB">
        <w:t xml:space="preserve"> </w:t>
      </w:r>
      <w:r w:rsidR="008564FF" w:rsidRPr="00B95292">
        <w:rPr>
          <w:b/>
        </w:rPr>
        <w:t>Marko Tominac dipl. ing., Vinkovci, Vladimira Nazora 3 OIB 98361792494</w:t>
      </w:r>
      <w:r w:rsidRPr="0025782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</w:t>
      </w:r>
      <w:r w:rsidR="008564FF">
        <w:t>i</w:t>
      </w:r>
      <w:r w:rsidR="005173F9">
        <w:t xml:space="preserve"> – </w:t>
      </w:r>
      <w:r w:rsidR="008564FF">
        <w:t xml:space="preserve">Agencija za osiguranje radničkih tražbina Zagreb, </w:t>
      </w:r>
      <w:proofErr w:type="spellStart"/>
      <w:r w:rsidR="008564FF">
        <w:t>Frankopanska</w:t>
      </w:r>
      <w:proofErr w:type="spellEnd"/>
      <w:r w:rsidR="008564FF">
        <w:t xml:space="preserve"> 11 i RH MF Porezna uprava zastupana po ŽDO Osijek </w:t>
      </w:r>
      <w:r w:rsidR="00B72723">
        <w:t>podni</w:t>
      </w:r>
      <w:r w:rsidR="008564FF">
        <w:t xml:space="preserve">jeli su </w:t>
      </w:r>
      <w:r w:rsidR="00B72723">
        <w:t xml:space="preserve"> dana </w:t>
      </w:r>
      <w:r w:rsidR="008564FF">
        <w:t>24. listopada 2017. g. i 26. listopada 2017.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8564FF" w:rsidRPr="00F27F6F">
        <w:rPr>
          <w:b/>
        </w:rPr>
        <w:t>SIVA 1922 d.o.o. za proizvodnju, trgovinu i usluge, Osijek, Ulica jablanova 23, MBS: 030140485, OIB: 08353487765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pStyle w:val="Tijeloteksta"/>
      </w:pPr>
    </w:p>
    <w:p w:rsidRDefault="0031464B" w:rsidP="0031464B" w:rsidR="0031464B">
      <w:pPr>
        <w:jc w:val="right"/>
      </w:pPr>
      <w:r>
        <w:t>Broj: St-101/18-15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>Porezna uprava navodi da prema dužniku na dan 23.10.2017. g. ima tražbinu u iznosu od 624.254,28 kn po osnovi neplaćenih obveza poreza, doprinosa i drugih javnih davanja te da kod dužnika postoji stečajni razlog – nesposobnost za plaćanje – Potvrda FINE o blokadi računa od 20.10.2017. g. dužnik je u neprekidnoj blokadi u trajanju od 130 dana a u Očevidniku o redoslijedu plaćanja FINE od 4.10.2017. g. iskazani su dospjeli nepodmireni nalozi za plaćanje u ukupnom iznosu od 999.435,18 kn</w:t>
      </w:r>
      <w:r>
        <w:t>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564FF" w:rsidRPr="00B95292">
        <w:rPr>
          <w:b/>
        </w:rPr>
        <w:t>Marko Tominac dipl. ing., Vinkovci, Vladimira Nazora 3 OIB 98361792494</w:t>
      </w:r>
      <w:r w:rsidR="008564FF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564FF">
        <w:t>13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564FF" w:rsidRPr="008564FF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8564FF" w:rsidRPr="008564FF">
        <w:t xml:space="preserve">Marko Tominac dipl. ing., Vinkovci, Vladimira Nazora 3 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8564FF" w:rsidP="00AE7DAB" w:rsidR="008564FF" w:rsidRPr="00AE7DAB">
      <w:pPr>
        <w:pStyle w:val="Tijeloteksta"/>
        <w:numPr>
          <w:ilvl w:val="0"/>
          <w:numId w:val="3"/>
        </w:numPr>
        <w:jc w:val="left"/>
      </w:pPr>
      <w:r>
        <w:t xml:space="preserve">Agencija za osiguranje radničkih tražbina Zagreb, </w:t>
      </w:r>
      <w:proofErr w:type="spellStart"/>
      <w:r>
        <w:t>Frankopanska</w:t>
      </w:r>
      <w:proofErr w:type="spellEnd"/>
      <w:r>
        <w:t xml:space="preserve"> 11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25782E">
        <w:t xml:space="preserve">uz prijedlog </w:t>
      </w:r>
      <w:r w:rsidR="0031464B">
        <w:t>uz prijedlog Porezne od 26.10.2017. g. (str. 28-30 spisa) i prijedlog Agencije od 24.10.2017. g. (str. 4-5 spisa)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1464B">
        <w:t>4.4.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195EB0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359" w:rsidR="00BE2359">
      <w:r>
        <w:separator/>
      </w:r>
    </w:p>
  </w:endnote>
  <w:endnote w:id="0" w:type="continuationSeparator">
    <w:p w:rsidRDefault="00BE2359" w:rsidR="00BE2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359" w:rsidR="00BE2359">
      <w:r>
        <w:separator/>
      </w:r>
    </w:p>
  </w:footnote>
  <w:footnote w:id="0" w:type="continuationSeparator">
    <w:p w:rsidRDefault="00BE2359" w:rsidR="00BE2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E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5EB0"/>
    <w:rsid w:val="0019752C"/>
    <w:rsid w:val="001A0170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72723"/>
    <w:rsid w:val="00B96D02"/>
    <w:rsid w:val="00BC33DE"/>
    <w:rsid w:val="00BE2359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5E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95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5E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5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SIVA 1922 d.o.o. za proizvodnju, trgovinu i usluge</izvorni_sadrzaj>
    <derivirana_varijabla naziv="DomainObject.Predmet.ProtustrankaFormated_1">  SIVA 1922 d.o.o. za proizvodnju, trgovinu i usluge</derivirana_varijabla>
  </DomainObject.Predmet.ProtustrankaFormated>
  <DomainObject.Predmet.ProtustrankaFormatedOIB>
    <izvorni_sadrzaj>  SIVA 1922 d.o.o. za proizvodnju, trgovinu i usluge, OIB 08353487765</izvorni_sadrzaj>
    <derivirana_varijabla naziv="DomainObject.Predmet.ProtustrankaFormatedOIB_1">  SIVA 1922 d.o.o. za proizvodnju, trgovinu i usluge, OIB 08353487765</derivirana_varijabla>
  </DomainObject.Predmet.ProtustrankaFormatedOIB>
  <DomainObject.Predmet.ProtustrankaFormatedWithAdress>
    <izvorni_sadrzaj> SIVA 1922 d.o.o. za proizvodnju, trgovinu i usluge, Ulica jablanova 23, 31000 Osijek</izvorni_sadrzaj>
    <derivirana_varijabla naziv="DomainObject.Predmet.ProtustrankaFormatedWithAdress_1"> SIVA 1922 d.o.o. za proizvodnju, trgovinu i usluge, Ulica jablanova 23, 31000 Osijek</derivirana_varijabla>
  </DomainObject.Predmet.ProtustrankaFormatedWithAdress>
  <DomainObject.Predmet.ProtustrankaFormatedWithAdressOIB>
    <izvorni_sadrzaj> SIVA 1922 d.o.o. za proizvodnju, trgovinu i usluge, OIB 08353487765, Ulica jablanova 23, 31000 Osijek</izvorni_sadrzaj>
    <derivirana_varijabla naziv="DomainObject.Predmet.ProtustrankaFormatedWithAdressOIB_1"> SIVA 1922 d.o.o. za proizvodnju, trgovinu i usluge, OIB 08353487765, Ulica jablanova 23, 31000 Osijek</derivirana_varijabla>
  </DomainObject.Predmet.ProtustrankaFormatedWithAdressOIB>
  <DomainObject.Predmet.ProtustrankaWithAdress>
    <izvorni_sadrzaj>SIVA 1922 d.o.o. za proizvodnju, trgovinu i usluge Ulica jablanova 23, 31000 Osijek</izvorni_sadrzaj>
    <derivirana_varijabla naziv="DomainObject.Predmet.ProtustrankaWithAdress_1">SIVA 1922 d.o.o. za proizvodnju, trgovinu i usluge Ulica jablanova 23, 31000 Osijek</derivirana_varijabla>
  </DomainObject.Predmet.ProtustrankaWithAdress>
  <DomainObject.Predmet.ProtustrankaWithAdressOIB>
    <izvorni_sadrzaj>SIVA 1922 d.o.o. za proizvodnju, trgovinu i usluge, OIB 08353487765, Ulica jablanova 23, 31000 Osijek</izvorni_sadrzaj>
    <derivirana_varijabla naziv="DomainObject.Predmet.ProtustrankaWithAdressOIB_1">SIVA 1922 d.o.o. za proizvodnju, trgovinu i usluge, OIB 08353487765, Ulica jablanova 23, 31000 Osijek</derivirana_varijabla>
  </DomainObject.Predmet.ProtustrankaWithAdressOIB>
  <DomainObject.Predmet.ProtustrankaNazivFormated>
    <izvorni_sadrzaj>SIVA 1922 d.o.o. za proizvodnju, trgovinu i usluge</izvorni_sadrzaj>
    <derivirana_varijabla naziv="DomainObject.Predmet.ProtustrankaNazivFormated_1">SIVA 1922 d.o.o. za proizvodnju, trgovinu i usluge</derivirana_varijabla>
  </DomainObject.Predmet.ProtustrankaNazivFormated>
  <DomainObject.Predmet.ProtustrankaNazivFormatedOIB>
    <izvorni_sadrzaj>SIVA 1922 d.o.o. za proizvodnju, trgovinu i usluge, OIB 08353487765</izvorni_sadrzaj>
    <derivirana_varijabla naziv="DomainObject.Predmet.ProtustrankaNazivFormatedOIB_1">SIVA 1922 d.o.o. za proizvodnju, trgovinu i usluge, OIB 08353487765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SIVA 1922 d.o.o. za proizvodnju, trgovinu i usluge</item>
    </izvorni_sadrzaj>
    <derivirana_varijabla naziv="DomainObject.Predmet.ProtuStrankaListFormated_1">
      <item>SIVA 1922 d.o.o. za proizvodnju, trgovinu i usluge</item>
    </derivirana_varijabla>
  </DomainObject.Predmet.ProtuStrankaListFormated>
  <DomainObject.Predmet.ProtuStrankaListFormatedOIB>
    <izvorni_sadrzaj>
      <item>SIVA 1922 d.o.o. za proizvodnju, trgovinu i usluge, OIB 08353487765</item>
    </izvorni_sadrzaj>
    <derivirana_varijabla naziv="DomainObject.Predmet.ProtuStrankaListFormatedOIB_1">
      <item>SIVA 1922 d.o.o. za proizvodnju, trgovinu i usluge, OIB 08353487765</item>
    </derivirana_varijabla>
  </DomainObject.Predmet.ProtuStrankaListFormatedOIB>
  <DomainObject.Predmet.ProtuStrankaListFormatedWithAdress>
    <izvorni_sadrzaj>
      <item>SIVA 1922 d.o.o. za proizvodnju, trgovinu i usluge, Ulica jablanova 23, 31000 Osijek</item>
    </izvorni_sadrzaj>
    <derivirana_varijabla naziv="DomainObject.Predmet.ProtuStrankaListFormatedWithAdress_1">
      <item>SIVA 1922 d.o.o. za proizvodnju, trgovinu i usluge, Ulica jablanova 23, 31000 Osijek</item>
    </derivirana_varijabla>
  </DomainObject.Predmet.ProtuStrankaListFormatedWithAdress>
  <DomainObject.Predmet.ProtuStrankaListFormatedWithAdressOIB>
    <izvorni_sadrzaj>
      <item>SIVA 1922 d.o.o. za proizvodnju, trgovinu i usluge, OIB 08353487765, Ulica jablanova 23, 31000 Osijek</item>
    </izvorni_sadrzaj>
    <derivirana_varijabla naziv="DomainObject.Predmet.ProtuStrankaListFormatedWithAdressOIB_1">
      <item>SIVA 1922 d.o.o. za proizvodnju, trgovinu i usluge, OIB 08353487765, Ulica jablanova 23, 31000 Osijek</item>
    </derivirana_varijabla>
  </DomainObject.Predmet.ProtuStrankaListFormatedWithAdressOIB>
  <DomainObject.Predmet.ProtuStrankaListNazivFormated>
    <izvorni_sadrzaj>
      <item>SIVA 1922 d.o.o. za proizvodnju, trgovinu i usluge</item>
    </izvorni_sadrzaj>
    <derivirana_varijabla naziv="DomainObject.Predmet.ProtuStrankaListNazivFormated_1">
      <item>SIVA 1922 d.o.o. za proizvodnju, trgovinu i usluge</item>
    </derivirana_varijabla>
  </DomainObject.Predmet.ProtuStrankaListNazivFormated>
  <DomainObject.Predmet.ProtuStrankaListNazivFormatedOIB>
    <izvorni_sadrzaj>
      <item>SIVA 1922 d.o.o. za proizvodnju, trgovinu i usluge, OIB 08353487765</item>
    </izvorni_sadrzaj>
    <derivirana_varijabla naziv="DomainObject.Predmet.ProtuStrankaListNazivFormatedOIB_1">
      <item>SIVA 1922 d.o.o. za proizvodnju, trgovinu i usluge, OIB 08353487765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SIVA 1922 d.o.o. za proizvodnju, trgovinu i usluge</izvorni_sadrzaj>
    <derivirana_varijabla naziv="DomainObject.Predmet.ProtustrankaIDrugi_1">SIVA 1922 d.o.o.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SIVA 1922 d.o.o. za proizvodnju, trgovinu i usluge, OIB 08353487765, Ulica jablanova 23, 31000 Osijek</izvorni_sadrzaj>
    <derivirana_varijabla naziv="DomainObject.Predmet.ProtustrankaIDrugiAdressOIB_1">SIVA 1922 d.o.o. za proizvodnju, trgovinu i usluge, OIB 08353487765,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SIVA 1922 d.o.o. za proizvodnju, trgovinu i usluge</item>
      <item>Agencija za osiguranje radničkih tražbina</item>
    </izvorni_sadrzaj>
    <derivirana_varijabla naziv="DomainObject.Predmet.SudioniciListNaziv_1">
      <item>SIVA 1922 d.o.o. za proizvodnju, trgovinu i usluge</item>
      <item>Agencija za osiguranje radničkih tražbina</item>
    </derivirana_varijabla>
  </DomainObject.Predmet.SudioniciListNaziv>
  <DomainObject.Predmet.SudioniciListAdressOIB>
    <izvorni_sadrzaj>
      <item>SIVA 1922 d.o.o. za proizvodnju, trgovinu i usluge, OIB 08353487765, Ulica jablanova 23,31000 Osijek</item>
      <item>Agencija za osiguranje radničkih tražbina, OIB 04323472109, Frankopanska 11,10000 Zagreb</item>
    </izvorni_sadrzaj>
    <derivirana_varijabla naziv="DomainObject.Predmet.SudioniciListAdressOIB_1">
      <item>SIVA 1922 d.o.o. za proizvodnju, trgovinu i usluge, OIB 08353487765, Ulica jablanova 23,31000 Osijek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08353487765</item>
      <item>, OIB 04323472109</item>
    </izvorni_sadrzaj>
    <derivirana_varijabla naziv="DomainObject.Predmet.SudioniciListNazivOIB_1">
      <item>, OIB 08353487765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F29C2-000D-434C-8508-A3207F3AD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566</properties:Words>
  <properties:Characters>3137</properties:Characters>
  <properties:Lines>111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2018-02-13T09:22:00Z</dcterms:created>
  <dc:creator>hermanj</dc:creator>
  <cp:lastModifiedBy>Danijela Sekulić</cp:lastModifiedBy>
  <cp:lastPrinted>2018-02-13T09:48:00Z</cp:lastPrinted>
  <dcterms:modified xmlns:xsi="http://www.w3.org/2001/XMLSchema-instance" xsi:type="dcterms:W3CDTF">2018-02-13T09:50:00Z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