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99b9" w14:paraId="6db99b9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5A25E7">
        <w:rPr>
          <w:rFonts w:hAnsi="Times New Roman" w:ascii="Times New Roman"/>
          <w:lang w:val="hr-HR"/>
        </w:rPr>
        <w:t>1113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7C54F6">
        <w:rPr>
          <w:rFonts w:hAnsi="Times New Roman" w:ascii="Times New Roman"/>
          <w:szCs w:val="24"/>
          <w:lang w:val="hr-HR"/>
        </w:rPr>
        <w:t>P</w:t>
      </w:r>
      <w:r w:rsidR="005A25E7">
        <w:rPr>
          <w:rFonts w:hAnsi="Times New Roman" w:ascii="Times New Roman"/>
          <w:szCs w:val="24"/>
          <w:lang w:val="hr-HR"/>
        </w:rPr>
        <w:t>ARKET ŠARČEVIĆ</w:t>
      </w:r>
      <w:r w:rsidR="007C54F6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5A25E7">
        <w:rPr>
          <w:rFonts w:hAnsi="Times New Roman" w:ascii="Times New Roman"/>
          <w:szCs w:val="24"/>
          <w:lang w:val="hr-HR"/>
        </w:rPr>
        <w:t>Podstrana</w:t>
      </w:r>
      <w:proofErr w:type="spellEnd"/>
      <w:r w:rsidR="005A25E7">
        <w:rPr>
          <w:rFonts w:hAnsi="Times New Roman" w:ascii="Times New Roman"/>
          <w:szCs w:val="24"/>
          <w:lang w:val="hr-HR"/>
        </w:rPr>
        <w:t>, Gospe U Siti 56</w:t>
      </w:r>
      <w:r w:rsidR="00E560B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5A25E7">
        <w:rPr>
          <w:rFonts w:hAnsi="Times New Roman" w:ascii="Times New Roman"/>
          <w:szCs w:val="24"/>
          <w:lang w:val="hr-HR"/>
        </w:rPr>
        <w:t>53998540971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5A25E7" w:rsidRPr="005A25E7">
        <w:rPr>
          <w:rFonts w:hAnsi="Times New Roman" w:ascii="Times New Roman"/>
          <w:szCs w:val="24"/>
          <w:lang w:val="en-GB"/>
        </w:rPr>
        <w:t xml:space="preserve">PARKET ŠARČEVIĆ </w:t>
      </w:r>
      <w:proofErr w:type="spellStart"/>
      <w:r w:rsidR="005A25E7" w:rsidRPr="005A25E7">
        <w:rPr>
          <w:rFonts w:hAnsi="Times New Roman" w:ascii="Times New Roman"/>
          <w:szCs w:val="24"/>
          <w:lang w:val="en-GB"/>
        </w:rPr>
        <w:t>d.o.o</w:t>
      </w:r>
      <w:proofErr w:type="spellEnd"/>
      <w:r w:rsidR="005A25E7" w:rsidRPr="005A25E7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5A25E7" w:rsidRPr="005A25E7">
        <w:rPr>
          <w:rFonts w:hAnsi="Times New Roman" w:ascii="Times New Roman"/>
          <w:szCs w:val="24"/>
          <w:lang w:val="en-GB"/>
        </w:rPr>
        <w:t>Podstrana</w:t>
      </w:r>
      <w:proofErr w:type="spellEnd"/>
      <w:r w:rsidR="005A25E7" w:rsidRPr="005A25E7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5A25E7" w:rsidRPr="005A25E7">
        <w:rPr>
          <w:rFonts w:hAnsi="Times New Roman" w:ascii="Times New Roman"/>
          <w:szCs w:val="24"/>
          <w:lang w:val="en-GB"/>
        </w:rPr>
        <w:t>Gospe</w:t>
      </w:r>
      <w:proofErr w:type="spellEnd"/>
      <w:r w:rsidR="005A25E7" w:rsidRPr="005A25E7">
        <w:rPr>
          <w:rFonts w:hAnsi="Times New Roman" w:ascii="Times New Roman"/>
          <w:szCs w:val="24"/>
          <w:lang w:val="en-GB"/>
        </w:rPr>
        <w:t xml:space="preserve"> U </w:t>
      </w:r>
      <w:proofErr w:type="spellStart"/>
      <w:r w:rsidR="005A25E7" w:rsidRPr="005A25E7">
        <w:rPr>
          <w:rFonts w:hAnsi="Times New Roman" w:ascii="Times New Roman"/>
          <w:szCs w:val="24"/>
          <w:lang w:val="en-GB"/>
        </w:rPr>
        <w:t>Siti</w:t>
      </w:r>
      <w:proofErr w:type="spellEnd"/>
      <w:r w:rsidR="005A25E7" w:rsidRPr="005A25E7">
        <w:rPr>
          <w:rFonts w:hAnsi="Times New Roman" w:ascii="Times New Roman"/>
          <w:szCs w:val="24"/>
          <w:lang w:val="en-GB"/>
        </w:rPr>
        <w:t xml:space="preserve"> 56, OIB: 53998540971</w:t>
      </w:r>
      <w:r w:rsidR="005A25E7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6379EB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6379EB">
        <w:rPr>
          <w:rFonts w:hAnsi="Times New Roman" w:ascii="Times New Roman"/>
          <w:szCs w:val="24"/>
          <w:highlight w:val="green"/>
        </w:rPr>
        <w:t>05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proofErr w:type="spellStart"/>
      <w:r w:rsidR="006379EB" w:rsidRPr="006379EB">
        <w:rPr>
          <w:rFonts w:hAnsi="Times New Roman" w:ascii="Times New Roman"/>
        </w:rPr>
        <w:t>Vencel</w:t>
      </w:r>
      <w:proofErr w:type="spellEnd"/>
      <w:r w:rsidR="006379EB" w:rsidRPr="006379EB">
        <w:rPr>
          <w:rFonts w:hAnsi="Times New Roman" w:ascii="Times New Roman"/>
        </w:rPr>
        <w:t xml:space="preserve"> </w:t>
      </w:r>
      <w:proofErr w:type="spellStart"/>
      <w:r w:rsidR="006379EB" w:rsidRPr="006379EB">
        <w:rPr>
          <w:rFonts w:hAnsi="Times New Roman" w:ascii="Times New Roman"/>
        </w:rPr>
        <w:t>Čuljak</w:t>
      </w:r>
      <w:proofErr w:type="spellEnd"/>
      <w:r w:rsidR="006379EB" w:rsidRPr="006379EB">
        <w:rPr>
          <w:rFonts w:hAnsi="Times New Roman" w:ascii="Times New Roman"/>
        </w:rPr>
        <w:t xml:space="preserve">, </w:t>
      </w:r>
      <w:proofErr w:type="spellStart"/>
      <w:r w:rsidR="006379EB" w:rsidRPr="006379EB">
        <w:rPr>
          <w:rFonts w:hAnsi="Times New Roman" w:ascii="Times New Roman"/>
        </w:rPr>
        <w:t>mag</w:t>
      </w:r>
      <w:proofErr w:type="spellEnd"/>
      <w:r w:rsidR="006379EB" w:rsidRPr="006379EB">
        <w:rPr>
          <w:rFonts w:hAnsi="Times New Roman" w:ascii="Times New Roman"/>
        </w:rPr>
        <w:t xml:space="preserve">. ekonomskih znanosti iz Osijeka, </w:t>
      </w:r>
      <w:proofErr w:type="spellStart"/>
      <w:r w:rsidR="006379EB" w:rsidRPr="006379EB">
        <w:rPr>
          <w:rFonts w:hAnsi="Times New Roman" w:ascii="Times New Roman"/>
        </w:rPr>
        <w:t>Plješevička</w:t>
      </w:r>
      <w:proofErr w:type="spellEnd"/>
      <w:r w:rsidR="006379EB" w:rsidRPr="006379EB">
        <w:rPr>
          <w:rFonts w:hAnsi="Times New Roman" w:ascii="Times New Roman"/>
        </w:rPr>
        <w:t xml:space="preserve"> 16 E, OIB: 60951188779</w:t>
      </w:r>
      <w:r w:rsidR="006379EB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C54F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5A25E7" w:rsidRPr="005A25E7">
        <w:rPr>
          <w:rFonts w:hAnsi="Times New Roman" w:ascii="Times New Roman"/>
          <w:szCs w:val="24"/>
        </w:rPr>
        <w:t xml:space="preserve">PARKET ŠARČEVIĆ </w:t>
      </w:r>
      <w:proofErr w:type="spellStart"/>
      <w:r w:rsidR="005A25E7" w:rsidRPr="005A25E7">
        <w:rPr>
          <w:rFonts w:hAnsi="Times New Roman" w:ascii="Times New Roman"/>
          <w:szCs w:val="24"/>
        </w:rPr>
        <w:t>d.o.o</w:t>
      </w:r>
      <w:proofErr w:type="spellEnd"/>
      <w:r w:rsidR="005A25E7" w:rsidRPr="005A25E7">
        <w:rPr>
          <w:rFonts w:hAnsi="Times New Roman" w:ascii="Times New Roman"/>
          <w:szCs w:val="24"/>
        </w:rPr>
        <w:t xml:space="preserve">., </w:t>
      </w:r>
      <w:proofErr w:type="spellStart"/>
      <w:r w:rsidR="005A25E7" w:rsidRPr="005A25E7">
        <w:rPr>
          <w:rFonts w:hAnsi="Times New Roman" w:ascii="Times New Roman"/>
          <w:szCs w:val="24"/>
        </w:rPr>
        <w:t>Podstrana</w:t>
      </w:r>
      <w:proofErr w:type="spellEnd"/>
      <w:r w:rsidR="005A25E7" w:rsidRPr="005A25E7">
        <w:rPr>
          <w:rFonts w:hAnsi="Times New Roman" w:ascii="Times New Roman"/>
          <w:szCs w:val="24"/>
        </w:rPr>
        <w:t xml:space="preserve">, </w:t>
      </w:r>
      <w:proofErr w:type="spellStart"/>
      <w:r w:rsidR="005A25E7" w:rsidRPr="005A25E7">
        <w:rPr>
          <w:rFonts w:hAnsi="Times New Roman" w:ascii="Times New Roman"/>
          <w:szCs w:val="24"/>
        </w:rPr>
        <w:t>Gospe</w:t>
      </w:r>
      <w:proofErr w:type="spellEnd"/>
      <w:r w:rsidR="005A25E7" w:rsidRPr="005A25E7">
        <w:rPr>
          <w:rFonts w:hAnsi="Times New Roman" w:ascii="Times New Roman"/>
          <w:szCs w:val="24"/>
        </w:rPr>
        <w:t xml:space="preserve"> U </w:t>
      </w:r>
      <w:proofErr w:type="spellStart"/>
      <w:r w:rsidR="005A25E7" w:rsidRPr="005A25E7">
        <w:rPr>
          <w:rFonts w:hAnsi="Times New Roman" w:ascii="Times New Roman"/>
          <w:szCs w:val="24"/>
        </w:rPr>
        <w:t>Siti</w:t>
      </w:r>
      <w:proofErr w:type="spellEnd"/>
      <w:r w:rsidR="005A25E7" w:rsidRPr="005A25E7">
        <w:rPr>
          <w:rFonts w:hAnsi="Times New Roman" w:ascii="Times New Roman"/>
          <w:szCs w:val="24"/>
        </w:rPr>
        <w:t xml:space="preserve"> 56, OIB: 53998540971. </w:t>
      </w:r>
    </w:p>
    <w:p w:rsidRDefault="005A25E7" w:rsidP="00E808B6" w:rsidR="005A25E7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746793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A25E7"/>
    <w:rsid w:val="005D3FEE"/>
    <w:rsid w:val="005F2028"/>
    <w:rsid w:val="006379EB"/>
    <w:rsid w:val="00651230"/>
    <w:rsid w:val="00661176"/>
    <w:rsid w:val="00687CFB"/>
    <w:rsid w:val="006A3CC1"/>
    <w:rsid w:val="006B4CFA"/>
    <w:rsid w:val="006B5AC1"/>
    <w:rsid w:val="006D3B6A"/>
    <w:rsid w:val="00725021"/>
    <w:rsid w:val="00726BBD"/>
    <w:rsid w:val="007444C4"/>
    <w:rsid w:val="00746793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A248D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83DB2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4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248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3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D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D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D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D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4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248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3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D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D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D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D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St-1113/2015</izvorni_sadrzaj>
    <derivirana_varijabla naziv="DomainObject.Predmet.OznakaBroj_1">St-1113/2015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PARKET-ŠARČEVIĆ društvo s ograničenom odgovornošću za proizvodnju,trgovinu i turizam</izvorni_sadrzaj>
    <derivirana_varijabla naziv="DomainObject.Predmet.ProtustrankaFormated_1">  PARKET-ŠARČEVIĆ društvo s ograničenom odgovornošću za proizvodnju,trgovinu i turizam</derivirana_varijabla>
  </DomainObject.Predmet.ProtustrankaFormated>
  <DomainObject.Predmet.ProtustrankaFormatedOIB>
    <izvorni_sadrzaj>  PARKET-ŠARČEVIĆ društvo s ograničenom odgovornošću za proizvodnju,trgovinu i turizam, OIB 53998540971</izvorni_sadrzaj>
    <derivirana_varijabla naziv="DomainObject.Predmet.ProtustrankaFormatedOIB_1">  PARKET-ŠARČEVIĆ društvo s ograničenom odgovornošću za proizvodnju,trgovinu i turizam, OIB 53998540971</derivirana_varijabla>
  </DomainObject.Predmet.ProtustrankaFormatedOIB>
  <DomainObject.Predmet.ProtustrankaFormatedWithAdress>
    <izvorni_sadrzaj> PARKET-ŠARČEVIĆ društvo s ograničenom odgovornošću za proizvodnju,trgovinu i turizam, Gospe U Siti 56, 21311 Podstrana</izvorni_sadrzaj>
    <derivirana_varijabla naziv="DomainObject.Predmet.ProtustrankaFormatedWithAdress_1"> PARKET-ŠARČEVIĆ društvo s ograničenom odgovornošću za proizvodnju,trgovinu i turizam, Gospe U Siti 56, 21311 Podstrana</derivirana_varijabla>
  </DomainObject.Predmet.ProtustrankaFormatedWithAdress>
  <DomainObject.Predmet.ProtustrankaFormatedWithAdressOIB>
    <izvorni_sadrzaj> PARKET-ŠARČEVIĆ društvo s ograničenom odgovornošću za proizvodnju,trgovinu i turizam, OIB 53998540971, Gospe U Siti 56, 21311 Podstrana</izvorni_sadrzaj>
    <derivirana_varijabla naziv="DomainObject.Predmet.ProtustrankaFormatedWithAdressOIB_1"> PARKET-ŠARČEVIĆ društvo s ograničenom odgovornošću za proizvodnju,trgovinu i turizam, OIB 53998540971, Gospe U Siti 56, 21311 Podstrana</derivirana_varijabla>
  </DomainObject.Predmet.ProtustrankaFormatedWithAdressOIB>
  <DomainObject.Predmet.ProtustrankaWithAdress>
    <izvorni_sadrzaj>PARKET-ŠARČEVIĆ društvo s ograničenom odgovornošću za proizvodnju,trgovinu i turizam Gospe U Siti 56, 21311 Podstrana</izvorni_sadrzaj>
    <derivirana_varijabla naziv="DomainObject.Predmet.ProtustrankaWithAdress_1">PARKET-ŠARČEVIĆ društvo s ograničenom odgovornošću za proizvodnju,trgovinu i turizam Gospe U Siti 56, 21311 Podstrana</derivirana_varijabla>
  </DomainObject.Predmet.ProtustrankaWithAdress>
  <DomainObject.Predmet.ProtustrankaWithAdressOIB>
    <izvorni_sadrzaj>PARKET-ŠARČEVIĆ društvo s ograničenom odgovornošću za proizvodnju,trgovinu i turizam, OIB 53998540971, Gospe U Siti 56, 21311 Podstrana</izvorni_sadrzaj>
    <derivirana_varijabla naziv="DomainObject.Predmet.ProtustrankaWithAdressOIB_1">PARKET-ŠARČEVIĆ društvo s ograničenom odgovornošću za proizvodnju,trgovinu i turizam, OIB 53998540971, Gospe U Siti 56, 21311 Podstrana</derivirana_varijabla>
  </DomainObject.Predmet.ProtustrankaWithAdressOIB>
  <DomainObject.Predmet.ProtustrankaNazivFormated>
    <izvorni_sadrzaj>PARKET-ŠARČEVIĆ društvo s ograničenom odgovornošću za proizvodnju,trgovinu i turizam</izvorni_sadrzaj>
    <derivirana_varijabla naziv="DomainObject.Predmet.ProtustrankaNazivFormated_1">PARKET-ŠARČEVIĆ društvo s ograničenom odgovornošću za proizvodnju,trgovinu i turizam</derivirana_varijabla>
  </DomainObject.Predmet.ProtustrankaNazivFormated>
  <DomainObject.Predmet.ProtustrankaNazivFormatedOIB>
    <izvorni_sadrzaj>PARKET-ŠARČEVIĆ društvo s ograničenom odgovornošću za proizvodnju,trgovinu i turizam, OIB 53998540971</izvorni_sadrzaj>
    <derivirana_varijabla naziv="DomainObject.Predmet.ProtustrankaNazivFormatedOIB_1">PARKET-ŠARČEVIĆ društvo s ograničenom odgovornošću za proizvodnju,trgovinu i turizam, OIB 53998540971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781393.66</izvorni_sadrzaj>
    <derivirana_varijabla naziv="DomainObject.Predmet.TrenutnaVrijednost_1">781393.66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PARKET-ŠARČEVIĆ društvo s ograničenom odgovornošću za proizvodnju,trgovinu i turizam</item>
    </izvorni_sadrzaj>
    <derivirana_varijabla naziv="DomainObject.Predmet.ProtuStrankaListFormated_1">
      <item>PARKET-ŠARČEVIĆ društvo s ograničenom odgovornošću za proizvodnju,trgovinu i turizam</item>
    </derivirana_varijabla>
  </DomainObject.Predmet.ProtuStrankaListFormated>
  <DomainObject.Predmet.ProtuStrankaListFormatedOIB>
    <izvorni_sadrzaj>
      <item>PARKET-ŠARČEVIĆ društvo s ograničenom odgovornošću za proizvodnju,trgovinu i turizam, OIB 53998540971</item>
    </izvorni_sadrzaj>
    <derivirana_varijabla naziv="DomainObject.Predmet.ProtuStrankaListFormatedOIB_1">
      <item>PARKET-ŠARČEVIĆ društvo s ograničenom odgovornošću za proizvodnju,trgovinu i turizam, OIB 53998540971</item>
    </derivirana_varijabla>
  </DomainObject.Predmet.ProtuStrankaListFormatedOIB>
  <DomainObject.Predmet.ProtuStrankaListFormatedWithAdress>
    <izvorni_sadrzaj>
      <item>PARKET-ŠARČEVIĆ društvo s ograničenom odgovornošću za proizvodnju,trgovinu i turizam, Gospe U Siti 56, 21311 Podstrana</item>
    </izvorni_sadrzaj>
    <derivirana_varijabla naziv="DomainObject.Predmet.ProtuStrankaListFormatedWithAdress_1">
      <item>PARKET-ŠARČEVIĆ društvo s ograničenom odgovornošću za proizvodnju,trgovinu i turizam, Gospe U Siti 56, 21311 Podstrana</item>
    </derivirana_varijabla>
  </DomainObject.Predmet.ProtuStrankaListFormatedWithAdress>
  <DomainObject.Predmet.ProtuStrankaListFormatedWithAdressOIB>
    <izvorni_sadrzaj>
      <item>PARKET-ŠARČEVIĆ društvo s ograničenom odgovornošću za proizvodnju,trgovinu i turizam, OIB 53998540971, Gospe U Siti 56, 21311 Podstrana</item>
    </izvorni_sadrzaj>
    <derivirana_varijabla naziv="DomainObject.Predmet.ProtuStrankaListFormatedWithAdressOIB_1">
      <item>PARKET-ŠARČEVIĆ društvo s ograničenom odgovornošću za proizvodnju,trgovinu i turizam, OIB 53998540971, Gospe U Siti 56, 21311 Podstrana</item>
    </derivirana_varijabla>
  </DomainObject.Predmet.ProtuStrankaListFormatedWithAdressOIB>
  <DomainObject.Predmet.ProtuStrankaListNazivFormated>
    <izvorni_sadrzaj>
      <item>PARKET-ŠARČEVIĆ društvo s ograničenom odgovornošću za proizvodnju,trgovinu i turizam</item>
    </izvorni_sadrzaj>
    <derivirana_varijabla naziv="DomainObject.Predmet.ProtuStrankaListNazivFormated_1">
      <item>PARKET-ŠARČEVIĆ društvo s ograničenom odgovornošću za proizvodnju,trgovinu i turizam</item>
    </derivirana_varijabla>
  </DomainObject.Predmet.ProtuStrankaListNazivFormated>
  <DomainObject.Predmet.ProtuStrankaListNazivFormatedOIB>
    <izvorni_sadrzaj>
      <item>PARKET-ŠARČEVIĆ društvo s ograničenom odgovornošću za proizvodnju,trgovinu i turizam, OIB 53998540971</item>
    </izvorni_sadrzaj>
    <derivirana_varijabla naziv="DomainObject.Predmet.ProtuStrankaListNazivFormatedOIB_1">
      <item>PARKET-ŠARČEVIĆ društvo s ograničenom odgovornošću za proizvodnju,trgovinu i turizam, OIB 53998540971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PARKET-ŠARČEVIĆ društvo s ograničenom odgovornošću za proizvodnju,trgovinu i turizam</izvorni_sadrzaj>
    <derivirana_varijabla naziv="DomainObject.Predmet.ProtustrankaIDrugi_1">PARKET-ŠARČEVIĆ društvo s ograničenom odgovornošću za proizvodnju,trgovinu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PARKET-ŠARČEVIĆ društvo s ograničenom odgovornošću za proizvodnju,trgovinu i turizam, OIB 53998540971, Gospe U Siti 56, 21311 Podstrana</izvorni_sadrzaj>
    <derivirana_varijabla naziv="DomainObject.Predmet.ProtustrankaIDrugiAdressOIB_1">PARKET-ŠARČEVIĆ društvo s ograničenom odgovornošću za proizvodnju,trgovinu i turizam, OIB 53998540971, Gospe U Siti 56,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PARKET-ŠARČEVIĆ društvo s ograničenom odgovornošću za proizvodnju,trgovinu i turizam</item>
      <item>FINANCIJSKA AGENCIJA, RC SPLIT</item>
    </izvorni_sadrzaj>
    <derivirana_varijabla naziv="DomainObject.Predmet.SudioniciListNaziv_1">
      <item>PARKET-ŠARČEVIĆ društvo s ograničenom odgovornošću za proizvodnju,trgovinu i turizam</item>
      <item>FINANCIJSKA AGENCIJA, RC SPLIT</item>
    </derivirana_varijabla>
  </DomainObject.Predmet.SudioniciListNaziv>
  <DomainObject.Predmet.SudioniciListAdressOIB>
    <izvorni_sadrzaj>
      <item>PARKET-ŠARČEVIĆ društvo s ograničenom odgovornošću za proizvodnju,trgovinu i turizam, OIB 53998540971, Gospe U Siti 56,21311 Podstrana</item>
      <item>FINANCIJSKA AGENCIJA, RC SPLIT, OIB 85821130368, Mažuranićevo šetalište 24 b,21000 Split</item>
    </izvorni_sadrzaj>
    <derivirana_varijabla naziv="DomainObject.Predmet.SudioniciListAdressOIB_1">
      <item>PARKET-ŠARČEVIĆ društvo s ograničenom odgovornošću za proizvodnju,trgovinu i turizam, OIB 53998540971, Gospe U Siti 56,21311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53998540971</item>
      <item>, OIB 85821130368</item>
    </izvorni_sadrzaj>
    <derivirana_varijabla naziv="DomainObject.Predmet.SudioniciListNazivOIB_1">
      <item>, OIB 53998540971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612</properties:Words>
  <properties:Characters>3347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2016-01-25T09:07:00Z</dcterms:created>
  <dc:creator>Lari Glavaš</dc:creator>
  <cp:lastModifiedBy>Lari Glavaš</cp:lastModifiedBy>
  <cp:lastPrinted>2016-01-25T09:07:00Z</cp:lastPrinted>
  <dcterms:modified xmlns:xsi="http://www.w3.org/2001/XMLSchema-instance" xsi:type="dcterms:W3CDTF">2016-01-25T09:07:00Z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