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b0cd" w14:paraId="17cb0c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43CEF">
        <w:rPr>
          <w:sz w:val="24"/>
        </w:rPr>
        <w:t>237</w:t>
      </w:r>
      <w:r w:rsidR="00AA6849">
        <w:rPr>
          <w:sz w:val="24"/>
        </w:rPr>
        <w:t>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6F20B2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AA6849">
        <w:rPr>
          <w:sz w:val="24"/>
          <w:szCs w:val="24"/>
          <w:lang w:val="pt-BR"/>
        </w:rPr>
        <w:t xml:space="preserve">NOVI POSAO ZA PRIVREMENO ZAPOŠLJAVANJE d.o.o., Zagreb, Martićeva 67, </w:t>
      </w:r>
      <w:proofErr w:type="spellStart"/>
      <w:r w:rsidR="00AA6849">
        <w:rPr>
          <w:sz w:val="24"/>
          <w:szCs w:val="24"/>
        </w:rPr>
        <w:t>OIB</w:t>
      </w:r>
      <w:proofErr w:type="spellEnd"/>
      <w:r w:rsidR="00AA6849">
        <w:rPr>
          <w:sz w:val="24"/>
          <w:szCs w:val="24"/>
        </w:rPr>
        <w:t xml:space="preserve">: </w:t>
      </w:r>
      <w:proofErr w:type="spellStart"/>
      <w:r w:rsidR="00764B8D" w:rsidRPr="00764B8D">
        <w:rPr>
          <w:bCs/>
          <w:sz w:val="24"/>
          <w:szCs w:val="24"/>
        </w:rPr>
        <w:t>26272275566</w:t>
      </w:r>
      <w:proofErr w:type="spellEnd"/>
      <w:r w:rsidR="00764B8D">
        <w:rPr>
          <w:bCs/>
          <w:sz w:val="24"/>
          <w:szCs w:val="24"/>
        </w:rPr>
        <w:t>,</w:t>
      </w:r>
      <w:r w:rsidR="00C57D63" w:rsidRPr="00764B8D">
        <w:rPr>
          <w:sz w:val="24"/>
          <w:szCs w:val="24"/>
        </w:rPr>
        <w:t xml:space="preserve"> </w:t>
      </w:r>
      <w:r w:rsidR="000A56F8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64B8D" w:rsidP="00CF56FE" w:rsidR="00764B8D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926814">
        <w:rPr>
          <w:sz w:val="24"/>
          <w:szCs w:val="24"/>
          <w:lang w:val="pt-BR"/>
        </w:rPr>
        <w:t xml:space="preserve">NOVI POSAO ZA PRIVREMENO ZAPOŠLJAVANJE d.o.o., Zagreb, Martićeva 67, </w:t>
      </w:r>
      <w:proofErr w:type="spellStart"/>
      <w:r w:rsidR="00926814">
        <w:rPr>
          <w:sz w:val="24"/>
          <w:szCs w:val="24"/>
        </w:rPr>
        <w:t>OIB</w:t>
      </w:r>
      <w:proofErr w:type="spellEnd"/>
      <w:r w:rsidR="00926814">
        <w:rPr>
          <w:sz w:val="24"/>
          <w:szCs w:val="24"/>
        </w:rPr>
        <w:t xml:space="preserve">: </w:t>
      </w:r>
      <w:proofErr w:type="spellStart"/>
      <w:r w:rsidR="00926814" w:rsidRPr="00764B8D">
        <w:rPr>
          <w:bCs/>
          <w:sz w:val="24"/>
          <w:szCs w:val="24"/>
        </w:rPr>
        <w:t>26272275566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681C70" w:rsidR="008C6E5D" w:rsidRPr="00D77E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681C70">
        <w:rPr>
          <w:sz w:val="24"/>
          <w:szCs w:val="24"/>
          <w:lang w:val="pt-BR"/>
        </w:rPr>
        <w:t xml:space="preserve">NOVI POSAO ZA PRIVREMENO ZAPOŠLJAVANJE d.o.o., Zagreb, Martićeva 67, </w:t>
      </w:r>
      <w:proofErr w:type="spellStart"/>
      <w:r w:rsidR="00681C70">
        <w:rPr>
          <w:sz w:val="24"/>
          <w:szCs w:val="24"/>
        </w:rPr>
        <w:t>OIB</w:t>
      </w:r>
      <w:proofErr w:type="spellEnd"/>
      <w:r w:rsidR="00681C70">
        <w:rPr>
          <w:sz w:val="24"/>
          <w:szCs w:val="24"/>
        </w:rPr>
        <w:t xml:space="preserve">: </w:t>
      </w:r>
      <w:proofErr w:type="spellStart"/>
      <w:r w:rsidR="00681C70" w:rsidRPr="00764B8D">
        <w:rPr>
          <w:bCs/>
          <w:sz w:val="24"/>
          <w:szCs w:val="24"/>
        </w:rPr>
        <w:t>26272275566</w:t>
      </w:r>
      <w:proofErr w:type="spellEnd"/>
      <w:r w:rsidR="00681C70">
        <w:rPr>
          <w:bCs/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F7F03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6F20B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6F20B2" w:rsidP="006F20B2" w:rsidR="006F20B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6F20B2" w:rsidP="006F20B2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71DD1"/>
    <w:rsid w:val="00082B1E"/>
    <w:rsid w:val="000924C9"/>
    <w:rsid w:val="000A0A61"/>
    <w:rsid w:val="000A19F2"/>
    <w:rsid w:val="000A23AD"/>
    <w:rsid w:val="000A56F8"/>
    <w:rsid w:val="000A6083"/>
    <w:rsid w:val="000B0687"/>
    <w:rsid w:val="000C0D16"/>
    <w:rsid w:val="000C7001"/>
    <w:rsid w:val="000D2F83"/>
    <w:rsid w:val="000D46FB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03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97587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3CEF"/>
    <w:rsid w:val="00352F24"/>
    <w:rsid w:val="003541EE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4618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123A4"/>
    <w:rsid w:val="0052330E"/>
    <w:rsid w:val="00523599"/>
    <w:rsid w:val="0052540F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2C02"/>
    <w:rsid w:val="005F60B9"/>
    <w:rsid w:val="005F6F19"/>
    <w:rsid w:val="0060103C"/>
    <w:rsid w:val="00601070"/>
    <w:rsid w:val="006029DE"/>
    <w:rsid w:val="006031CA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C70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20B2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4B8D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5FD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970A1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26814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2270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A6849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04EE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111A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50C8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75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5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5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5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5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7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5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5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5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5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St-2379/2016-2</izvorni_sadrzaj>
    <derivirana_varijabla naziv="DomainObject.Oznaka_1">St-2379/2016-2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2379</izvorni_sadrzaj>
    <derivirana_varijabla naziv="DomainObject.Predmet.Broj_1">2379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St-2379/2016</izvorni_sadrzaj>
    <derivirana_varijabla naziv="DomainObject.Predmet.OznakaBroj_1">St-2379/2016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POSAO ZA PRIVREMENO ZAPOŠLJAVANJE d.o.o.</izvorni_sadrzaj>
    <derivirana_varijabla naziv="DomainObject.Predmet.ProtustrankaFormated_1">  NOVI POSAO ZA PRIVREMENO ZAPOŠLJAVANJE d.o.o.</derivirana_varijabla>
  </DomainObject.Predmet.ProtustrankaFormated>
  <DomainObject.Predmet.ProtustrankaFormatedOIB>
    <izvorni_sadrzaj>  NOVI POSAO ZA PRIVREMENO ZAPOŠLJAVANJE d.o.o., OIB 26272275566</izvorni_sadrzaj>
    <derivirana_varijabla naziv="DomainObject.Predmet.ProtustrankaFormatedOIB_1">  NOVI POSAO ZA PRIVREMENO ZAPOŠLJAVANJE d.o.o., OIB 26272275566</derivirana_varijabla>
  </DomainObject.Predmet.ProtustrankaFormatedOIB>
  <DomainObject.Predmet.ProtustrankaFormatedWithAdress>
    <izvorni_sadrzaj> NOVI POSAO ZA PRIVREMENO ZAPOŠLJAVANJE d.o.o., Martićeva 67, D-4/22, 10000 Zagreb</izvorni_sadrzaj>
    <derivirana_varijabla naziv="DomainObject.Predmet.ProtustrankaFormatedWithAdress_1"> NOVI POSAO ZA PRIVREMENO ZAPOŠLJAVANJE d.o.o., Martićeva 67, D-4/22, 10000 Zagreb</derivirana_varijabla>
  </DomainObject.Predmet.ProtustrankaFormatedWithAdress>
  <DomainObject.Predmet.ProtustrankaFormatedWithAdressOIB>
    <izvorni_sadrzaj> NOVI POSAO ZA PRIVREMENO ZAPOŠLJAVANJE d.o.o., OIB 26272275566, Martićeva 67, D-4/22, 10000 Zagreb</izvorni_sadrzaj>
    <derivirana_varijabla naziv="DomainObject.Predmet.ProtustrankaFormatedWithAdressOIB_1"> NOVI POSAO ZA PRIVREMENO ZAPOŠLJAVANJE d.o.o., OIB 26272275566, Martićeva 67, D-4/22, 10000 Zagreb</derivirana_varijabla>
  </DomainObject.Predmet.ProtustrankaFormatedWithAdressOIB>
  <DomainObject.Predmet.ProtustrankaWithAdress>
    <izvorni_sadrzaj>NOVI POSAO ZA PRIVREMENO ZAPOŠLJAVANJE d.o.o. Martićeva 67, D-4/22, 10000 Zagreb</izvorni_sadrzaj>
    <derivirana_varijabla naziv="DomainObject.Predmet.ProtustrankaWithAdress_1">NOVI POSAO ZA PRIVREMENO ZAPOŠLJAVANJE d.o.o. Martićeva 67, D-4/22, 10000 Zagreb</derivirana_varijabla>
  </DomainObject.Predmet.ProtustrankaWithAdress>
  <DomainObject.Predmet.ProtustrankaWithAdressOIB>
    <izvorni_sadrzaj>NOVI POSAO ZA PRIVREMENO ZAPOŠLJAVANJE d.o.o., OIB 26272275566, Martićeva 67, D-4/22, 10000 Zagreb</izvorni_sadrzaj>
    <derivirana_varijabla naziv="DomainObject.Predmet.ProtustrankaWithAdressOIB_1">NOVI POSAO ZA PRIVREMENO ZAPOŠLJAVANJE d.o.o., OIB 26272275566, Martićeva 67, D-4/22, 10000 Zagreb</derivirana_varijabla>
  </DomainObject.Predmet.ProtustrankaWithAdressOIB>
  <DomainObject.Predmet.ProtustrankaNazivFormated>
    <izvorni_sadrzaj>NOVI POSAO ZA PRIVREMENO ZAPOŠLJAVANJE d.o.o.</izvorni_sadrzaj>
    <derivirana_varijabla naziv="DomainObject.Predmet.ProtustrankaNazivFormated_1">NOVI POSAO ZA PRIVREMENO ZAPOŠLJAVANJE d.o.o.</derivirana_varijabla>
  </DomainObject.Predmet.ProtustrankaNazivFormated>
  <DomainObject.Predmet.ProtustrankaNazivFormatedOIB>
    <izvorni_sadrzaj>NOVI POSAO ZA PRIVREMENO ZAPOŠLJAVANJE d.o.o., OIB 26272275566</izvorni_sadrzaj>
    <derivirana_varijabla naziv="DomainObject.Predmet.ProtustrankaNazivFormatedOIB_1">NOVI POSAO ZA PRIVREMENO ZAPOŠLJAVANJE d.o.o., OIB 26272275566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POSAO ZA PRIVREMENO ZAPOŠLJAVANJE d.o.o.</item>
    </izvorni_sadrzaj>
    <derivirana_varijabla naziv="DomainObject.Predmet.ProtuStrankaListFormated_1">
      <item>NOVI POSAO ZA PRIVREMENO ZAPOŠLJAVANJE d.o.o.</item>
    </derivirana_varijabla>
  </DomainObject.Predmet.ProtuStrankaListFormated>
  <DomainObject.Predmet.ProtuStrankaListFormatedOIB>
    <izvorni_sadrzaj>
      <item>NOVI POSAO ZA PRIVREMENO ZAPOŠLJAVANJE d.o.o., OIB 26272275566</item>
    </izvorni_sadrzaj>
    <derivirana_varijabla naziv="DomainObject.Predmet.ProtuStrankaListFormatedOIB_1">
      <item>NOVI POSAO ZA PRIVREMENO ZAPOŠLJAVANJE d.o.o., OIB 26272275566</item>
    </derivirana_varijabla>
  </DomainObject.Predmet.ProtuStrankaListFormatedOIB>
  <DomainObject.Predmet.ProtuStrankaListFormatedWithAdress>
    <izvorni_sadrzaj>
      <item>NOVI POSAO ZA PRIVREMENO ZAPOŠLJAVANJE d.o.o., Martićeva 67, D-4/22, 10000 Zagreb</item>
    </izvorni_sadrzaj>
    <derivirana_varijabla naziv="DomainObject.Predmet.ProtuStrankaListFormatedWithAdress_1">
      <item>NOVI POSAO ZA PRIVREMENO ZAPOŠLJAVANJE d.o.o., Martićeva 67, D-4/22, 10000 Zagreb</item>
    </derivirana_varijabla>
  </DomainObject.Predmet.ProtuStrankaListFormatedWithAdress>
  <DomainObject.Predmet.ProtuStrankaListFormatedWithAdressOIB>
    <izvorni_sadrzaj>
      <item>NOVI POSAO ZA PRIVREMENO ZAPOŠLJAVANJE d.o.o., OIB 26272275566, Martićeva 67, D-4/22, 10000 Zagreb</item>
    </izvorni_sadrzaj>
    <derivirana_varijabla naziv="DomainObject.Predmet.ProtuStrankaListFormatedWithAdressOIB_1">
      <item>NOVI POSAO ZA PRIVREMENO ZAPOŠLJAVANJE d.o.o., OIB 26272275566, Martićeva 67, D-4/22, 10000 Zagreb</item>
    </derivirana_varijabla>
  </DomainObject.Predmet.ProtuStrankaListFormatedWithAdressOIB>
  <DomainObject.Predmet.ProtuStrankaListNazivFormated>
    <izvorni_sadrzaj>
      <item>NOVI POSAO ZA PRIVREMENO ZAPOŠLJAVANJE d.o.o.</item>
    </izvorni_sadrzaj>
    <derivirana_varijabla naziv="DomainObject.Predmet.ProtuStrankaListNazivFormated_1">
      <item>NOVI POSAO ZA PRIVREMENO ZAPOŠLJAVANJE d.o.o.</item>
    </derivirana_varijabla>
  </DomainObject.Predmet.ProtuStrankaListNazivFormated>
  <DomainObject.Predmet.ProtuStrankaListNazivFormatedOIB>
    <izvorni_sadrzaj>
      <item>NOVI POSAO ZA PRIVREMENO ZAPOŠLJAVANJE d.o.o., OIB 26272275566</item>
    </izvorni_sadrzaj>
    <derivirana_varijabla naziv="DomainObject.Predmet.ProtuStrankaListNazivFormatedOIB_1">
      <item>NOVI POSAO ZA PRIVREMENO ZAPOŠLJAVANJE d.o.o., OIB 26272275566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St-2379/2016-2</izvorni_sadrzaj>
    <derivirana_varijabla naziv="DomainObject.PoslovniBrojDokumenta_1">St-2379/2016-2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POSAO ZA PRIVREMENO ZAPOŠLJAVANJE d.o.o.</izvorni_sadrzaj>
    <derivirana_varijabla naziv="DomainObject.Predmet.ProtustrankaIDrugi_1">NOVI POSAO ZA PRIVREMENO ZAPOŠLJAVANJE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NOVI POSAO ZA PRIVREMENO ZAPOŠLJAVANJE d.o.o., OIB 26272275566, Martićeva 67, D-4/22, 10000 Zagreb</izvorni_sadrzaj>
    <derivirana_varijabla naziv="DomainObject.Predmet.ProtustrankaIDrugiAdressOIB_1">NOVI POSAO ZA PRIVREMENO ZAPOŠLJAVANJE d.o.o., OIB 26272275566, Martićeva 67, D-4/22,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 POSAO ZA PRIVREMENO ZAPOŠLJAVANJE d.o.o.</item>
    </izvorni_sadrzaj>
    <derivirana_varijabla naziv="DomainObject.Predmet.SudioniciListNaziv_1">
      <item>FINA Regionalni centar Zagreb</item>
      <item>NOVI POSAO ZA PRIVREMENO ZAPOŠLJAVANJE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NOVI POSAO ZA PRIVREMENO ZAPOŠLJAVANJE d.o.o., OIB 26272275566, Martićeva 67, D-4/22,10000 Zagreb</item>
    </izvorni_sadrzaj>
    <derivirana_varijabla naziv="DomainObject.Predmet.SudioniciListAdressOIB_1">
      <item>FINA Regionalni centar Zagreb, OIB 85821130368, Trg svibanjskih žrtava 1995. 1,10000 Zagreb</item>
      <item>NOVI POSAO ZA PRIVREMENO ZAPOŠLJAVANJE d.o.o., OIB 26272275566, Martićeva 67, D-4/22,10000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26272275566</item>
    </izvorni_sadrzaj>
    <derivirana_varijabla naziv="DomainObject.Predmet.SudioniciListNazivOIB_1">
      <item>, OIB 85821130368</item>
      <item>, OIB 26272275566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1432</properties:Characters>
  <properties:Lines>45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2017-02-09T08:51:00Z</dcterms:created>
  <dc:creator>Korisnik</dc:creator>
  <cp:lastModifiedBy>Petra Čiček</cp:lastModifiedBy>
  <cp:lastPrinted>2017-02-09T09:13:00Z</cp:lastPrinted>
  <dcterms:modified xmlns:xsi="http://www.w3.org/2001/XMLSchema-instance" xsi:type="dcterms:W3CDTF">2017-02-09T09:13:00Z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St-2379/2016-2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