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ea44" w14:paraId="599ea44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C833B8">
        <w:t>11</w:t>
      </w:r>
      <w:r w:rsidR="001D0E49">
        <w:t>48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C833B8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REPUBLIKA</w:t>
      </w:r>
      <w:r w:rsidR="003C5692">
        <w:t xml:space="preserve">  </w:t>
      </w:r>
      <w:r w:rsidRPr="001A6A6A">
        <w:t xml:space="preserve">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1D0E49" w:rsidR="001D0E49">
      <w:pPr>
        <w:jc w:val="both"/>
      </w:pPr>
      <w:r w:rsidRPr="0074324A">
        <w:tab/>
      </w:r>
      <w:r w:rsidR="001D0E49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1D0E49">
        <w:t>BIDIA jednostavno društvo s ograničenom odgovornošću za trgovinu i usluge, Ernestinovo, Vladimira Nazora 61</w:t>
      </w:r>
      <w:r w:rsidR="001D0E49" w:rsidRPr="00FA1BFE">
        <w:t>, MBS 0301</w:t>
      </w:r>
      <w:r w:rsidR="001D0E49">
        <w:t>87874</w:t>
      </w:r>
      <w:r w:rsidR="001D0E49" w:rsidRPr="00FA1BFE">
        <w:t xml:space="preserve">, OIB </w:t>
      </w:r>
      <w:r w:rsidR="001D0E49">
        <w:t>54707756012</w:t>
      </w:r>
      <w:r w:rsidR="001D0E49" w:rsidRPr="0041082E">
        <w:t xml:space="preserve">, dana </w:t>
      </w:r>
      <w:r w:rsidR="001D0E49">
        <w:t>19</w:t>
      </w:r>
      <w:r w:rsidR="001D0E49" w:rsidRPr="00CC1B85">
        <w:t xml:space="preserve">. </w:t>
      </w:r>
      <w:r w:rsidR="001D0E49">
        <w:t>rujn</w:t>
      </w:r>
      <w:r w:rsidR="001D0E49" w:rsidRPr="00CC1B85">
        <w:t>a 2018</w:t>
      </w:r>
      <w:r w:rsidR="001D0E49" w:rsidRPr="0041082E">
        <w:t>.</w:t>
      </w:r>
    </w:p>
    <w:p w:rsidRDefault="007A5232" w:rsidP="007A5232" w:rsidR="007A5232">
      <w:pPr>
        <w:jc w:val="both"/>
      </w:pPr>
    </w:p>
    <w:p w:rsidRDefault="00C27734" w:rsidP="00C27734" w:rsidR="00C27734">
      <w:pPr>
        <w:jc w:val="both"/>
      </w:pP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1D0E49">
        <w:t>Ivica Brkić, Ernestinovo, V. Nazora 61</w:t>
      </w:r>
      <w:r w:rsidR="007A5232" w:rsidRPr="007A5232">
        <w:t xml:space="preserve">, OIB </w:t>
      </w:r>
      <w:r w:rsidR="001D0E49">
        <w:t>21336865105</w:t>
      </w:r>
      <w:r w:rsidR="00D17B95">
        <w:t xml:space="preserve">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947F95">
        <w:t>11</w:t>
      </w:r>
      <w:r w:rsidR="00E2017C">
        <w:t>48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550EFA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947F95">
        <w:t>11</w:t>
      </w:r>
      <w:r w:rsidR="00E2017C">
        <w:t>48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E2017C" w:rsidRPr="00E2017C">
        <w:t>Ivica Brkić, Ernestinovo, V. Nazora 61, OIB 21336865105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550EFA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FA0874">
        <w:t>11</w:t>
      </w:r>
      <w:r w:rsidR="00E2017C">
        <w:t>48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87393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FA0874">
        <w:t>11</w:t>
      </w:r>
      <w:r w:rsidR="00E2017C">
        <w:t>48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E2017C" w:rsidRPr="00E2017C">
        <w:t>Ivica Brkić, Ernestinovo, V. Nazora 61, OIB 21336865105</w:t>
      </w:r>
      <w:r w:rsidR="006559AB">
        <w:t xml:space="preserve">, </w:t>
      </w:r>
      <w:r>
        <w:t>te se istoj zabranjuje da tu tražbinu naplati ili inače raspolaže njome.</w:t>
      </w:r>
    </w:p>
    <w:p w:rsidRDefault="009E632C" w:rsidP="00B976DE" w:rsidR="009E632C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E2017C" w:rsidRPr="00E2017C">
        <w:t>BIDIA jednostavno društvo s ograničenom odgovornošću za trgovinu i usluge, Ernestinovo, Vladimira Nazora 61, MBS 030187874, OIB 54707756012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A75BF" w:rsidP="007A75BF" w:rsidR="00B976DE">
      <w:pPr>
        <w:ind w:firstLine="720"/>
        <w:jc w:val="both"/>
      </w:pPr>
      <w:r>
        <w:rPr>
          <w:bCs/>
        </w:rPr>
        <w:t>Predlagatelj FINA je d</w:t>
      </w:r>
      <w:r>
        <w:t xml:space="preserve">ana </w:t>
      </w:r>
      <w:r w:rsidR="00441850">
        <w:t>18</w:t>
      </w:r>
      <w:r>
        <w:t>.0</w:t>
      </w:r>
      <w:r w:rsidR="00FA0874">
        <w:t>9</w:t>
      </w:r>
      <w:r>
        <w:t xml:space="preserve">.2018. podnijela ovom sudu prijedlog za otvaranje stečajnog postupka nad dužnikom </w:t>
      </w:r>
      <w:r w:rsidR="00E2017C" w:rsidRPr="00E2017C">
        <w:t>BIDIA jednostavno društvo s ograničenom odgovornošću za trgovinu i usluge, Ernestinovo, Vladimira Nazora 61, MBS 030187874, OIB 54707756012</w:t>
      </w:r>
      <w:r>
        <w:t>, temeljem odredbe čl. 110. st. 1. Stečajnog zakona (NN 71/15 i 104/17, dalje: SZ)</w:t>
      </w:r>
      <w:r w:rsidR="006F5E4D">
        <w:t>, a rješenjem poslovnog broja 14 St-</w:t>
      </w:r>
      <w:r w:rsidR="00324643">
        <w:t>11</w:t>
      </w:r>
      <w:r w:rsidR="00441850">
        <w:t>48</w:t>
      </w:r>
      <w:r w:rsidR="006F5E4D">
        <w:t>/18-</w:t>
      </w:r>
      <w:r w:rsidR="00324643">
        <w:t>3</w:t>
      </w:r>
      <w:r w:rsidR="006F5E4D">
        <w:t xml:space="preserve"> od </w:t>
      </w:r>
      <w:r w:rsidR="00441850">
        <w:t>19</w:t>
      </w:r>
      <w:r w:rsidR="006F5E4D">
        <w:t>.0</w:t>
      </w:r>
      <w:r w:rsidR="00324643">
        <w:t>9</w:t>
      </w:r>
      <w:r w:rsidR="006F5E4D">
        <w:t>.2018. pokrenut je prethodni postupak.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AF1443">
        <w:t>3</w:t>
      </w:r>
      <w:r>
        <w:t>.500,00 kn za namirenje troškova stečajnog postupka sud je odredio temeljem iznosa minimalne nagrade privremenom stečajnom upravitelju sukladno čl. 94. SZ, te čl. 4. Uredbe o kriterijima i načinu obračuna i plaćanja nagrade stečajnim upraviteljima</w:t>
      </w:r>
      <w:r w:rsidR="00E3600F">
        <w:t xml:space="preserve"> – NN 105/15,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441850">
        <w:t>19</w:t>
      </w:r>
      <w:r w:rsidR="00C833B8" w:rsidRPr="00C833B8">
        <w:t xml:space="preserve">. rujna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441850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441850" w:rsidRPr="00441850">
        <w:t>Ivica Brkić, Ernestinovo, V. Nazora 61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5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C833B8" w:rsidRPr="00C833B8">
      <w:t>11</w:t>
    </w:r>
    <w:r w:rsidR="001D0E49">
      <w:t>48</w:t>
    </w:r>
    <w:r w:rsidR="00C833B8" w:rsidRPr="00C833B8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0E4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4643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1850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A79A3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C7922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5D1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27A2"/>
    <w:rsid w:val="006E3696"/>
    <w:rsid w:val="006F04FB"/>
    <w:rsid w:val="006F1746"/>
    <w:rsid w:val="006F2A70"/>
    <w:rsid w:val="006F35B6"/>
    <w:rsid w:val="006F497C"/>
    <w:rsid w:val="006F597B"/>
    <w:rsid w:val="006F5E4D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232"/>
    <w:rsid w:val="007A5B77"/>
    <w:rsid w:val="007A75BF"/>
    <w:rsid w:val="007B1AEA"/>
    <w:rsid w:val="007B3205"/>
    <w:rsid w:val="007B3691"/>
    <w:rsid w:val="007B4506"/>
    <w:rsid w:val="007B526D"/>
    <w:rsid w:val="007B581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47F95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632C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33B8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25D3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017C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15FC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0874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5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5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5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5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5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St-1148/2018</izvorni_sadrzaj>
    <derivirana_varijabla naziv="DomainObject.Predmet.OznakaBroj_1">St-1148/2018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BIDIA jednostavno društvo s ograničenom odgovornošću za trgovinu i usluge</izvorni_sadrzaj>
    <derivirana_varijabla naziv="DomainObject.Predmet.ProtustrankaFormated_1">  BIDIA jednostavno društvo s ograničenom odgovornošću za trgovinu i usluge</derivirana_varijabla>
  </DomainObject.Predmet.ProtustrankaFormated>
  <DomainObject.Predmet.ProtustrankaFormatedOIB>
    <izvorni_sadrzaj>  BIDIA jednostavno društvo s ograničenom odgovornošću za trgovinu i usluge, OIB 54707756012</izvorni_sadrzaj>
    <derivirana_varijabla naziv="DomainObject.Predmet.ProtustrankaFormatedOIB_1">  BIDIA jednostavno društvo s ograničenom odgovornošću za trgovinu i usluge, OIB 54707756012</derivirana_varijabla>
  </DomainObject.Predmet.ProtustrankaFormatedOIB>
  <DomainObject.Predmet.ProtustrankaFormatedWithAdress>
    <izvorni_sadrzaj> BIDIA jednostavno društvo s ograničenom odgovornošću za trgovinu i usluge, Vladimira Nazora 61, 31216 Ernestinovo</izvorni_sadrzaj>
    <derivirana_varijabla naziv="DomainObject.Predmet.ProtustrankaFormatedWithAdress_1"> BIDIA jednostavno društvo s ograničenom odgovornošću za trgovinu i usluge, Vladimira Nazora 61, 31216 Ernestinovo</derivirana_varijabla>
  </DomainObject.Predmet.ProtustrankaFormatedWithAdress>
  <DomainObject.Predmet.ProtustrankaFormatedWithAdressOIB>
    <izvorni_sadrzaj> BIDIA jednostavno društvo s ograničenom odgovornošću za trgovinu i usluge, OIB 54707756012, Vladimira Nazora 61, 31216 Ernestinovo</izvorni_sadrzaj>
    <derivirana_varijabla naziv="DomainObject.Predmet.ProtustrankaFormatedWithAdressOIB_1"> BIDIA jednostavno društvo s ograničenom odgovornošću za trgovinu i usluge, OIB 54707756012, Vladimira Nazora 61, 31216 Ernestinovo</derivirana_varijabla>
  </DomainObject.Predmet.ProtustrankaFormatedWithAdressOIB>
  <DomainObject.Predmet.ProtustrankaWithAdress>
    <izvorni_sadrzaj>BIDIA jednostavno društvo s ograničenom odgovornošću za trgovinu i usluge Vladimira Nazora 61, 31216 Ernestinovo</izvorni_sadrzaj>
    <derivirana_varijabla naziv="DomainObject.Predmet.ProtustrankaWithAdress_1">BIDIA jednostavno društvo s ograničenom odgovornošću za trgovinu i usluge Vladimira Nazora 61, 31216 Ernestinovo</derivirana_varijabla>
  </DomainObject.Predmet.ProtustrankaWithAdress>
  <DomainObject.Predmet.ProtustrankaWithAdressOIB>
    <izvorni_sadrzaj>BIDIA jednostavno društvo s ograničenom odgovornošću za trgovinu i usluge, OIB 54707756012, Vladimira Nazora 61, 31216 Ernestinovo</izvorni_sadrzaj>
    <derivirana_varijabla naziv="DomainObject.Predmet.ProtustrankaWithAdressOIB_1">BIDIA jednostavno društvo s ograničenom odgovornošću za trgovinu i usluge, OIB 54707756012, Vladimira Nazora 61, 31216 Ernestinovo</derivirana_varijabla>
  </DomainObject.Predmet.ProtustrankaWithAdressOIB>
  <DomainObject.Predmet.ProtustrankaNazivFormated>
    <izvorni_sadrzaj>BIDIA jednostavno društvo s ograničenom odgovornošću za trgovinu i usluge</izvorni_sadrzaj>
    <derivirana_varijabla naziv="DomainObject.Predmet.ProtustrankaNazivFormated_1">BIDIA jednostavno društvo s ograničenom odgovornošću za trgovinu i usluge</derivirana_varijabla>
  </DomainObject.Predmet.ProtustrankaNazivFormated>
  <DomainObject.Predmet.ProtustrankaNazivFormatedOIB>
    <izvorni_sadrzaj>BIDIA jednostavno društvo s ograničenom odgovornošću za trgovinu i usluge, OIB 54707756012</izvorni_sadrzaj>
    <derivirana_varijabla naziv="DomainObject.Predmet.ProtustrankaNazivFormatedOIB_1">BIDIA jednostavno društvo s ograničenom odgovornošću za trgovinu i usluge, OIB 54707756012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BIDIA jednostavno društvo s ograničenom odgovornošću za trgovinu i usluge</item>
    </izvorni_sadrzaj>
    <derivirana_varijabla naziv="DomainObject.Predmet.ProtuStrankaListFormated_1">
      <item>BIDIA jednostavno društvo s ograničenom odgovornošću za trgovinu i usluge</item>
    </derivirana_varijabla>
  </DomainObject.Predmet.ProtuStrankaListFormated>
  <DomainObject.Predmet.ProtuStrankaListFormatedOIB>
    <izvorni_sadrzaj>
      <item>BIDIA jednostavno društvo s ograničenom odgovornošću za trgovinu i usluge, OIB 54707756012</item>
    </izvorni_sadrzaj>
    <derivirana_varijabla naziv="DomainObject.Predmet.ProtuStrankaListFormatedOIB_1">
      <item>BIDIA jednostavno društvo s ograničenom odgovornošću za trgovinu i usluge, OIB 54707756012</item>
    </derivirana_varijabla>
  </DomainObject.Predmet.ProtuStrankaListFormatedOIB>
  <DomainObject.Predmet.ProtuStrankaListFormatedWithAdress>
    <izvorni_sadrzaj>
      <item>BIDIA jednostavno društvo s ograničenom odgovornošću za trgovinu i usluge, Vladimira Nazora 61, 31216 Ernestinovo</item>
    </izvorni_sadrzaj>
    <derivirana_varijabla naziv="DomainObject.Predmet.ProtuStrankaListFormatedWithAdress_1">
      <item>BIDIA jednostavno društvo s ograničenom odgovornošću za trgovinu i usluge, Vladimira Nazora 61, 31216 Ernestinovo</item>
    </derivirana_varijabla>
  </DomainObject.Predmet.ProtuStrankaListFormatedWithAdress>
  <DomainObject.Predmet.ProtuStrankaListFormatedWithAdressOIB>
    <izvorni_sadrzaj>
      <item>BIDIA jednostavno društvo s ograničenom odgovornošću za trgovinu i usluge, OIB 54707756012, Vladimira Nazora 61, 31216 Ernestinovo</item>
    </izvorni_sadrzaj>
    <derivirana_varijabla naziv="DomainObject.Predmet.ProtuStrankaListFormatedWithAdressOIB_1">
      <item>BIDIA jednostavno društvo s ograničenom odgovornošću za trgovinu i usluge, OIB 54707756012, Vladimira Nazora 61, 31216 Ernestinovo</item>
    </derivirana_varijabla>
  </DomainObject.Predmet.ProtuStrankaListFormatedWithAdressOIB>
  <DomainObject.Predmet.ProtuStrankaListNazivFormated>
    <izvorni_sadrzaj>
      <item>BIDIA jednostavno društvo s ograničenom odgovornošću za trgovinu i usluge</item>
    </izvorni_sadrzaj>
    <derivirana_varijabla naziv="DomainObject.Predmet.ProtuStrankaListNazivFormated_1">
      <item>BIDIA jednostavno društvo s ograničenom odgovornošću za trgovinu i usluge</item>
    </derivirana_varijabla>
  </DomainObject.Predmet.ProtuStrankaListNazivFormated>
  <DomainObject.Predmet.ProtuStrankaListNazivFormatedOIB>
    <izvorni_sadrzaj>
      <item>BIDIA jednostavno društvo s ograničenom odgovornošću za trgovinu i usluge, OIB 54707756012</item>
    </izvorni_sadrzaj>
    <derivirana_varijabla naziv="DomainObject.Predmet.ProtuStrankaListNazivFormatedOIB_1">
      <item>BIDIA jednostavno društvo s ograničenom odgovornošću za trgovinu i usluge, OIB 54707756012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BIDIA jednostavno društvo s ograničenom odgovornošću za trgovinu i usluge</izvorni_sadrzaj>
    <derivirana_varijabla naziv="DomainObject.Predmet.ProtustrankaIDrugi_1">BIDIA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BIDIA jednostavno društvo s ograničenom odgovornošću za trgovinu i usluge, OIB 54707756012, Vladimira Nazora 61, 31216 Ernestinovo</izvorni_sadrzaj>
    <derivirana_varijabla naziv="DomainObject.Predmet.ProtustrankaIDrugiAdressOIB_1">BIDIA jednostavno društvo s ograničenom odgovornošću za trgovinu i usluge, OIB 54707756012, Vladimira Nazora 61, 31216 Ernestinovo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BIDIA jednostavno društvo s ograničenom odgovornošću za trgovinu i usluge</item>
    </izvorni_sadrzaj>
    <derivirana_varijabla naziv="DomainObject.Predmet.SudioniciListNaziv_1">
      <item>FINA RC OSIJEK</item>
      <item>BIDIA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BIDIA jednostavno društvo s ograničenom odgovornošću za trgovinu i usluge, OIB 54707756012, Vladimira Nazora 61,31216 Ernestinovo</item>
    </izvorni_sadrzaj>
    <derivirana_varijabla naziv="DomainObject.Predmet.SudioniciListAdressOIB_1">
      <item>FINA RC OSIJEK, OIB 85821130368</item>
      <item>BIDIA jednostavno društvo s ograničenom odgovornošću za trgovinu i usluge, OIB 54707756012, Vladimira Nazora 61,31216 Ernestinovo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54707756012</item>
    </izvorni_sadrzaj>
    <derivirana_varijabla naziv="DomainObject.Predmet.SudioniciListNazivOIB_1">
      <item>, OIB 85821130368</item>
      <item>, OIB 54707756012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50042-0F43-4F59-86F5-3C72DC3CA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674</properties:Words>
  <properties:Characters>3567</properties:Characters>
  <properties:Lines>92</properties:Lines>
  <properties:Paragraphs>31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2018-09-06T10:03:00Z</cp:lastPrinted>
  <dcterms:modified xmlns:xsi="http://www.w3.org/2001/XMLSchema-instance" xsi:type="dcterms:W3CDTF">2018-09-19T11:22:00Z</dcterms:modified>
  <cp:revision>32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