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d299" w14:paraId="13cd299" w:rsidRDefault="00B034D0" w:rsidP="00B034D0" w:rsidR="00B034D0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812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B034D0" w:rsidP="00B034D0" w:rsidR="00B034D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034D0" w:rsidP="00B034D0" w:rsidR="00B034D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B034D0" w:rsidP="00B034D0" w:rsidR="00B034D0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B034D0" w:rsidP="00B034D0" w:rsidR="00B034D0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B034D0" w:rsidP="00B034D0" w:rsidR="00B034D0">
      <w:pPr>
        <w:rPr>
          <w:szCs w:val="24"/>
        </w:rPr>
      </w:pPr>
    </w:p>
    <w:p w:rsidRDefault="00B034D0" w:rsidP="00B034D0" w:rsidR="00B034D0">
      <w:pPr>
        <w:rPr>
          <w:szCs w:val="24"/>
        </w:rPr>
      </w:pPr>
    </w:p>
    <w:p w:rsidRDefault="00B034D0" w:rsidP="00B034D0" w:rsidR="00B034D0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B034D0" w:rsidP="00B034D0" w:rsidR="00B034D0">
      <w:pPr>
        <w:rPr>
          <w:szCs w:val="24"/>
        </w:rPr>
      </w:pPr>
    </w:p>
    <w:p w:rsidRDefault="00B034D0" w:rsidP="00B034D0" w:rsidR="00B034D0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B034D0" w:rsidP="00B034D0" w:rsidR="00B034D0">
      <w:pPr>
        <w:rPr>
          <w:szCs w:val="24"/>
        </w:rPr>
      </w:pPr>
    </w:p>
    <w:p w:rsidRDefault="00B034D0" w:rsidP="00B034D0" w:rsidR="00B034D0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LIMA USLUGE j.d.o.o., Donja Rijeka, Rijeka 132</w:t>
      </w:r>
      <w:r>
        <w:t xml:space="preserve">, </w:t>
      </w:r>
      <w:r>
        <w:t xml:space="preserve">OIB: 24467177728, </w:t>
      </w:r>
      <w:r>
        <w:t>dana 04. ožujka 2016. godine</w:t>
      </w:r>
    </w:p>
    <w:p w:rsidRDefault="00B034D0" w:rsidP="00B034D0" w:rsidR="00B034D0">
      <w:pPr>
        <w:jc w:val="both"/>
      </w:pPr>
    </w:p>
    <w:p w:rsidRDefault="00B034D0" w:rsidP="00B034D0" w:rsidR="00B034D0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B034D0" w:rsidP="00B034D0" w:rsidR="00B034D0">
      <w:pPr>
        <w:rPr>
          <w:szCs w:val="24"/>
        </w:rPr>
      </w:pPr>
    </w:p>
    <w:p w:rsidRDefault="00B034D0" w:rsidP="00B034D0" w:rsidR="00B034D0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LIMA USLUGE j.d.o.o., Donja Rijeka, Rijeka 132, OIB: 24467177728</w:t>
      </w:r>
      <w:r>
        <w:rPr>
          <w:szCs w:val="24"/>
        </w:rPr>
        <w:t>, s danom 04. ožujka 2016. u 13,00 sati.</w:t>
      </w:r>
    </w:p>
    <w:p w:rsidRDefault="00B034D0" w:rsidP="00B034D0" w:rsidR="00B034D0">
      <w:pPr>
        <w:jc w:val="both"/>
        <w:rPr>
          <w:szCs w:val="24"/>
        </w:rPr>
      </w:pPr>
    </w:p>
    <w:p w:rsidRDefault="00B034D0" w:rsidP="00B034D0" w:rsidR="00B034D0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LIMA USLUGE j.d.o.o., Donja Rijeka, Rijeka 132, OIB: 24467177728.</w:t>
      </w:r>
    </w:p>
    <w:p w:rsidRDefault="00B034D0" w:rsidP="00B034D0" w:rsidR="00B034D0">
      <w:pPr>
        <w:jc w:val="both"/>
      </w:pPr>
    </w:p>
    <w:p w:rsidRDefault="00B034D0" w:rsidP="00B034D0" w:rsidR="00B034D0">
      <w:pPr>
        <w:jc w:val="both"/>
      </w:pPr>
      <w:r>
        <w:tab/>
        <w:t xml:space="preserve">III Za stečajnog upravitelja imenuje se Dinka Trumbić, </w:t>
      </w:r>
      <w:proofErr w:type="spellStart"/>
      <w:r>
        <w:t>Lovretska</w:t>
      </w:r>
      <w:proofErr w:type="spellEnd"/>
      <w:r>
        <w:t xml:space="preserve"> 10, Split, OIB: 43468134790. </w:t>
      </w:r>
    </w:p>
    <w:p w:rsidRDefault="00B034D0" w:rsidP="00B034D0" w:rsidR="00B034D0">
      <w:pPr>
        <w:jc w:val="both"/>
        <w:rPr>
          <w:color w:val="FF0000"/>
        </w:rPr>
      </w:pPr>
    </w:p>
    <w:p w:rsidRDefault="00B034D0" w:rsidP="00B034D0" w:rsidR="00B034D0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B034D0" w:rsidP="00B034D0" w:rsidR="00B034D0">
      <w:pPr>
        <w:jc w:val="both"/>
        <w:rPr>
          <w:szCs w:val="24"/>
        </w:rPr>
      </w:pPr>
    </w:p>
    <w:p w:rsidRDefault="00B034D0" w:rsidP="00B034D0" w:rsidR="00B034D0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LIMA USLUGE j.d.o.o., Donja Rijeka, Rijeka 132, OIB: 24467177728</w:t>
      </w:r>
      <w:r>
        <w:rPr>
          <w:szCs w:val="24"/>
        </w:rPr>
        <w:t>, bit će brisan iz sudskog registra.</w:t>
      </w:r>
    </w:p>
    <w:p w:rsidRDefault="00B034D0" w:rsidP="00B034D0" w:rsidR="00B034D0">
      <w:pPr>
        <w:rPr>
          <w:szCs w:val="24"/>
        </w:rPr>
      </w:pPr>
    </w:p>
    <w:p w:rsidRDefault="00B034D0" w:rsidP="00B034D0" w:rsidR="00B034D0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B034D0" w:rsidP="00B034D0" w:rsidR="00B034D0">
      <w:pPr>
        <w:rPr>
          <w:szCs w:val="24"/>
        </w:rPr>
      </w:pPr>
    </w:p>
    <w:p w:rsidRDefault="00B034D0" w:rsidP="00B034D0" w:rsidR="00B034D0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16</w:t>
      </w:r>
      <w:r>
        <w:rPr>
          <w:szCs w:val="24"/>
        </w:rPr>
        <w:t xml:space="preserve">. </w:t>
      </w:r>
      <w:r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B034D0" w:rsidP="00B034D0" w:rsidR="00B034D0">
      <w:pPr>
        <w:rPr>
          <w:szCs w:val="24"/>
        </w:rPr>
      </w:pPr>
    </w:p>
    <w:p w:rsidRDefault="00B034D0" w:rsidP="00B034D0" w:rsidR="00B034D0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B034D0" w:rsidP="00B034D0" w:rsidR="00B034D0">
      <w:pPr>
        <w:rPr>
          <w:szCs w:val="24"/>
        </w:rPr>
      </w:pPr>
    </w:p>
    <w:p w:rsidRDefault="00B034D0" w:rsidP="00B034D0" w:rsidR="00B034D0">
      <w:pPr>
        <w:rPr>
          <w:szCs w:val="24"/>
        </w:rPr>
      </w:pPr>
    </w:p>
    <w:p w:rsidRDefault="00B034D0" w:rsidP="00B034D0" w:rsidR="00B034D0">
      <w:pPr>
        <w:jc w:val="center"/>
        <w:rPr>
          <w:szCs w:val="24"/>
        </w:rPr>
      </w:pPr>
      <w:r>
        <w:rPr>
          <w:szCs w:val="24"/>
        </w:rPr>
        <w:t>U Varaždinu, 04. ožujka 2016.</w:t>
      </w:r>
    </w:p>
    <w:p w:rsidRDefault="00B034D0" w:rsidP="00B034D0" w:rsidR="00B034D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B034D0" w:rsidP="00B034D0" w:rsidR="00B034D0">
      <w:pPr>
        <w:rPr>
          <w:szCs w:val="24"/>
        </w:rPr>
      </w:pPr>
      <w:r>
        <w:rPr>
          <w:szCs w:val="24"/>
        </w:rPr>
        <w:t xml:space="preserve">     </w:t>
      </w:r>
    </w:p>
    <w:p w:rsidRDefault="00B034D0" w:rsidP="00B034D0" w:rsidR="00B034D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B034D0" w:rsidP="00B034D0" w:rsidR="00B034D0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B034D0" w:rsidP="00B034D0" w:rsidR="00B034D0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B034D0" w:rsidP="00B034D0" w:rsidR="00B034D0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B034D0" w:rsidP="00B034D0" w:rsidR="00B034D0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B034D0" w:rsidP="00B034D0" w:rsidR="00B034D0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B034D0" w:rsidP="00B034D0" w:rsidR="00B034D0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034D0" w:rsidP="00B034D0" w:rsidR="00B034D0">
      <w:pPr>
        <w:rPr>
          <w:szCs w:val="24"/>
        </w:rPr>
      </w:pPr>
    </w:p>
    <w:p w:rsidRDefault="00B034D0" w:rsidP="00B034D0" w:rsidR="00B034D0">
      <w:pPr>
        <w:rPr>
          <w:szCs w:val="24"/>
        </w:rPr>
      </w:pPr>
    </w:p>
    <w:p w:rsidRDefault="00B034D0" w:rsidP="00B034D0" w:rsidR="00B034D0">
      <w:pPr>
        <w:rPr>
          <w:szCs w:val="24"/>
        </w:rPr>
      </w:pPr>
      <w:r>
        <w:rPr>
          <w:szCs w:val="24"/>
        </w:rPr>
        <w:t>DNA:</w:t>
      </w:r>
    </w:p>
    <w:p w:rsidRDefault="00B034D0" w:rsidP="00B034D0" w:rsidR="00B034D0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B034D0" w:rsidP="00B034D0" w:rsidR="00B034D0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B034D0" w:rsidP="00B034D0" w:rsidR="00B034D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LIMA USLUGE j.d.o.o., Donja Rijeka, Rijeka 132, OIB: 24467177728</w:t>
      </w:r>
    </w:p>
    <w:p w:rsidRDefault="00B034D0" w:rsidP="00B034D0" w:rsidR="00B034D0">
      <w:pPr>
        <w:numPr>
          <w:ilvl w:val="0"/>
          <w:numId w:val="47"/>
        </w:numPr>
        <w:rPr>
          <w:szCs w:val="24"/>
        </w:rPr>
      </w:pPr>
      <w:r>
        <w:t xml:space="preserve">Direktor dužnika Zdenko </w:t>
      </w:r>
      <w:proofErr w:type="spellStart"/>
      <w:r>
        <w:t>Čevisek</w:t>
      </w:r>
      <w:proofErr w:type="spellEnd"/>
      <w:r>
        <w:t>, Donja Rijeka, Donja Rijeka 132</w:t>
      </w:r>
    </w:p>
    <w:p w:rsidRDefault="00B034D0" w:rsidP="00B034D0" w:rsidR="00B034D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B034D0" w:rsidP="00B034D0" w:rsidR="00B034D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B034D0" w:rsidP="00B034D0" w:rsidR="00B034D0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Dinka </w:t>
      </w:r>
      <w:proofErr w:type="spellStart"/>
      <w:r>
        <w:t>Trubić</w:t>
      </w:r>
      <w:proofErr w:type="spellEnd"/>
      <w:r>
        <w:t xml:space="preserve">, </w:t>
      </w:r>
      <w:proofErr w:type="spellStart"/>
      <w:r>
        <w:t>Lovretska</w:t>
      </w:r>
      <w:proofErr w:type="spellEnd"/>
      <w:r>
        <w:t xml:space="preserve"> 10, Split</w:t>
      </w:r>
    </w:p>
    <w:p w:rsidRDefault="00B034D0" w:rsidP="00B034D0" w:rsidR="00B034D0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B034D0" w:rsidP="00B034D0" w:rsidR="00B034D0">
      <w:pPr>
        <w:rPr>
          <w:szCs w:val="24"/>
        </w:rPr>
      </w:pPr>
    </w:p>
    <w:p w:rsidRDefault="00B034D0" w:rsidP="00B034D0" w:rsidR="00B034D0">
      <w:pPr>
        <w:rPr>
          <w:szCs w:val="24"/>
        </w:rPr>
      </w:pPr>
    </w:p>
    <w:p w:rsidRDefault="00B034D0" w:rsidP="00B034D0" w:rsidR="00B034D0">
      <w:pPr>
        <w:rPr>
          <w:szCs w:val="24"/>
        </w:rPr>
      </w:pPr>
    </w:p>
    <w:p w:rsidRDefault="00B034D0" w:rsidP="00B034D0" w:rsidR="00B034D0">
      <w:pPr>
        <w:rPr>
          <w:szCs w:val="24"/>
        </w:rPr>
      </w:pPr>
    </w:p>
    <w:p w:rsidRDefault="00B034D0" w:rsidP="00B034D0" w:rsidR="00B034D0">
      <w:pPr>
        <w:rPr>
          <w:szCs w:val="24"/>
        </w:rPr>
      </w:pPr>
    </w:p>
    <w:p w:rsidRDefault="00B034D0" w:rsidP="00B034D0" w:rsidR="00B034D0"/>
    <w:p w:rsidRDefault="00B034D0" w:rsidP="00B034D0" w:rsidR="00B034D0"/>
    <w:p w:rsidRDefault="00B034D0" w:rsidP="00B034D0" w:rsidR="00B034D0"/>
    <w:p w:rsidRDefault="00B034D0" w:rsidP="00B034D0" w:rsidR="00B034D0"/>
    <w:p w:rsidRDefault="00B034D0" w:rsidP="00B034D0" w:rsidR="00B034D0"/>
    <w:p w:rsidRDefault="00DA0242" w:rsidP="00B034D0" w:rsidR="00DA0242" w:rsidRPr="00B034D0"/>
    <w:sectPr w:rsidSect="00EB0D4C" w:rsidR="00DA0242" w:rsidRPr="00B034D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4D0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034D0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034D0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903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St-812/2015-5</izvorni_sadrzaj>
    <derivirana_varijabla naziv="DomainObject.Oznaka_1">St-812/2015-5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St-812/2015</izvorni_sadrzaj>
    <derivirana_varijabla naziv="DomainObject.Predmet.OznakaBroj_1">St-812/2015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LIMA USLUGE jednostavno društvo s ograničenom odgovornošću za ugostiteljstvo, građevinarstvo i trgovinu</izvorni_sadrzaj>
    <derivirana_varijabla naziv="DomainObject.Predmet.ProtustrankaFormated_1">  LIMA USLUGE jednostavno društvo s ograničenom odgovornošću za ugostiteljstvo, građevinarstvo i trgovinu</derivirana_varijabla>
  </DomainObject.Predmet.ProtustrankaFormated>
  <DomainObject.Predmet.ProtustrankaFormatedOIB>
    <izvorni_sadrzaj>  LIMA USLUGE jednostavno društvo s ograničenom odgovornošću za ugostiteljstvo, građevinarstvo i trgovinu, OIB 24467177728</izvorni_sadrzaj>
    <derivirana_varijabla naziv="DomainObject.Predmet.ProtustrankaFormatedOIB_1">  LIMA USLUGE jednostavno društvo s ograničenom odgovornošću za ugostiteljstvo, građevinarstvo i trgovinu, OIB 24467177728</derivirana_varijabla>
  </DomainObject.Predmet.ProtustrankaFormatedOIB>
  <DomainObject.Predmet.ProtustrankaFormatedWithAdress>
    <izvorni_sadrzaj> LIMA USLUGE jednostavno društvo s ograničenom odgovornošću za ugostiteljstvo, građevinarstvo i trgovinu, Donja Rijeka 132, 48268 Donja Rijeka</izvorni_sadrzaj>
    <derivirana_varijabla naziv="DomainObject.Predmet.ProtustrankaFormatedWithAdress_1"> LIMA USLUGE jednostavno društvo s ograničenom odgovornošću za ugostiteljstvo, građevinarstvo i trgovinu, Donja Rijeka 132, 48268 Donja Rijeka</derivirana_varijabla>
  </DomainObject.Predmet.ProtustrankaFormatedWithAdress>
  <DomainObject.Predmet.ProtustrankaFormatedWithAdressOIB>
    <izvorni_sadrzaj> LIMA USLUGE jednostavno društvo s ograničenom odgovornošću za ugostiteljstvo, građevinarstvo i trgovinu, OIB 24467177728, Donja Rijeka 132, 48268 Donja Rijeka</izvorni_sadrzaj>
    <derivirana_varijabla naziv="DomainObject.Predmet.ProtustrankaFormatedWithAdressOIB_1"> LIMA USLUGE jednostavno društvo s ograničenom odgovornošću za ugostiteljstvo, građevinarstvo i trgovinu, OIB 24467177728, Donja Rijeka 132, 48268 Donja Rijeka</derivirana_varijabla>
  </DomainObject.Predmet.ProtustrankaFormatedWithAdressOIB>
  <DomainObject.Predmet.ProtustrankaWithAdress>
    <izvorni_sadrzaj>LIMA USLUGE jednostavno društvo s ograničenom odgovornošću za ugostiteljstvo, građevinarstvo i trgovinu Donja Rijeka 132, 48268 Donja Rijeka</izvorni_sadrzaj>
    <derivirana_varijabla naziv="DomainObject.Predmet.ProtustrankaWithAdress_1">LIMA USLUGE jednostavno društvo s ograničenom odgovornošću za ugostiteljstvo, građevinarstvo i trgovinu Donja Rijeka 132, 48268 Donja Rijeka</derivirana_varijabla>
  </DomainObject.Predmet.ProtustrankaWithAdress>
  <DomainObject.Predmet.ProtustrankaWithAdressOIB>
    <izvorni_sadrzaj>LIMA USLUGE jednostavno društvo s ograničenom odgovornošću za ugostiteljstvo, građevinarstvo i trgovinu, OIB 24467177728, Donja Rijeka 132, 48268 Donja Rijeka</izvorni_sadrzaj>
    <derivirana_varijabla naziv="DomainObject.Predmet.ProtustrankaWithAdressOIB_1">LIMA USLUGE jednostavno društvo s ograničenom odgovornošću za ugostiteljstvo, građevinarstvo i trgovinu, OIB 24467177728, Donja Rijeka 132, 48268 Donja Rijeka</derivirana_varijabla>
  </DomainObject.Predmet.ProtustrankaWithAdressOIB>
  <DomainObject.Predmet.ProtustrankaNazivFormated>
    <izvorni_sadrzaj>LIMA USLUGE jednostavno društvo s ograničenom odgovornošću za ugostiteljstvo, građevinarstvo i trgovinu</izvorni_sadrzaj>
    <derivirana_varijabla naziv="DomainObject.Predmet.ProtustrankaNazivFormated_1">LIMA USLUGE jednostavno društvo s ograničenom odgovornošću za ugostiteljstvo, građevinarstvo i trgovinu</derivirana_varijabla>
  </DomainObject.Predmet.ProtustrankaNazivFormated>
  <DomainObject.Predmet.ProtustrankaNazivFormatedOIB>
    <izvorni_sadrzaj>LIMA USLUGE jednostavno društvo s ograničenom odgovornošću za ugostiteljstvo, građevinarstvo i trgovinu, OIB 24467177728</izvorni_sadrzaj>
    <derivirana_varijabla naziv="DomainObject.Predmet.ProtustrankaNazivFormatedOIB_1">LIMA USLUGE jednostavno društvo s ograničenom odgovornošću za ugostiteljstvo, građevinarstvo i trgovinu, OIB 24467177728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19423.72</izvorni_sadrzaj>
    <derivirana_varijabla naziv="DomainObject.Predmet.TrenutnaVrijednost_1">19423.72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LIMA USLUGE jednostavno društvo s ograničenom odgovornošću za ugostiteljstvo, građevinarstvo i trgovinu</item>
    </izvorni_sadrzaj>
    <derivirana_varijabla naziv="DomainObject.Predmet.ProtuStrankaListFormated_1">
      <item>LIMA USLUGE jednostavno društvo s ograničenom odgovornošću za ugostiteljstvo, građevinarstvo i trgovinu</item>
    </derivirana_varijabla>
  </DomainObject.Predmet.ProtuStrankaListFormated>
  <DomainObject.Predmet.ProtuStrankaListFormatedOIB>
    <izvorni_sadrzaj>
      <item>LIMA USLUGE jednostavno društvo s ograničenom odgovornošću za ugostiteljstvo, građevinarstvo i trgovinu, OIB 24467177728</item>
    </izvorni_sadrzaj>
    <derivirana_varijabla naziv="DomainObject.Predmet.ProtuStrankaListFormatedOIB_1">
      <item>LIMA USLUGE jednostavno društvo s ograničenom odgovornošću za ugostiteljstvo, građevinarstvo i trgovinu, OIB 24467177728</item>
    </derivirana_varijabla>
  </DomainObject.Predmet.ProtuStrankaListFormatedOIB>
  <DomainObject.Predmet.ProtuStrankaListFormatedWithAdress>
    <izvorni_sadrzaj>
      <item>LIMA USLUGE jednostavno društvo s ograničenom odgovornošću za ugostiteljstvo, građevinarstvo i trgovinu, Donja Rijeka 132, 48268 Donja Rijeka</item>
    </izvorni_sadrzaj>
    <derivirana_varijabla naziv="DomainObject.Predmet.ProtuStrankaListFormatedWithAdress_1">
      <item>LIMA USLUGE jednostavno društvo s ograničenom odgovornošću za ugostiteljstvo, građevinarstvo i trgovinu, Donja Rijeka 132, 48268 Donja Rijeka</item>
    </derivirana_varijabla>
  </DomainObject.Predmet.ProtuStrankaListFormatedWithAdress>
  <DomainObject.Predmet.ProtuStrankaListFormatedWithAdressOIB>
    <izvorni_sadrzaj>
      <item>LIMA USLUGE jednostavno društvo s ograničenom odgovornošću za ugostiteljstvo, građevinarstvo i trgovinu, OIB 24467177728, Donja Rijeka 132, 48268 Donja Rijeka</item>
    </izvorni_sadrzaj>
    <derivirana_varijabla naziv="DomainObject.Predmet.ProtuStrankaListFormatedWithAdressOIB_1">
      <item>LIMA USLUGE jednostavno društvo s ograničenom odgovornošću za ugostiteljstvo, građevinarstvo i trgovinu, OIB 24467177728, Donja Rijeka 132, 48268 Donja Rijeka</item>
    </derivirana_varijabla>
  </DomainObject.Predmet.ProtuStrankaListFormatedWithAdressOIB>
  <DomainObject.Predmet.ProtuStrankaListNazivFormated>
    <izvorni_sadrzaj>
      <item>LIMA USLUGE jednostavno društvo s ograničenom odgovornošću za ugostiteljstvo, građevinarstvo i trgovinu</item>
    </izvorni_sadrzaj>
    <derivirana_varijabla naziv="DomainObject.Predmet.ProtuStrankaListNazivFormated_1">
      <item>LIMA USLUGE jednostavno društvo s ograničenom odgovornošću za ugostiteljstvo, građevinarstvo i trgovinu</item>
    </derivirana_varijabla>
  </DomainObject.Predmet.ProtuStrankaListNazivFormated>
  <DomainObject.Predmet.ProtuStrankaListNazivFormatedOIB>
    <izvorni_sadrzaj>
      <item>LIMA USLUGE jednostavno društvo s ograničenom odgovornošću za ugostiteljstvo, građevinarstvo i trgovinu, OIB 24467177728</item>
    </izvorni_sadrzaj>
    <derivirana_varijabla naziv="DomainObject.Predmet.ProtuStrankaListNazivFormatedOIB_1">
      <item>LIMA USLUGE jednostavno društvo s ograničenom odgovornošću za ugostiteljstvo, građevinarstvo i trgovinu, OIB 24467177728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St-812/2015-5</izvorni_sadrzaj>
    <derivirana_varijabla naziv="DomainObject.PoslovniBrojDokumenta_1">St-812/2015-5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LIMA USLUGE jednostavno društvo s ograničenom odgovornošću za ugostiteljstvo, građevinarstvo i trgovinu</izvorni_sadrzaj>
    <derivirana_varijabla naziv="DomainObject.Predmet.ProtustrankaIDrugi_1">LIMA USLUGE jednostavno društvo s ograničenom odgovornošću za ugostiteljstvo, građevinarstvo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LIMA USLUGE jednostavno društvo s ograničenom odgovornošću za ugostiteljstvo, građevinarstvo i trgovinu, OIB 24467177728, Donja Rijeka 132, 48268 Donja Rijeka</izvorni_sadrzaj>
    <derivirana_varijabla naziv="DomainObject.Predmet.ProtustrankaIDrugiAdressOIB_1">LIMA USLUGE jednostavno društvo s ograničenom odgovornošću za ugostiteljstvo, građevinarstvo i trgovinu, OIB 24467177728, Donja Rijeka 132, 48268 Donja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LIMA USLUGE jednostavno društvo s ograničenom odgovornošću za ugostiteljstvo, građevinarstvo i trgovinu</item>
      <item>Sudski registar</item>
      <item>E-oglasna ploča</item>
    </izvorni_sadrzaj>
    <derivirana_varijabla naziv="DomainObject.Predmet.SudioniciListNaziv_1">
      <item>Financijska agencija</item>
      <item>LIMA USLUGE jednostavno društvo s ograničenom odgovornošću za ugostiteljstvo, građevinarstvo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LIMA USLUGE jednostavno društvo s ograničenom odgovornošću za ugostiteljstvo, građevinarstvo i trgovinu, OIB 24467177728, Donja Rijeka 132,48268 Donja Rijeka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LIMA USLUGE jednostavno društvo s ograničenom odgovornošću za ugostiteljstvo, građevinarstvo i trgovinu, OIB 24467177728, Donja Rijeka 132,48268 Donja Rijeka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C3BE8-A6CD-4359-9AF6-B96AE6F57A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2740</properties:Characters>
  <properties:Lines>88</properties:Lines>
  <properties:Paragraphs>31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2016-03-04T08:49:00Z</cp:lastPrinted>
  <dcterms:modified xmlns:xsi="http://www.w3.org/2001/XMLSchema-instance" xsi:type="dcterms:W3CDTF">2016-03-04T08:49:00Z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