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0066" w14:paraId="96b006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CC4694">
        <w:t>2186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C4694" w:rsidR="00CC4694">
      <w:pPr>
        <w:ind w:firstLine="708"/>
        <w:jc w:val="both"/>
        <w:rPr>
          <w:lang w:val="en-GB"/>
        </w:rPr>
      </w:pPr>
      <w:r>
        <w:t xml:space="preserve">I           Za dužnika </w:t>
      </w:r>
      <w:r w:rsidR="00CC4694">
        <w:t>ALJASKA PROJEKT</w:t>
      </w:r>
      <w:r w:rsidR="00F70DA3">
        <w:t xml:space="preserve"> d.o.o. Zagreb, Topolovečka 1b,</w:t>
      </w:r>
      <w:r w:rsidR="00CC4694">
        <w:t>OIB:</w:t>
      </w:r>
      <w:r w:rsidR="00CC4694">
        <w:rPr>
          <w:rFonts w:cs="Arial" w:hAnsi="Arial" w:ascii="Arial"/>
        </w:rPr>
        <w:t xml:space="preserve"> </w:t>
      </w:r>
      <w:r w:rsidR="00CC4694">
        <w:t>80405920863.</w:t>
      </w:r>
      <w:r w:rsidR="00CC4694">
        <w:rPr>
          <w:lang w:val="en-GB"/>
        </w:rPr>
        <w:t xml:space="preserve"> </w:t>
      </w:r>
    </w:p>
    <w:p w:rsidRDefault="000A6B7A" w:rsidP="000A6B7A" w:rsidR="000A6B7A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CC4694">
        <w:t>49.507,23</w:t>
      </w:r>
      <w:r w:rsidR="00F64739">
        <w:t xml:space="preserve"> </w:t>
      </w:r>
      <w:r w:rsidR="00F36893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CF23FE" w:rsidR="00F64739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F64739">
        <w:t xml:space="preserve">           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 w:rsidRPr="003D78D9">
        <w:t xml:space="preserve">SUDAC: </w:t>
      </w:r>
    </w:p>
    <w:p w:rsidRDefault="00F64739" w:rsidP="00CF23FE" w:rsidR="00F6473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64739" w:rsidP="00CF23FE" w:rsidR="00F6473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64739" w:rsidP="00CF23FE" w:rsidR="00F6473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64739" w:rsidP="00B95577" w:rsidR="00F64739" w:rsidRPr="003D78D9"/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D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083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0DA3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0208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0208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0208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0208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St-2186/2015-4</izvorni_sadrzaj>
    <derivirana_varijabla naziv="DomainObject.Oznaka_1">St-2186/2015-4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St-2186/2015</izvorni_sadrzaj>
    <derivirana_varijabla naziv="DomainObject.Predmet.OznakaBroj_1">St-2186/2015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ALJASKA PROJEKT d.o.o. za trgovinu i graditeljstvo</izvorni_sadrzaj>
    <derivirana_varijabla naziv="DomainObject.Predmet.ProtustrankaFormated_1">  ALJASKA PROJEKT d.o.o. za trgovinu i graditeljstvo</derivirana_varijabla>
  </DomainObject.Predmet.ProtustrankaFormated>
  <DomainObject.Predmet.ProtustrankaFormatedOIB>
    <izvorni_sadrzaj>  ALJASKA PROJEKT d.o.o. za trgovinu i graditeljstvo, OIB 80405920863</izvorni_sadrzaj>
    <derivirana_varijabla naziv="DomainObject.Predmet.ProtustrankaFormatedOIB_1">  ALJASKA PROJEKT d.o.o. za trgovinu i graditeljstvo, OIB 80405920863</derivirana_varijabla>
  </DomainObject.Predmet.ProtustrankaFormatedOIB>
  <DomainObject.Predmet.ProtustrankaFormatedWithAdress>
    <izvorni_sadrzaj> ALJASKA PROJEKT d.o.o. za trgovinu i graditeljstvo, Topolovečka 1B, 10000 Zagreb</izvorni_sadrzaj>
    <derivirana_varijabla naziv="DomainObject.Predmet.ProtustrankaFormatedWithAdress_1"> ALJASKA PROJEKT d.o.o. za trgovinu i graditeljstvo, Topolovečka 1B, 10000 Zagreb</derivirana_varijabla>
  </DomainObject.Predmet.ProtustrankaFormatedWithAdress>
  <DomainObject.Predmet.ProtustrankaFormatedWithAdressOIB>
    <izvorni_sadrzaj> ALJASKA PROJEKT d.o.o. za trgovinu i graditeljstvo, OIB 80405920863, Topolovečka 1B, 10000 Zagreb</izvorni_sadrzaj>
    <derivirana_varijabla naziv="DomainObject.Predmet.ProtustrankaFormatedWithAdressOIB_1"> ALJASKA PROJEKT d.o.o. za trgovinu i graditeljstvo, OIB 80405920863, Topolovečka 1B, 10000 Zagreb</derivirana_varijabla>
  </DomainObject.Predmet.ProtustrankaFormatedWithAdressOIB>
  <DomainObject.Predmet.ProtustrankaWithAdress>
    <izvorni_sadrzaj>ALJASKA PROJEKT d.o.o. za trgovinu i graditeljstvo Topolovečka 1B, 10000 Zagreb</izvorni_sadrzaj>
    <derivirana_varijabla naziv="DomainObject.Predmet.ProtustrankaWithAdress_1">ALJASKA PROJEKT d.o.o. za trgovinu i graditeljstvo Topolovečka 1B, 10000 Zagreb</derivirana_varijabla>
  </DomainObject.Predmet.ProtustrankaWithAdress>
  <DomainObject.Predmet.ProtustrankaWithAdressOIB>
    <izvorni_sadrzaj>ALJASKA PROJEKT d.o.o. za trgovinu i graditeljstvo, OIB 80405920863, Topolovečka 1B, 10000 Zagreb</izvorni_sadrzaj>
    <derivirana_varijabla naziv="DomainObject.Predmet.ProtustrankaWithAdressOIB_1">ALJASKA PROJEKT d.o.o. za trgovinu i graditeljstvo, OIB 80405920863, Topolovečka 1B, 10000 Zagreb</derivirana_varijabla>
  </DomainObject.Predmet.ProtustrankaWithAdressOIB>
  <DomainObject.Predmet.ProtustrankaNazivFormated>
    <izvorni_sadrzaj>ALJASKA PROJEKT d.o.o. za trgovinu i graditeljstvo</izvorni_sadrzaj>
    <derivirana_varijabla naziv="DomainObject.Predmet.ProtustrankaNazivFormated_1">ALJASKA PROJEKT d.o.o. za trgovinu i graditeljstvo</derivirana_varijabla>
  </DomainObject.Predmet.ProtustrankaNazivFormated>
  <DomainObject.Predmet.ProtustrankaNazivFormatedOIB>
    <izvorni_sadrzaj>ALJASKA PROJEKT d.o.o. za trgovinu i graditeljstvo, OIB 80405920863</izvorni_sadrzaj>
    <derivirana_varijabla naziv="DomainObject.Predmet.ProtustrankaNazivFormatedOIB_1">ALJASKA PROJEKT d.o.o. za trgovinu i graditeljstvo, OIB 80405920863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ALJASKA PROJEKT d.o.o. za trgovinu i graditeljstvo</item>
    </izvorni_sadrzaj>
    <derivirana_varijabla naziv="DomainObject.Predmet.ProtuStrankaListFormated_1">
      <item>ALJASKA PROJEKT d.o.o. za trgovinu i graditeljstvo</item>
    </derivirana_varijabla>
  </DomainObject.Predmet.ProtuStrankaListFormated>
  <DomainObject.Predmet.ProtuStrankaListFormatedOIB>
    <izvorni_sadrzaj>
      <item>ALJASKA PROJEKT d.o.o. za trgovinu i graditeljstvo, OIB 80405920863</item>
    </izvorni_sadrzaj>
    <derivirana_varijabla naziv="DomainObject.Predmet.ProtuStrankaListFormatedOIB_1">
      <item>ALJASKA PROJEKT d.o.o. za trgovinu i graditeljstvo, OIB 80405920863</item>
    </derivirana_varijabla>
  </DomainObject.Predmet.ProtuStrankaListFormatedOIB>
  <DomainObject.Predmet.ProtuStrankaListFormatedWithAdress>
    <izvorni_sadrzaj>
      <item>ALJASKA PROJEKT d.o.o. za trgovinu i graditeljstvo, Topolovečka 1B, 10000 Zagreb</item>
    </izvorni_sadrzaj>
    <derivirana_varijabla naziv="DomainObject.Predmet.ProtuStrankaListFormatedWithAdress_1">
      <item>ALJASKA PROJEKT d.o.o. za trgovinu i graditeljstvo, Topolovečka 1B, 10000 Zagreb</item>
    </derivirana_varijabla>
  </DomainObject.Predmet.ProtuStrankaListFormatedWithAdress>
  <DomainObject.Predmet.ProtuStrankaListFormatedWithAdressOIB>
    <izvorni_sadrzaj>
      <item>ALJASKA PROJEKT d.o.o. za trgovinu i graditeljstvo, OIB 80405920863, Topolovečka 1B, 10000 Zagreb</item>
    </izvorni_sadrzaj>
    <derivirana_varijabla naziv="DomainObject.Predmet.ProtuStrankaListFormatedWithAdressOIB_1">
      <item>ALJASKA PROJEKT d.o.o. za trgovinu i graditeljstvo, OIB 80405920863, Topolovečka 1B, 10000 Zagreb</item>
    </derivirana_varijabla>
  </DomainObject.Predmet.ProtuStrankaListFormatedWithAdressOIB>
  <DomainObject.Predmet.ProtuStrankaListNazivFormated>
    <izvorni_sadrzaj>
      <item>ALJASKA PROJEKT d.o.o. za trgovinu i graditeljstvo</item>
    </izvorni_sadrzaj>
    <derivirana_varijabla naziv="DomainObject.Predmet.ProtuStrankaListNazivFormated_1">
      <item>ALJASKA PROJEKT d.o.o. za trgovinu i graditeljstvo</item>
    </derivirana_varijabla>
  </DomainObject.Predmet.ProtuStrankaListNazivFormated>
  <DomainObject.Predmet.ProtuStrankaListNazivFormatedOIB>
    <izvorni_sadrzaj>
      <item>ALJASKA PROJEKT d.o.o. za trgovinu i graditeljstvo, OIB 80405920863</item>
    </izvorni_sadrzaj>
    <derivirana_varijabla naziv="DomainObject.Predmet.ProtuStrankaListNazivFormatedOIB_1">
      <item>ALJASKA PROJEKT d.o.o. za trgovinu i graditeljstvo, OIB 80405920863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St-2186/2015-4</izvorni_sadrzaj>
    <derivirana_varijabla naziv="DomainObject.PoslovniBrojDokumenta_1">St-2186/2015-4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ALJASKA PROJEKT d.o.o. za trgovinu i graditeljstvo</izvorni_sadrzaj>
    <derivirana_varijabla naziv="DomainObject.Predmet.ProtustrankaIDrugi_1">ALJASKA PROJEKT d.o.o. za trgovinu i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ALJASKA PROJEKT d.o.o. za trgovinu i graditeljstvo, OIB 80405920863, Topolovečka 1B, 10000 Zagreb</izvorni_sadrzaj>
    <derivirana_varijabla naziv="DomainObject.Predmet.ProtustrankaIDrugiAdressOIB_1">ALJASKA PROJEKT d.o.o. za trgovinu i graditeljstvo, OIB 80405920863, Topolovečka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ALJASKA PROJEKT d.o.o. za trgovinu i graditeljstvo</item>
    </izvorni_sadrzaj>
    <derivirana_varijabla naziv="DomainObject.Predmet.SudioniciListNaziv_1">
      <item>FINA Regionalni centar Zagreb</item>
      <item>ALJASKA PROJEKT d.o.o. za trgovinu i graditeljstvo</item>
    </derivirana_varijabla>
  </DomainObject.Predmet.SudioniciListNaziv>
  <DomainObject.Predmet.SudioniciListAdressOIB>
    <izvorni_sadrzaj>
      <item>FINA Regionalni centar Zagreb, OIB 85821130368, Trg svibanjskih žrtava 1995. 1,10000 Zagreb</item>
      <item>ALJASKA PROJEKT d.o.o. za trgovinu i graditeljstvo, OIB 80405920863, Topolovečka 1B,10000 Zagreb</item>
    </izvorni_sadrzaj>
    <derivirana_varijabla naziv="DomainObject.Predmet.SudioniciListAdressOIB_1">
      <item>FINA Regionalni centar Zagreb, OIB 85821130368, Trg svibanjskih žrtava 1995. 1,10000 Zagreb</item>
      <item>ALJASKA PROJEKT d.o.o. za trgovinu i graditeljstvo, OIB 80405920863, Topolovečka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80405920863</item>
    </izvorni_sadrzaj>
    <derivirana_varijabla naziv="DomainObject.Predmet.SudioniciListNazivOIB_1">
      <item>, OIB 85821130368</item>
      <item>, OIB 80405920863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30BE8-C04F-4267-A8A7-003599D3F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1319</properties:Characters>
  <properties:Lines>68</properties:Lines>
  <properties:Paragraphs>18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2016-01-20T13:33:00Z</cp:lastPrinted>
  <dcterms:modified xmlns:xsi="http://www.w3.org/2001/XMLSchema-instance" xsi:type="dcterms:W3CDTF">2016-01-21T09:00:00Z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