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e8a9c" w14:paraId="fae8a9c" w:rsidRDefault="007C35E9" w:rsidP="007C35E9" w:rsidR="007C35E9" w:rsidRPr="007C35E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7C35E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rPr>
          <w:lang w:eastAsia="hr-HR"/>
        </w:rPr>
        <w:drawing>
          <wp:anchor allowOverlap="true" layoutInCell="true" locked="false" behindDoc="true" relativeHeight="251661312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11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11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3" r:embed="rId1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theme="majorBidi" w:eastAsiaTheme="majorEastAsia"/>
          <w:bCs/>
          <w:noProof w:val="false"/>
          <w:color w:themeColor="accent1" w:val="4F81BD"/>
        </w:rPr>
        <w:tab/>
      </w:r>
      <w:r>
        <w:rPr>
          <w:rFonts w:cstheme="majorBidi" w:eastAsiaTheme="majorEastAsia"/>
          <w:bCs/>
          <w:noProof w:val="false"/>
          <w:color w:themeColor="accent1" w:val="4F81BD"/>
        </w:rPr>
        <w:tab/>
      </w:r>
      <w:r>
        <w:rPr>
          <w:rFonts w:cstheme="majorBidi" w:eastAsiaTheme="majorEastAsia"/>
          <w:bCs/>
          <w:noProof w:val="false"/>
          <w:color w:themeColor="accent1" w:val="4F81BD"/>
        </w:rPr>
        <w:tab/>
      </w:r>
      <w:r>
        <w:rPr>
          <w:rFonts w:cstheme="majorBidi" w:eastAsiaTheme="majorEastAsia"/>
          <w:bCs/>
          <w:noProof w:val="false"/>
          <w:color w:themeColor="accent1" w:val="4F81BD"/>
        </w:rPr>
        <w:tab/>
      </w:r>
      <w:r>
        <w:rPr>
          <w:bCs/>
        </w:rPr>
        <w:tab/>
      </w:r>
    </w:p>
    <w:p w:rsidRDefault="007C35E9" w:rsidP="007C35E9" w:rsidR="007C35E9">
      <w:pPr>
        <w:spacing w:after="0"/>
      </w:pPr>
    </w:p>
    <w:p w:rsidRDefault="007C35E9" w:rsidP="007C35E9" w:rsidR="007C35E9">
      <w:pPr>
        <w:spacing w:after="0"/>
        <w:ind w:firstLine="720"/>
        <w:rPr>
          <w:b/>
        </w:rPr>
      </w:pPr>
    </w:p>
    <w:p w:rsidRDefault="007C35E9" w:rsidP="007C35E9" w:rsidR="007C35E9">
      <w:pPr>
        <w:spacing w:after="0"/>
        <w:ind w:firstLine="720" w:left="4944"/>
        <w:rPr>
          <w:b/>
        </w:rPr>
      </w:pPr>
      <w:r>
        <w:rPr>
          <w:b/>
        </w:rPr>
        <w:t>Poslovni broj: 4 St-137/15-9</w:t>
      </w:r>
    </w:p>
    <w:p w:rsidRDefault="007C35E9" w:rsidP="007C35E9" w:rsidR="007C35E9">
      <w:pPr>
        <w:spacing w:after="0"/>
        <w:rPr>
          <w:b/>
        </w:rPr>
      </w:pPr>
      <w:r>
        <w:rPr>
          <w:b/>
        </w:rPr>
        <w:t xml:space="preserve">       REPUBLIKA HRVATSKA</w:t>
      </w:r>
    </w:p>
    <w:p w:rsidRDefault="007C35E9" w:rsidP="007C35E9" w:rsidR="007C35E9">
      <w:pPr>
        <w:spacing w:after="0"/>
        <w:rPr>
          <w:b/>
        </w:rPr>
      </w:pPr>
      <w:r>
        <w:t>TRGOVAČKI SUD U VARAŽDINU</w:t>
      </w:r>
    </w:p>
    <w:p w:rsidRDefault="007C35E9" w:rsidP="007C35E9" w:rsidR="007C35E9">
      <w:pPr>
        <w:spacing w:after="0"/>
      </w:pPr>
      <w:r>
        <w:t xml:space="preserve">                 Braće Radića 2</w:t>
      </w:r>
    </w:p>
    <w:p w:rsidRDefault="007C35E9" w:rsidP="007C35E9" w:rsidR="007C35E9">
      <w:pPr>
        <w:spacing w:after="0"/>
        <w:jc w:val="both"/>
        <w:rPr>
          <w:lang w:val="pt-BR"/>
        </w:rPr>
      </w:pPr>
    </w:p>
    <w:p w:rsidRDefault="007C35E9" w:rsidP="007C35E9" w:rsidR="007C35E9" w:rsidRPr="007C35E9">
      <w:pPr>
        <w:spacing w:after="0"/>
        <w:jc w:val="both"/>
        <w:rPr>
          <w:lang w:val="en-AU"/>
        </w:rPr>
      </w:pPr>
      <w:r>
        <w:tab/>
      </w:r>
      <w:r>
        <w:tab/>
      </w:r>
      <w:r>
        <w:tab/>
      </w:r>
      <w:r>
        <w:tab/>
      </w:r>
      <w:r>
        <w:tab/>
      </w:r>
      <w:r w:rsidRPr="007C35E9">
        <w:t xml:space="preserve">    </w:t>
      </w:r>
    </w:p>
    <w:p w:rsidRDefault="007C35E9" w:rsidP="007C35E9" w:rsidR="007C35E9" w:rsidRPr="007C35E9">
      <w:pPr>
        <w:spacing w:after="0"/>
        <w:jc w:val="center"/>
      </w:pPr>
      <w:r w:rsidRPr="007C35E9">
        <w:t>R E P U B L I K A    H R V A T S K A</w:t>
      </w:r>
    </w:p>
    <w:p w:rsidRDefault="007C35E9" w:rsidP="007C35E9" w:rsidR="007C35E9" w:rsidRPr="007C35E9">
      <w:pPr>
        <w:spacing w:after="0"/>
        <w:jc w:val="both"/>
      </w:pPr>
    </w:p>
    <w:p w:rsidRDefault="007C35E9" w:rsidP="007C35E9" w:rsidR="007C35E9" w:rsidRPr="007C35E9">
      <w:pPr>
        <w:pStyle w:val="Naslov2"/>
        <w:numPr>
          <w:ilvl w:val="0"/>
          <w:numId w:val="0"/>
        </w:numPr>
        <w:spacing w:after="0"/>
        <w:rPr>
          <w:b w:val="false"/>
          <w:sz w:val="24"/>
          <w:szCs w:val="24"/>
        </w:rPr>
      </w:pPr>
      <w:r w:rsidRPr="007C35E9">
        <w:rPr>
          <w:b w:val="false"/>
          <w:sz w:val="24"/>
          <w:szCs w:val="24"/>
        </w:rPr>
        <w:t>R J E Š E NJ E</w:t>
      </w:r>
    </w:p>
    <w:p w:rsidRDefault="007C35E9" w:rsidP="007C35E9" w:rsidR="007C35E9">
      <w:pPr>
        <w:spacing w:after="0"/>
        <w:jc w:val="center"/>
      </w:pPr>
    </w:p>
    <w:p w:rsidRDefault="007C35E9" w:rsidP="007C35E9" w:rsidR="007C35E9">
      <w:pPr>
        <w:spacing w:after="0"/>
        <w:ind w:firstLine="720"/>
        <w:jc w:val="both"/>
        <w:rPr>
          <w:lang w:val="en-AU"/>
        </w:rPr>
      </w:pPr>
      <w:r>
        <w:t xml:space="preserve">Trgovački sud u Varaždinu, po sucu toga suda Iris Hatvalić </w:t>
      </w:r>
      <w:proofErr w:type="spellStart"/>
      <w:r>
        <w:t>Nemec</w:t>
      </w:r>
      <w:proofErr w:type="spellEnd"/>
      <w:r>
        <w:t>, u stečajnom  predmetu povodom prijedloga predlagatelja Financijske agencije,  Regionalni centar Zagreb, Podružnica Varaždin, Augusta Cesarca 2, Varaždin,  za otvaranje stečajnog postupka nad dužnikom NARATISA j.d.o.o., Varaždin, Ivana Mažuranića 63, OIB: 40797950643, 2. veljače 2016.</w:t>
      </w:r>
    </w:p>
    <w:p w:rsidRDefault="007C35E9" w:rsidP="007C35E9" w:rsidR="007C35E9">
      <w:pPr>
        <w:spacing w:after="0"/>
        <w:jc w:val="center"/>
      </w:pPr>
    </w:p>
    <w:p w:rsidRDefault="007C35E9" w:rsidP="007C35E9" w:rsidR="007C35E9">
      <w:pPr>
        <w:spacing w:after="0"/>
        <w:jc w:val="center"/>
        <w:rPr>
          <w:b/>
        </w:rPr>
      </w:pPr>
      <w:r>
        <w:rPr>
          <w:b/>
        </w:rPr>
        <w:t>r i j e š i o   j e</w:t>
      </w:r>
    </w:p>
    <w:p w:rsidRDefault="007C35E9" w:rsidP="007C35E9" w:rsidR="007C35E9">
      <w:pPr>
        <w:spacing w:after="0"/>
        <w:ind w:left="720"/>
        <w:jc w:val="center"/>
      </w:pPr>
    </w:p>
    <w:p w:rsidRDefault="007C35E9" w:rsidP="007C35E9" w:rsidR="007C35E9">
      <w:pPr>
        <w:numPr>
          <w:ilvl w:val="0"/>
          <w:numId w:val="47"/>
        </w:numPr>
        <w:spacing w:after="0"/>
        <w:jc w:val="both"/>
      </w:pPr>
      <w:r>
        <w:t>Pokreće se prethodni postupak radi utvrđivanja uvjeta za otvaranje stečajnog postupka nad dužnikom NARATISA j.d.o.o., Varaždin, Ivana Mažuranića 63, OIB: 40797950643.</w:t>
      </w:r>
    </w:p>
    <w:p w:rsidRDefault="007C35E9" w:rsidP="007C35E9" w:rsidR="007C35E9">
      <w:pPr>
        <w:spacing w:after="0"/>
        <w:ind w:left="720"/>
        <w:jc w:val="both"/>
      </w:pPr>
    </w:p>
    <w:p w:rsidRDefault="007C35E9" w:rsidP="007C35E9" w:rsidR="007C35E9">
      <w:pPr>
        <w:numPr>
          <w:ilvl w:val="0"/>
          <w:numId w:val="47"/>
        </w:numPr>
        <w:spacing w:after="0"/>
        <w:jc w:val="both"/>
      </w:pPr>
      <w:r>
        <w:t>Ročište radi očitovanja o prijedlogu za otvaranje stečajnog postupka te radi rasprave o pretpostavkama za otvaranje stečajnog postupka zakazuje se za</w:t>
      </w:r>
    </w:p>
    <w:p w:rsidRDefault="007C35E9" w:rsidP="007C35E9" w:rsidR="007C35E9">
      <w:pPr>
        <w:spacing w:after="0"/>
        <w:ind w:left="1440"/>
        <w:jc w:val="both"/>
        <w:rPr>
          <w:lang w:val="en-AU"/>
        </w:rPr>
      </w:pPr>
    </w:p>
    <w:p w:rsidRDefault="007C35E9" w:rsidP="007C35E9" w:rsidR="007C35E9">
      <w:pPr>
        <w:spacing w:after="0"/>
        <w:ind w:left="1440"/>
        <w:jc w:val="center"/>
      </w:pPr>
      <w:r>
        <w:rPr>
          <w:b/>
          <w:u w:val="single"/>
        </w:rPr>
        <w:t>25. veljače 2015. u 9,30 sati</w:t>
      </w:r>
      <w:r>
        <w:t xml:space="preserve"> </w:t>
      </w:r>
    </w:p>
    <w:p w:rsidRDefault="007C35E9" w:rsidP="007C35E9" w:rsidR="007C35E9">
      <w:pPr>
        <w:spacing w:after="0"/>
        <w:ind w:left="1440"/>
        <w:jc w:val="center"/>
      </w:pPr>
    </w:p>
    <w:p w:rsidRDefault="007C35E9" w:rsidP="007C35E9" w:rsidR="007C35E9">
      <w:pPr>
        <w:spacing w:after="0"/>
        <w:ind w:left="1440"/>
        <w:jc w:val="center"/>
      </w:pPr>
      <w:r>
        <w:t>kod Trgovačkog suda u Varaždinu, Braće Radić 2, sudnica broj 230/II kat,</w:t>
      </w:r>
    </w:p>
    <w:p w:rsidRDefault="007C35E9" w:rsidP="007C35E9" w:rsidR="007C35E9">
      <w:pPr>
        <w:spacing w:after="0"/>
        <w:ind w:left="1440"/>
        <w:jc w:val="both"/>
      </w:pPr>
    </w:p>
    <w:p w:rsidRDefault="007C35E9" w:rsidP="007C35E9" w:rsidR="007C35E9">
      <w:pPr>
        <w:spacing w:after="0"/>
        <w:ind w:left="1440"/>
        <w:jc w:val="both"/>
      </w:pPr>
      <w:r>
        <w:t>a na koje se dostavom ovoga rješenja pozivaju:</w:t>
      </w:r>
    </w:p>
    <w:p w:rsidRDefault="007C35E9" w:rsidP="007C35E9" w:rsidR="007C35E9">
      <w:pPr>
        <w:spacing w:after="0"/>
        <w:ind w:left="1440"/>
        <w:jc w:val="both"/>
      </w:pPr>
    </w:p>
    <w:p w:rsidRDefault="007C35E9" w:rsidP="007C35E9" w:rsidR="007C35E9">
      <w:pPr>
        <w:numPr>
          <w:ilvl w:val="0"/>
          <w:numId w:val="48"/>
        </w:numPr>
        <w:spacing w:after="0"/>
        <w:jc w:val="both"/>
      </w:pPr>
      <w:r>
        <w:t>predlagatelj FINANCIJSKA AGENCIJA, Podružnica Varaždin, Augusta Cesarca 2, Varaždin</w:t>
      </w:r>
    </w:p>
    <w:p w:rsidRDefault="007C35E9" w:rsidP="007C35E9" w:rsidR="007C35E9">
      <w:pPr>
        <w:numPr>
          <w:ilvl w:val="0"/>
          <w:numId w:val="48"/>
        </w:numPr>
        <w:spacing w:after="0"/>
        <w:jc w:val="both"/>
      </w:pPr>
      <w:r>
        <w:t>dužnik, NARATISA j.d.o.o., Varaždin, Ivana Mažuranića 63</w:t>
      </w:r>
    </w:p>
    <w:p w:rsidRDefault="007C35E9" w:rsidP="007C35E9" w:rsidR="007C35E9">
      <w:pPr>
        <w:numPr>
          <w:ilvl w:val="0"/>
          <w:numId w:val="48"/>
        </w:numPr>
        <w:spacing w:after="0"/>
        <w:jc w:val="both"/>
      </w:pPr>
      <w:r>
        <w:t>direktor dužnika, Nataša Bajić iz Varaždina, Ivana Mažuranića 63</w:t>
      </w:r>
    </w:p>
    <w:p w:rsidRDefault="007C35E9" w:rsidP="007C35E9" w:rsidR="007C35E9">
      <w:pPr>
        <w:numPr>
          <w:ilvl w:val="0"/>
          <w:numId w:val="48"/>
        </w:numPr>
        <w:spacing w:after="0"/>
        <w:jc w:val="both"/>
      </w:pPr>
      <w:r>
        <w:t xml:space="preserve">Privredna banka Zagreb, </w:t>
      </w:r>
      <w:r>
        <w:rPr>
          <w:rStyle w:val="Naglaeno"/>
          <w:b w:val="false"/>
        </w:rPr>
        <w:t>Radnička cesta 50, Zagreb</w:t>
      </w:r>
    </w:p>
    <w:p w:rsidRDefault="007C35E9" w:rsidP="007C35E9" w:rsidR="007C35E9">
      <w:pPr>
        <w:numPr>
          <w:ilvl w:val="0"/>
          <w:numId w:val="48"/>
        </w:numPr>
        <w:spacing w:after="0"/>
        <w:jc w:val="both"/>
      </w:pPr>
      <w:r>
        <w:t>ŽDO Varaždin, Građansko upravni odjel.</w:t>
      </w:r>
    </w:p>
    <w:p w:rsidRDefault="007C35E9" w:rsidP="007C35E9" w:rsidR="007C35E9">
      <w:pPr>
        <w:spacing w:after="0"/>
        <w:jc w:val="both"/>
      </w:pPr>
    </w:p>
    <w:p w:rsidRDefault="007C35E9" w:rsidP="007C35E9" w:rsidR="007C35E9">
      <w:pPr>
        <w:numPr>
          <w:ilvl w:val="0"/>
          <w:numId w:val="47"/>
        </w:numPr>
        <w:spacing w:after="0"/>
        <w:jc w:val="both"/>
      </w:pPr>
      <w:r>
        <w:t xml:space="preserve">Nalaže se direktoru dužnika da do dana održavanja ročišta iz točke 2. izreke ovog rješenja dostavi sudu </w:t>
      </w:r>
      <w:proofErr w:type="spellStart"/>
      <w:r>
        <w:t>prokazni</w:t>
      </w:r>
      <w:proofErr w:type="spellEnd"/>
      <w:r>
        <w:t xml:space="preserve"> popis imovine u skladu s pravilima ovrhe za dužnika, podatke o solventnosti dužnika (BON-2), te zemljišno knjižne izvatke za sve nekretnine kojih je vlasnik dužnik.</w:t>
      </w:r>
    </w:p>
    <w:p w:rsidRDefault="007C35E9" w:rsidP="007C35E9" w:rsidR="007C35E9">
      <w:pPr>
        <w:spacing w:after="0"/>
        <w:jc w:val="both"/>
      </w:pPr>
    </w:p>
    <w:p w:rsidRDefault="007C35E9" w:rsidP="007C35E9" w:rsidR="007C35E9">
      <w:pPr>
        <w:spacing w:after="0"/>
        <w:jc w:val="center"/>
      </w:pPr>
      <w:r>
        <w:t>Obrazloženje</w:t>
      </w:r>
    </w:p>
    <w:p w:rsidRDefault="007C35E9" w:rsidP="007C35E9" w:rsidR="007C35E9">
      <w:pPr>
        <w:spacing w:after="0"/>
        <w:jc w:val="center"/>
      </w:pPr>
    </w:p>
    <w:p w:rsidRDefault="007C35E9" w:rsidP="007C35E9" w:rsidR="007C35E9">
      <w:pPr>
        <w:pStyle w:val="Tijeloteksta"/>
        <w:spacing w:after="0"/>
      </w:pPr>
      <w:r>
        <w:lastRenderedPageBreak/>
        <w:tab/>
        <w:t>Predlagatelj je podnio ovome sudu prijedlog za otvaranje stečajnog postupka nad dužnikom tvrdeći da dužnik ima evidentirane neizvršene osnove za plaćanje u neprekinutom razdoblju od 120 dana, te je priložio Potvrdu o blokadi računa i novčanih sredstava dužnika, čime je dokazao da su ispunjene pretpostavke iz čl. 110. Stečajnog zakona (NN 71/15, u nastavku SZ), te je učinio vjerojatnim postojanje stečajnog razloga - nesposobnosti za plaćanje.</w:t>
      </w:r>
    </w:p>
    <w:p w:rsidRDefault="007C35E9" w:rsidP="007C35E9" w:rsidR="007C35E9">
      <w:pPr>
        <w:pStyle w:val="Tijeloteksta"/>
        <w:spacing w:after="0"/>
        <w:ind w:firstLine="720"/>
      </w:pPr>
    </w:p>
    <w:p w:rsidRDefault="007C35E9" w:rsidP="007C35E9" w:rsidR="007C35E9">
      <w:pPr>
        <w:pStyle w:val="Tijeloteksta"/>
        <w:spacing w:after="0"/>
        <w:ind w:firstLine="720"/>
      </w:pPr>
      <w:r>
        <w:t xml:space="preserve">Zbog navedenog, valjalo je u smislu čl. 115., 123. i 128. SZ, odlučiti kao u izreci ovog rješenja. </w:t>
      </w:r>
    </w:p>
    <w:p w:rsidRDefault="007C35E9" w:rsidP="007C35E9" w:rsidR="007C35E9">
      <w:pPr>
        <w:spacing w:after="0"/>
        <w:jc w:val="center"/>
      </w:pPr>
    </w:p>
    <w:p w:rsidRDefault="007C35E9" w:rsidP="007C35E9" w:rsidR="007C35E9">
      <w:pPr>
        <w:spacing w:after="0"/>
        <w:jc w:val="center"/>
      </w:pPr>
      <w:r>
        <w:t>U Varaždinu, 2. veljače 2016.</w:t>
      </w:r>
    </w:p>
    <w:p w:rsidRDefault="007C35E9" w:rsidP="007C35E9" w:rsidR="007C35E9">
      <w:pPr>
        <w:spacing w:after="0"/>
        <w:ind w:firstLine="720"/>
        <w:jc w:val="center"/>
      </w:pPr>
    </w:p>
    <w:p w:rsidRDefault="007C35E9" w:rsidP="007C35E9" w:rsidR="007C35E9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SUDAC</w:t>
      </w:r>
    </w:p>
    <w:p w:rsidRDefault="007C35E9" w:rsidP="007C35E9" w:rsidR="007C35E9">
      <w:pPr>
        <w:spacing w:after="0"/>
        <w:ind w:firstLine="720"/>
        <w:jc w:val="both"/>
      </w:pPr>
    </w:p>
    <w:p w:rsidRDefault="007C35E9" w:rsidP="007C35E9" w:rsidR="007C35E9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Iris Hatvalić </w:t>
      </w:r>
      <w:proofErr w:type="spellStart"/>
      <w:r>
        <w:t>Nemec</w:t>
      </w:r>
      <w:proofErr w:type="spellEnd"/>
      <w:r>
        <w:t>, v.r.</w:t>
      </w:r>
    </w:p>
    <w:p w:rsidRDefault="007C35E9" w:rsidP="007C35E9" w:rsidR="007C35E9">
      <w:pPr>
        <w:spacing w:after="0"/>
        <w:ind w:firstLine="720"/>
        <w:jc w:val="both"/>
      </w:pPr>
    </w:p>
    <w:p w:rsidRDefault="007C35E9" w:rsidP="007C35E9" w:rsidR="007C35E9">
      <w:pPr>
        <w:spacing w:after="0"/>
        <w:ind w:firstLine="720" w:left="4320"/>
        <w:jc w:val="both"/>
      </w:pPr>
      <w:r>
        <w:t xml:space="preserve"> 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7C35E9" w:rsidP="007C35E9" w:rsidR="007C35E9">
      <w:pPr>
        <w:spacing w:after="0"/>
        <w:ind w:firstLine="720"/>
        <w:jc w:val="both"/>
      </w:pPr>
    </w:p>
    <w:p w:rsidRDefault="007C35E9" w:rsidP="007C35E9" w:rsidR="007C35E9">
      <w:pPr>
        <w:spacing w:after="0"/>
        <w:ind w:firstLine="720"/>
        <w:jc w:val="both"/>
      </w:pPr>
    </w:p>
    <w:p w:rsidRDefault="007C35E9" w:rsidP="007C35E9" w:rsidR="007C35E9">
      <w:pPr>
        <w:spacing w:after="0"/>
        <w:ind w:firstLine="720"/>
        <w:jc w:val="both"/>
      </w:pPr>
    </w:p>
    <w:p w:rsidRDefault="007C35E9" w:rsidP="007C35E9" w:rsidR="007C35E9">
      <w:pPr>
        <w:spacing w:after="0"/>
        <w:ind w:firstLine="720"/>
        <w:jc w:val="both"/>
      </w:pPr>
    </w:p>
    <w:p w:rsidRDefault="007C35E9" w:rsidP="007C35E9" w:rsidR="007C35E9">
      <w:pPr>
        <w:spacing w:after="0"/>
        <w:ind w:firstLine="720"/>
        <w:jc w:val="both"/>
      </w:pPr>
    </w:p>
    <w:p w:rsidRDefault="007C35E9" w:rsidP="007C35E9" w:rsidR="007C35E9">
      <w:pPr>
        <w:spacing w:after="0"/>
        <w:jc w:val="both"/>
      </w:pPr>
      <w:r>
        <w:t>UPUTA O PRAVNOM LIJEKU :</w:t>
      </w:r>
    </w:p>
    <w:p w:rsidRDefault="007C35E9" w:rsidP="007C35E9" w:rsidR="007C35E9">
      <w:pPr>
        <w:spacing w:after="0"/>
        <w:jc w:val="both"/>
      </w:pPr>
      <w:r>
        <w:t xml:space="preserve">Protiv ovoga rješenja posebna žalba nije dopuštena (čl. </w:t>
      </w:r>
      <w:smartTag w:element="metricconverter" w:uri="urn:schemas-microsoft-com:office:smarttags">
        <w:smartTagPr>
          <w:attr w:val="42. st" w:name="ProductID"/>
        </w:smartTagPr>
        <w:r>
          <w:t>42. st</w:t>
        </w:r>
      </w:smartTag>
      <w:r>
        <w:t>. 1. SZ-a).</w:t>
      </w:r>
    </w:p>
    <w:p w:rsidRDefault="007C35E9" w:rsidP="007C35E9" w:rsidR="007C35E9">
      <w:pPr>
        <w:spacing w:after="0"/>
        <w:jc w:val="both"/>
      </w:pPr>
    </w:p>
    <w:p w:rsidRDefault="007C35E9" w:rsidP="007C35E9" w:rsidR="007C35E9">
      <w:pPr>
        <w:spacing w:after="0"/>
        <w:jc w:val="both"/>
      </w:pPr>
      <w:r>
        <w:t>DNA:</w:t>
      </w:r>
    </w:p>
    <w:p w:rsidRDefault="007C35E9" w:rsidP="007C35E9" w:rsidR="007C35E9">
      <w:pPr>
        <w:numPr>
          <w:ilvl w:val="0"/>
          <w:numId w:val="48"/>
        </w:numPr>
        <w:spacing w:after="0"/>
        <w:jc w:val="both"/>
      </w:pPr>
      <w:r>
        <w:t>predlagatelj FINANCIJSKA AGENCIJA, Podružnica Varaždin, Augusta Cesarca 2, Varaždin</w:t>
      </w:r>
    </w:p>
    <w:p w:rsidRDefault="007C35E9" w:rsidP="007C35E9" w:rsidR="007C35E9">
      <w:pPr>
        <w:numPr>
          <w:ilvl w:val="0"/>
          <w:numId w:val="48"/>
        </w:numPr>
        <w:spacing w:after="0"/>
        <w:jc w:val="both"/>
      </w:pPr>
      <w:r>
        <w:t>dužnik, NARATISA j.d.o.o., Varaždin, Ivana Mažuranića 63</w:t>
      </w:r>
    </w:p>
    <w:p w:rsidRDefault="007C35E9" w:rsidP="007C35E9" w:rsidR="007C35E9">
      <w:pPr>
        <w:numPr>
          <w:ilvl w:val="0"/>
          <w:numId w:val="48"/>
        </w:numPr>
        <w:spacing w:after="0"/>
        <w:jc w:val="both"/>
      </w:pPr>
      <w:r>
        <w:t>direktor dužnika, Nataša Bajić iz Varaždina, Ivana Mažuranića 63</w:t>
      </w:r>
    </w:p>
    <w:p w:rsidRDefault="007C35E9" w:rsidP="007C35E9" w:rsidR="007C35E9">
      <w:pPr>
        <w:numPr>
          <w:ilvl w:val="0"/>
          <w:numId w:val="48"/>
        </w:numPr>
        <w:spacing w:after="0"/>
        <w:jc w:val="both"/>
      </w:pPr>
      <w:r>
        <w:t xml:space="preserve">Privredna banka Zagreb, </w:t>
      </w:r>
      <w:r>
        <w:rPr>
          <w:rStyle w:val="Naglaeno"/>
          <w:b w:val="false"/>
        </w:rPr>
        <w:t>Radnička cesta 50, Zagreb</w:t>
      </w:r>
    </w:p>
    <w:p w:rsidRDefault="007C35E9" w:rsidP="007C35E9" w:rsidR="007C35E9">
      <w:pPr>
        <w:numPr>
          <w:ilvl w:val="0"/>
          <w:numId w:val="48"/>
        </w:numPr>
        <w:spacing w:after="0"/>
        <w:jc w:val="both"/>
      </w:pPr>
      <w:r>
        <w:t>ŽDO Varaždin, Građansko upravni odjel.</w:t>
      </w:r>
    </w:p>
    <w:p w:rsidRDefault="007C35E9" w:rsidP="007C35E9" w:rsidR="007C35E9">
      <w:pPr>
        <w:spacing w:after="0"/>
        <w:jc w:val="both"/>
      </w:pPr>
    </w:p>
    <w:p w:rsidRDefault="00CB0EA4" w:rsidP="007C35E9" w:rsidR="00CB0EA4" w:rsidRPr="007C35E9">
      <w:pPr>
        <w:pStyle w:val="Naslovdokumenta"/>
        <w:spacing w:after="0"/>
        <w:rPr>
          <w:b w:val="false"/>
        </w:rPr>
      </w:pPr>
    </w:p>
    <w:p w:rsidRDefault="0071688E" w:rsidP="007C35E9" w:rsidR="0071688E">
      <w:pPr>
        <w:pStyle w:val="Poetniodjeljak"/>
        <w:spacing w:after="0"/>
      </w:pPr>
    </w:p>
    <w:p w:rsidRDefault="00A21F0D" w:rsidP="007C35E9" w:rsidR="00A21F0D">
      <w:pPr>
        <w:pStyle w:val="NormaleSPIS"/>
        <w:spacing w:after="0"/>
        <w:rPr>
          <w:noProof/>
        </w:rPr>
      </w:pPr>
    </w:p>
    <w:p w:rsidRDefault="00DA0242" w:rsidP="007C35E9" w:rsidR="00DA0242">
      <w:pPr>
        <w:pStyle w:val="ZapisniarPotpis"/>
        <w:spacing w:after="0"/>
      </w:pPr>
    </w:p>
    <w:sectPr w:rsidSect="00EB0D4C" w:rsidR="00DA0242">
      <w:headerReference w:type="default" r:id="rId14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FE90B07"/>
    <w:multiLevelType w:val="hybridMultilevel"/>
    <w:tmpl w:val="C85AA606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720" w:left="1440"/>
      </w:pPr>
    </w:lvl>
    <w:lvl w:tplc="A06A9DF4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30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35E9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8593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http://upload.wikimedia.org/wikipedia/commons/thumb/c/c9/Coat_of_arms_of_Croatia.svg/220px-Coat_of_arms_of_Croatia.svg.png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hr.wikipedia.org/wiki/Datoteka:Coat_of_arms_of_Croatia.svg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St-137/2015-9</izvorni_sadrzaj>
    <derivirana_varijabla naziv="DomainObject.Oznaka_1">St-137/2015-9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</izvorni_sadrzaj>
    <derivirana_varijabla naziv="DomainObject.Predmet.Broj_1">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2015.</izvorni_sadrzaj>
    <derivirana_varijabla naziv="DomainObject.Predmet.DatumOsnivanja_1">11.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St-137/2015</izvorni_sadrzaj>
    <derivirana_varijabla naziv="DomainObject.Predmet.OznakaBroj_1">St-137/2015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NARATISA jednostavno društvo s ograničenom odgovornošću za ugostiteljstvo i trgovinu</izvorni_sadrzaj>
    <derivirana_varijabla naziv="DomainObject.Predmet.ProtustrankaFormated_1">  NARATISA jednostavno društvo s ograničenom odgovornošću za ugostiteljstvo i trgovinu</derivirana_varijabla>
  </DomainObject.Predmet.ProtustrankaFormated>
  <DomainObject.Predmet.ProtustrankaFormatedOIB>
    <izvorni_sadrzaj>  NARATISA jednostavno društvo s ograničenom odgovornošću za ugostiteljstvo i trgovinu, OIB 40797950643</izvorni_sadrzaj>
    <derivirana_varijabla naziv="DomainObject.Predmet.ProtustrankaFormatedOIB_1">  NARATISA jednostavno društvo s ograničenom odgovornošću za ugostiteljstvo i trgovinu, OIB 40797950643</derivirana_varijabla>
  </DomainObject.Predmet.ProtustrankaFormatedOIB>
  <DomainObject.Predmet.ProtustrankaFormatedWithAdress>
    <izvorni_sadrzaj> NARATISA jednostavno društvo s ograničenom odgovornošću za ugostiteljstvo i trgovinu, Ivana Mažuranića 63, 42000 Varaždin</izvorni_sadrzaj>
    <derivirana_varijabla naziv="DomainObject.Predmet.ProtustrankaFormatedWithAdress_1"> NARATISA jednostavno društvo s ograničenom odgovornošću za ugostiteljstvo i trgovinu, Ivana Mažuranića 63, 42000 Varaždin</derivirana_varijabla>
  </DomainObject.Predmet.ProtustrankaFormatedWithAdress>
  <DomainObject.Predmet.ProtustrankaFormatedWithAdressOIB>
    <izvorni_sadrzaj> NARATISA jednostavno društvo s ograničenom odgovornošću za ugostiteljstvo i trgovinu, OIB 40797950643, Ivana Mažuranića 63, 42000 Varaždin</izvorni_sadrzaj>
    <derivirana_varijabla naziv="DomainObject.Predmet.ProtustrankaFormatedWithAdressOIB_1"> NARATISA jednostavno društvo s ograničenom odgovornošću za ugostiteljstvo i trgovinu, OIB 40797950643, Ivana Mažuranića 63, 42000 Varaždin</derivirana_varijabla>
  </DomainObject.Predmet.ProtustrankaFormatedWithAdressOIB>
  <DomainObject.Predmet.ProtustrankaWithAdress>
    <izvorni_sadrzaj>NARATISA jednostavno društvo s ograničenom odgovornošću za ugostiteljstvo i trgovinu Ivana Mažuranića 63, 42000 Varaždin</izvorni_sadrzaj>
    <derivirana_varijabla naziv="DomainObject.Predmet.ProtustrankaWithAdress_1">NARATISA jednostavno društvo s ograničenom odgovornošću za ugostiteljstvo i trgovinu Ivana Mažuranića 63, 42000 Varaždin</derivirana_varijabla>
  </DomainObject.Predmet.ProtustrankaWithAdress>
  <DomainObject.Predmet.ProtustrankaWithAdressOIB>
    <izvorni_sadrzaj>NARATISA jednostavno društvo s ograničenom odgovornošću za ugostiteljstvo i trgovinu, OIB 40797950643, Ivana Mažuranića 63, 42000 Varaždin</izvorni_sadrzaj>
    <derivirana_varijabla naziv="DomainObject.Predmet.ProtustrankaWithAdressOIB_1">NARATISA jednostavno društvo s ograničenom odgovornošću za ugostiteljstvo i trgovinu, OIB 40797950643, Ivana Mažuranića 63, 42000 Varaždin</derivirana_varijabla>
  </DomainObject.Predmet.ProtustrankaWithAdressOIB>
  <DomainObject.Predmet.ProtustrankaNazivFormated>
    <izvorni_sadrzaj>NARATISA jednostavno društvo s ograničenom odgovornošću za ugostiteljstvo i trgovinu</izvorni_sadrzaj>
    <derivirana_varijabla naziv="DomainObject.Predmet.ProtustrankaNazivFormated_1">NARATISA jednostavno društvo s ograničenom odgovornošću za ugostiteljstvo i trgovinu</derivirana_varijabla>
  </DomainObject.Predmet.ProtustrankaNazivFormated>
  <DomainObject.Predmet.ProtustrankaNazivFormatedOIB>
    <izvorni_sadrzaj>NARATISA jednostavno društvo s ograničenom odgovornošću za ugostiteljstvo i trgovinu, OIB 40797950643</izvorni_sadrzaj>
    <derivirana_varijabla naziv="DomainObject.Predmet.ProtustrankaNazivFormatedOIB_1">NARATISA jednostavno društvo s ograničenom odgovornošću za ugostiteljstvo i trgovinu, OIB 40797950643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4885.54</izvorni_sadrzaj>
    <derivirana_varijabla naziv="DomainObject.Predmet.TrenutnaVrijednost_1">4885.54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NARATISA jednostavno društvo s ograničenom odgovornošću za ugostiteljstvo i trgovinu</item>
    </izvorni_sadrzaj>
    <derivirana_varijabla naziv="DomainObject.Predmet.ProtuStrankaListFormated_1">
      <item>NARATISA jednostavno društvo s ograničenom odgovornošću za ugostiteljstvo i trgovinu</item>
    </derivirana_varijabla>
  </DomainObject.Predmet.ProtuStrankaListFormated>
  <DomainObject.Predmet.ProtuStrankaListFormatedOIB>
    <izvorni_sadrzaj>
      <item>NARATISA jednostavno društvo s ograničenom odgovornošću za ugostiteljstvo i trgovinu, OIB 40797950643</item>
    </izvorni_sadrzaj>
    <derivirana_varijabla naziv="DomainObject.Predmet.ProtuStrankaListFormatedOIB_1">
      <item>NARATISA jednostavno društvo s ograničenom odgovornošću za ugostiteljstvo i trgovinu, OIB 40797950643</item>
    </derivirana_varijabla>
  </DomainObject.Predmet.ProtuStrankaListFormatedOIB>
  <DomainObject.Predmet.ProtuStrankaListFormatedWithAdress>
    <izvorni_sadrzaj>
      <item>NARATISA jednostavno društvo s ograničenom odgovornošću za ugostiteljstvo i trgovinu, Ivana Mažuranića 63, 42000 Varaždin</item>
    </izvorni_sadrzaj>
    <derivirana_varijabla naziv="DomainObject.Predmet.ProtuStrankaListFormatedWithAdress_1">
      <item>NARATISA jednostavno društvo s ograničenom odgovornošću za ugostiteljstvo i trgovinu, Ivana Mažuranića 63, 42000 Varaždin</item>
    </derivirana_varijabla>
  </DomainObject.Predmet.ProtuStrankaListFormatedWithAdress>
  <DomainObject.Predmet.ProtuStrankaListFormatedWithAdressOIB>
    <izvorni_sadrzaj>
      <item>NARATISA jednostavno društvo s ograničenom odgovornošću za ugostiteljstvo i trgovinu, OIB 40797950643, Ivana Mažuranića 63, 42000 Varaždin</item>
    </izvorni_sadrzaj>
    <derivirana_varijabla naziv="DomainObject.Predmet.ProtuStrankaListFormatedWithAdressOIB_1">
      <item>NARATISA jednostavno društvo s ograničenom odgovornošću za ugostiteljstvo i trgovinu, OIB 40797950643, Ivana Mažuranića 63, 42000 Varaždin</item>
    </derivirana_varijabla>
  </DomainObject.Predmet.ProtuStrankaListFormatedWithAdressOIB>
  <DomainObject.Predmet.ProtuStrankaListNazivFormated>
    <izvorni_sadrzaj>
      <item>NARATISA jednostavno društvo s ograničenom odgovornošću za ugostiteljstvo i trgovinu</item>
    </izvorni_sadrzaj>
    <derivirana_varijabla naziv="DomainObject.Predmet.ProtuStrankaListNazivFormated_1">
      <item>NARATISA jednostavno društvo s ograničenom odgovornošću za ugostiteljstvo i trgovinu</item>
    </derivirana_varijabla>
  </DomainObject.Predmet.ProtuStrankaListNazivFormated>
  <DomainObject.Predmet.ProtuStrankaListNazivFormatedOIB>
    <izvorni_sadrzaj>
      <item>NARATISA jednostavno društvo s ograničenom odgovornošću za ugostiteljstvo i trgovinu, OIB 40797950643</item>
    </izvorni_sadrzaj>
    <derivirana_varijabla naziv="DomainObject.Predmet.ProtuStrankaListNazivFormatedOIB_1">
      <item>NARATISA jednostavno društvo s ograničenom odgovornošću za ugostiteljstvo i trgovinu, OIB 40797950643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>St-137/2015-9</izvorni_sadrzaj>
    <derivirana_varijabla naziv="DomainObject.PoslovniBrojDokumenta_1">St-137/2015-9</derivirana_varijabla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NARATISA jednostavno društvo s ograničenom odgovornošću za ugostiteljstvo i trgovinu</izvorni_sadrzaj>
    <derivirana_varijabla naziv="DomainObject.Predmet.ProtustrankaIDrugi_1">NARATISA jednostavno društvo s ograničenom odgovornošću za ugostiteljstvo i trgovinu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NARATISA jednostavno društvo s ograničenom odgovornošću za ugostiteljstvo i trgovinu, OIB 40797950643, Ivana Mažuranića 63, 42000 Varaždin</izvorni_sadrzaj>
    <derivirana_varijabla naziv="DomainObject.Predmet.ProtustrankaIDrugiAdressOIB_1">NARATISA jednostavno društvo s ograničenom odgovornošću za ugostiteljstvo i trgovinu, OIB 40797950643, Ivana Mažuranića 63,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NARATISA jednostavno društvo s ograničenom odgovornošću za ugostiteljstvo i trgovinu</item>
      <item>Sudski registar</item>
    </izvorni_sadrzaj>
    <derivirana_varijabla naziv="DomainObject.Predmet.SudioniciListNaziv_1">
      <item>Financijska agencija, Regionalni centar Zagreb, Podružnica Varaždin</item>
      <item>NARATISA jednostavno društvo s ograničenom odgovornošću za ugostiteljstvo i trgovinu</item>
      <item>Sudski registar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NARATISA jednostavno društvo s ograničenom odgovornošću za ugostiteljstvo i trgovinu, OIB 40797950643, Ivana Mažuranića 63,42000 Varaždin</item>
      <item>Sudski registar</item>
    </izvorni_sadrzaj>
    <derivirana_varijabla naziv="DomainObject.Predmet.SudioniciListAdressOIB_1">
      <item>Financijska agencija, Regionalni centar Zagreb, Podružnica Varaždin, A. Cesarca 2,42000 Varaždin</item>
      <item>NARATISA jednostavno društvo s ograničenom odgovornošću za ugostiteljstvo i trgovinu, OIB 40797950643, Ivana Mažuranića 63,42000 Varaždin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E602C1-802D-41AB-A456-565F1ECCB7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406</properties:Words>
  <properties:Characters>2227</properties:Characters>
  <properties:Lines>84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2016-02-02T11:41:00Z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St-137/2015-9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