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574d" w14:paraId="745574d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 xml:space="preserve"> R E P U B L I K </w:t>
      </w:r>
      <w:r w:rsidR="008B2998">
        <w:rPr>
          <w:b/>
          <w:bCs/>
        </w:rPr>
        <w:t>A</w:t>
      </w:r>
      <w:r w:rsidRPr="004D436D">
        <w:rPr>
          <w:b/>
          <w:bCs/>
        </w:rPr>
        <w:t xml:space="preserve">  H R V A T S K </w:t>
      </w:r>
      <w:r w:rsidR="008B2998">
        <w:rPr>
          <w:b/>
          <w:bCs/>
        </w:rPr>
        <w:t>A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</w:t>
      </w:r>
      <w:r w:rsidR="00DD7278">
        <w:rPr>
          <w:szCs w:val="24"/>
        </w:rPr>
        <w:t>Split</w:t>
      </w:r>
      <w:r w:rsidR="00286C18" w:rsidRPr="004D436D">
        <w:rPr>
          <w:szCs w:val="24"/>
        </w:rPr>
        <w:t>, Podružnic</w:t>
      </w:r>
      <w:r w:rsidR="00153A5F">
        <w:rPr>
          <w:szCs w:val="24"/>
        </w:rPr>
        <w:t xml:space="preserve">e </w:t>
      </w:r>
      <w:r w:rsidR="00DD7278">
        <w:rPr>
          <w:szCs w:val="24"/>
        </w:rPr>
        <w:t>Zadar</w:t>
      </w:r>
      <w:r w:rsidR="00286C18" w:rsidRPr="004D436D">
        <w:rPr>
          <w:szCs w:val="24"/>
        </w:rPr>
        <w:t xml:space="preserve">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38084A">
        <w:rPr>
          <w:szCs w:val="24"/>
        </w:rPr>
        <w:t xml:space="preserve"> </w:t>
      </w:r>
      <w:r w:rsidR="008B2998">
        <w:rPr>
          <w:szCs w:val="24"/>
        </w:rPr>
        <w:t>PAKLENICA AVANTURIST d.o.o.,</w:t>
      </w:r>
      <w:r w:rsidR="0038084A">
        <w:rPr>
          <w:szCs w:val="24"/>
        </w:rPr>
        <w:t xml:space="preserve"> </w:t>
      </w:r>
      <w:r w:rsidR="008B2998" w:rsidRPr="00DD7278">
        <w:rPr>
          <w:szCs w:val="24"/>
        </w:rPr>
        <w:t>Starigrad</w:t>
      </w:r>
      <w:r w:rsidR="008B2998">
        <w:rPr>
          <w:szCs w:val="24"/>
        </w:rPr>
        <w:t xml:space="preserve">, </w:t>
      </w:r>
      <w:r w:rsidR="008B2998" w:rsidRPr="00DD7278">
        <w:rPr>
          <w:szCs w:val="24"/>
        </w:rPr>
        <w:t>Dr. Franje Tuđmana 0</w:t>
      </w:r>
      <w:r w:rsidR="008B2998">
        <w:rPr>
          <w:szCs w:val="24"/>
        </w:rPr>
        <w:t xml:space="preserve">, </w:t>
      </w:r>
      <w:r w:rsidR="0038084A">
        <w:rPr>
          <w:szCs w:val="24"/>
        </w:rPr>
        <w:t>OIB:</w:t>
      </w:r>
      <w:r w:rsidR="00DD7278" w:rsidRPr="00DD7278">
        <w:rPr>
          <w:rFonts w:cs="Arial" w:hAnsi="Arial" w:ascii="Arial"/>
          <w:color w:val="003366"/>
          <w:sz w:val="18"/>
          <w:szCs w:val="18"/>
        </w:rPr>
        <w:t xml:space="preserve"> </w:t>
      </w:r>
      <w:r w:rsidR="00DD7278" w:rsidRPr="00DD7278">
        <w:rPr>
          <w:szCs w:val="24"/>
        </w:rPr>
        <w:t>59081256279</w:t>
      </w:r>
      <w:r w:rsidR="0038084A">
        <w:rPr>
          <w:szCs w:val="24"/>
        </w:rPr>
        <w:t>,  d</w:t>
      </w:r>
      <w:r w:rsidR="00373D9A" w:rsidRPr="004D436D">
        <w:rPr>
          <w:szCs w:val="24"/>
        </w:rPr>
        <w:t xml:space="preserve">ana </w:t>
      </w:r>
      <w:r w:rsidR="008B2998">
        <w:rPr>
          <w:szCs w:val="24"/>
        </w:rPr>
        <w:t>15</w:t>
      </w:r>
      <w:r w:rsidR="006E5FE8">
        <w:rPr>
          <w:szCs w:val="24"/>
        </w:rPr>
        <w:t xml:space="preserve">. </w:t>
      </w:r>
      <w:r w:rsidR="00DD7278">
        <w:rPr>
          <w:szCs w:val="24"/>
        </w:rPr>
        <w:t>veljače</w:t>
      </w:r>
      <w:r w:rsidR="006E5FE8">
        <w:rPr>
          <w:szCs w:val="24"/>
        </w:rPr>
        <w:t xml:space="preserve"> </w:t>
      </w:r>
      <w:r w:rsidR="00DD7278">
        <w:rPr>
          <w:szCs w:val="24"/>
        </w:rPr>
        <w:t>2017</w:t>
      </w:r>
      <w:r w:rsidR="00BB41C8">
        <w:rPr>
          <w:szCs w:val="24"/>
        </w:rPr>
        <w:t>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38084A" w:rsidR="008B2998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8B2998">
        <w:rPr>
          <w:szCs w:val="24"/>
        </w:rPr>
        <w:t>10</w:t>
      </w:r>
      <w:r w:rsidR="00824937">
        <w:rPr>
          <w:szCs w:val="24"/>
        </w:rPr>
        <w:t>. ožujka</w:t>
      </w:r>
      <w:r w:rsidR="00C84A03" w:rsidRPr="004D436D">
        <w:rPr>
          <w:szCs w:val="24"/>
        </w:rPr>
        <w:t xml:space="preserve"> 2016. </w:t>
      </w:r>
      <w:r w:rsidRPr="004D436D">
        <w:rPr>
          <w:szCs w:val="24"/>
        </w:rPr>
        <w:t xml:space="preserve">za provedbu skraćenoga stečajnog postupka nad dužnikom </w:t>
      </w:r>
      <w:r w:rsidR="00DD7278" w:rsidRPr="00DD7278">
        <w:rPr>
          <w:szCs w:val="24"/>
        </w:rPr>
        <w:t xml:space="preserve">PAKLENICA AVANTURIST </w:t>
      </w:r>
      <w:r w:rsidR="008B2998">
        <w:rPr>
          <w:szCs w:val="24"/>
        </w:rPr>
        <w:t xml:space="preserve">d.o.o., </w:t>
      </w:r>
      <w:r w:rsidR="008B2998" w:rsidRPr="00DD7278">
        <w:rPr>
          <w:szCs w:val="24"/>
        </w:rPr>
        <w:t>Starigrad</w:t>
      </w:r>
      <w:r w:rsidR="008B2998">
        <w:rPr>
          <w:szCs w:val="24"/>
        </w:rPr>
        <w:t xml:space="preserve">, </w:t>
      </w:r>
      <w:r w:rsidR="008B2998" w:rsidRPr="00DD7278">
        <w:rPr>
          <w:szCs w:val="24"/>
        </w:rPr>
        <w:t>Dr. Franje Tuđmana 0</w:t>
      </w:r>
      <w:r w:rsidR="008B2998">
        <w:rPr>
          <w:szCs w:val="24"/>
        </w:rPr>
        <w:t>, OIB:</w:t>
      </w:r>
      <w:r w:rsidR="008B2998" w:rsidRPr="00DD7278">
        <w:rPr>
          <w:rFonts w:cs="Arial" w:hAnsi="Arial" w:ascii="Arial"/>
          <w:color w:val="003366"/>
          <w:sz w:val="18"/>
          <w:szCs w:val="18"/>
        </w:rPr>
        <w:t xml:space="preserve"> </w:t>
      </w:r>
      <w:r w:rsidR="008B2998" w:rsidRPr="00DD7278">
        <w:rPr>
          <w:szCs w:val="24"/>
        </w:rPr>
        <w:t>59081256279</w:t>
      </w:r>
      <w:r w:rsidR="008B2998">
        <w:rPr>
          <w:szCs w:val="24"/>
        </w:rPr>
        <w:t>.</w:t>
      </w:r>
    </w:p>
    <w:p w:rsidRDefault="008B2998" w:rsidP="0038084A" w:rsidR="008B2998" w:rsidRPr="008B2998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8B2998">
        <w:t>10</w:t>
      </w:r>
      <w:r w:rsidR="00824937">
        <w:t>. ožujka</w:t>
      </w:r>
      <w:r w:rsidR="00C84A03" w:rsidRPr="004D436D">
        <w:t xml:space="preserve"> 2016. </w:t>
      </w:r>
      <w:r w:rsidR="00DD1D7B" w:rsidRPr="004D436D">
        <w:t xml:space="preserve">podnijela </w:t>
      </w:r>
      <w:r w:rsidRPr="004D436D">
        <w:t xml:space="preserve">je Trgovačkom sudu u </w:t>
      </w:r>
      <w:r w:rsidR="00DD7278">
        <w:t>Zadru</w:t>
      </w:r>
      <w:r w:rsidRPr="004D436D">
        <w:t xml:space="preserve">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 xml:space="preserve">e: SZ) navodeći da isti na dan </w:t>
      </w:r>
      <w:r w:rsidR="00DD7278">
        <w:t>8</w:t>
      </w:r>
      <w:r w:rsidR="006E5FE8">
        <w:t xml:space="preserve">. ožujka 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DD7278">
        <w:t>5</w:t>
      </w:r>
      <w:r w:rsidR="0038084A">
        <w:t>.</w:t>
      </w:r>
      <w:r w:rsidR="00DD7278">
        <w:t>649</w:t>
      </w:r>
      <w:r w:rsidR="0038084A">
        <w:t>,</w:t>
      </w:r>
      <w:r w:rsidR="00DD7278">
        <w:t>62</w:t>
      </w:r>
      <w:r w:rsidR="0038084A">
        <w:t xml:space="preserve"> kn </w:t>
      </w:r>
      <w:r w:rsidR="00DD1D7B" w:rsidRPr="004D436D">
        <w:t xml:space="preserve">te da nema zaposlenih.  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>Po</w:t>
      </w:r>
      <w:r w:rsidR="00DD7278">
        <w:t>tvrde FINA-e</w:t>
      </w:r>
      <w:r w:rsidR="004D436D" w:rsidRPr="004D436D">
        <w:t xml:space="preserve"> </w:t>
      </w:r>
      <w:r w:rsidR="00DD7278">
        <w:t>Split,</w:t>
      </w:r>
      <w:r w:rsidR="004D436D" w:rsidRPr="004D436D">
        <w:t xml:space="preserve"> o blokadi računa i novčanih sredstava ovršenika proizlazi da isti na dan </w:t>
      </w:r>
      <w:r w:rsidR="00DD7278">
        <w:t>10</w:t>
      </w:r>
      <w:r w:rsidR="006E5FE8">
        <w:t xml:space="preserve">. </w:t>
      </w:r>
      <w:r w:rsidR="00DD7278">
        <w:t>veljače</w:t>
      </w:r>
      <w:r w:rsidR="006E5FE8">
        <w:t xml:space="preserve"> </w:t>
      </w:r>
      <w:r w:rsidR="00DD7278">
        <w:t>2017</w:t>
      </w:r>
      <w:r w:rsidR="004D436D" w:rsidRPr="004D436D">
        <w:t>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1</w:t>
      </w:r>
      <w:r w:rsidR="0038084A">
        <w:t>62</w:t>
      </w:r>
      <w:r w:rsidR="004D436D" w:rsidRPr="004D436D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u konkretnom slučaju n</w:t>
      </w:r>
      <w:r w:rsidR="00333E8C">
        <w:t xml:space="preserve">isu ispunile </w:t>
      </w:r>
      <w:r w:rsidR="00580B8F" w:rsidRPr="004D436D">
        <w:t>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28547A" w:rsidP="004D436D" w:rsidR="00833DED" w:rsidRPr="004D436D">
      <w:pPr>
        <w:ind w:left="705"/>
        <w:jc w:val="center"/>
      </w:pPr>
      <w:r>
        <w:t xml:space="preserve">U Zadru </w:t>
      </w:r>
      <w:r w:rsidR="00DD7278">
        <w:t>14</w:t>
      </w:r>
      <w:r w:rsidR="006E5FE8">
        <w:t xml:space="preserve">. </w:t>
      </w:r>
      <w:r w:rsidR="00DD7278">
        <w:t>veljače</w:t>
      </w:r>
      <w:r w:rsidR="004D436D" w:rsidRPr="004D436D">
        <w:t xml:space="preserve"> </w:t>
      </w:r>
      <w:r w:rsidR="00DD7278">
        <w:t>2017</w:t>
      </w:r>
      <w:r w:rsidR="00FF51E0" w:rsidRPr="004D436D">
        <w:t xml:space="preserve">. </w:t>
      </w:r>
    </w:p>
    <w:p w:rsidRDefault="003864E3" w:rsidP="003864E3" w:rsidR="003864E3">
      <w:pPr>
        <w:tabs>
          <w:tab w:pos="0" w:val="left"/>
        </w:tabs>
      </w:pPr>
    </w:p>
    <w:p w:rsidRDefault="00153A5F" w:rsidP="00153A5F" w:rsidR="004D436D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864E3">
        <w:t xml:space="preserve">  </w:t>
      </w:r>
      <w:r w:rsidR="004D436D" w:rsidRPr="004D436D">
        <w:t>Sutkinja</w:t>
      </w:r>
    </w:p>
    <w:p w:rsidRDefault="00DD7278" w:rsidP="00153A5F" w:rsidR="00833DED" w:rsidRPr="004D436D">
      <w:pPr>
        <w:tabs>
          <w:tab w:pos="0" w:val="left"/>
        </w:tabs>
      </w:pPr>
      <w:r>
        <w:t>Marijana Žuža</w:t>
      </w:r>
      <w:r w:rsidR="00153A5F">
        <w:t xml:space="preserve">                                                                                         </w:t>
      </w:r>
      <w:r>
        <w:t xml:space="preserve">          </w:t>
      </w:r>
      <w:r w:rsidR="00153A5F">
        <w:t xml:space="preserve"> </w:t>
      </w:r>
      <w:r w:rsidR="00C84A03" w:rsidRPr="004D436D">
        <w:t>Ana Markač</w:t>
      </w:r>
      <w:r w:rsidR="00153A5F">
        <w:t>, v.r.</w:t>
      </w:r>
    </w:p>
    <w:p w:rsidRDefault="00833DED" w:rsidP="00833DED" w:rsidR="00833DED" w:rsidRPr="004D436D">
      <w:pPr>
        <w:tabs>
          <w:tab w:pos="0" w:val="left"/>
        </w:tabs>
      </w:pPr>
    </w:p>
    <w:p w:rsidRDefault="00153A5F" w:rsidP="003E44D7" w:rsidR="00153A5F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 xml:space="preserve">, Podružnica </w:t>
      </w:r>
      <w:r w:rsidR="00DD7278">
        <w:t>Zadar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6E5FE8" w:rsidR="00BC586F" w:rsidRPr="004D436D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28547A" w:rsidR="0028547A" w:rsidRPr="00EE136A">
    <w:pPr>
      <w:ind w:firstLine="708" w:left="4248"/>
      <w:rPr>
        <w:sz w:val="22"/>
        <w:szCs w:val="22"/>
      </w:rPr>
    </w:pPr>
    <w:r w:rsidRPr="006E5FE8">
      <w:rPr>
        <w:sz w:val="22"/>
        <w:szCs w:val="22"/>
      </w:rPr>
      <w:fldChar w:fldCharType="begin"/>
    </w:r>
    <w:r w:rsidRPr="006E5FE8">
      <w:rPr>
        <w:sz w:val="22"/>
        <w:szCs w:val="22"/>
      </w:rPr>
      <w:instrText>PAGE   \* MERGEFORMAT</w:instrText>
    </w:r>
    <w:r w:rsidRPr="006E5FE8">
      <w:rPr>
        <w:sz w:val="22"/>
        <w:szCs w:val="22"/>
      </w:rPr>
      <w:fldChar w:fldCharType="separate"/>
    </w:r>
    <w:r w:rsidR="00876680">
      <w:rPr>
        <w:noProof/>
        <w:sz w:val="22"/>
        <w:szCs w:val="22"/>
      </w:rPr>
      <w:t>2</w:t>
    </w:r>
    <w:r w:rsidRPr="006E5FE8">
      <w:rPr>
        <w:sz w:val="22"/>
        <w:szCs w:val="22"/>
      </w:rPr>
      <w:fldChar w:fldCharType="end"/>
    </w:r>
    <w:r w:rsidRPr="006E5FE8">
      <w:rPr>
        <w:sz w:val="22"/>
        <w:szCs w:val="22"/>
      </w:rPr>
      <w:t xml:space="preserve">  </w:t>
    </w:r>
    <w:r>
      <w:t xml:space="preserve">    </w:t>
    </w:r>
    <w:r>
      <w:tab/>
    </w:r>
    <w:r w:rsidR="0028547A">
      <w:t xml:space="preserve">             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DD7278">
      <w:rPr>
        <w:sz w:val="22"/>
        <w:szCs w:val="22"/>
      </w:rPr>
      <w:t>359/16-10</w:t>
    </w:r>
  </w:p>
  <w:p w:rsidRDefault="006E5FE8" w:rsidP="006E5FE8" w:rsidR="006E5FE8" w:rsidRPr="00EE136A">
    <w:pPr>
      <w:ind w:left="4536"/>
      <w:rPr>
        <w:sz w:val="22"/>
        <w:szCs w:val="22"/>
      </w:rPr>
    </w:pPr>
  </w:p>
  <w:p w:rsidRDefault="00876680" w:rsidP="00824937" w:rsidR="0071049C" w:rsidRPr="00824937">
    <w:pPr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DD7278">
      <w:rPr>
        <w:sz w:val="22"/>
        <w:szCs w:val="22"/>
      </w:rPr>
      <w:t>Poslovni broj: 2 St-359/16-10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53A5F"/>
    <w:rsid w:val="0026675B"/>
    <w:rsid w:val="0028547A"/>
    <w:rsid w:val="00286C18"/>
    <w:rsid w:val="00290218"/>
    <w:rsid w:val="003230A5"/>
    <w:rsid w:val="00333E8C"/>
    <w:rsid w:val="00373D9A"/>
    <w:rsid w:val="003770FF"/>
    <w:rsid w:val="0038084A"/>
    <w:rsid w:val="003864E3"/>
    <w:rsid w:val="003E44D7"/>
    <w:rsid w:val="004447DD"/>
    <w:rsid w:val="004D436D"/>
    <w:rsid w:val="00516BE9"/>
    <w:rsid w:val="0056047B"/>
    <w:rsid w:val="00572AF4"/>
    <w:rsid w:val="00580B8F"/>
    <w:rsid w:val="005C7CCC"/>
    <w:rsid w:val="005F1516"/>
    <w:rsid w:val="0061279E"/>
    <w:rsid w:val="006315D3"/>
    <w:rsid w:val="0064713E"/>
    <w:rsid w:val="00650A68"/>
    <w:rsid w:val="006E5FE8"/>
    <w:rsid w:val="007B1670"/>
    <w:rsid w:val="007D1A2F"/>
    <w:rsid w:val="00824937"/>
    <w:rsid w:val="00833DED"/>
    <w:rsid w:val="00876680"/>
    <w:rsid w:val="008B2998"/>
    <w:rsid w:val="009414A5"/>
    <w:rsid w:val="009676BB"/>
    <w:rsid w:val="009D7926"/>
    <w:rsid w:val="00AC17DA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DD7278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PAKLENICA AVANTURIST d.o.o. za usluge u turizmu</izvorni_sadrzaj>
    <derivirana_varijabla naziv="DomainObject.Predmet.ProtustrankaFormated_1">  PAKLENICA AVANTURIST d.o.o. za usluge u turizmu</derivirana_varijabla>
  </DomainObject.Predmet.ProtustrankaFormated>
  <DomainObject.Predmet.ProtustrankaFormatedOIB>
    <izvorni_sadrzaj>  PAKLENICA AVANTURIST d.o.o. za usluge u turizmu, OIB 59081256279</izvorni_sadrzaj>
    <derivirana_varijabla naziv="DomainObject.Predmet.ProtustrankaFormatedOIB_1">  PAKLENICA AVANTURIST d.o.o. za usluge u turizmu, OIB 59081256279</derivirana_varijabla>
  </DomainObject.Predmet.ProtustrankaFormatedOIB>
  <DomainObject.Predmet.ProtustrankaFormatedWithAdress>
    <izvorni_sadrzaj> PAKLENICA AVANTURIST d.o.o. za usluge u turizmu, Dr. Franje Tuđmana 0, 23244 Starigrad</izvorni_sadrzaj>
    <derivirana_varijabla naziv="DomainObject.Predmet.ProtustrankaFormatedWithAdress_1"> PAKLENICA AVANTURIST d.o.o. za usluge u turizmu, Dr. Franje Tuđmana 0, 23244 Starigrad</derivirana_varijabla>
  </DomainObject.Predmet.ProtustrankaFormatedWithAdress>
  <DomainObject.Predmet.ProtustrankaFormatedWithAdressOIB>
    <izvorni_sadrzaj> PAKLENICA AVANTURIST d.o.o. za usluge u turizmu, OIB 59081256279, Dr. Franje Tuđmana 0, 23244 Starigrad</izvorni_sadrzaj>
    <derivirana_varijabla naziv="DomainObject.Predmet.ProtustrankaFormatedWithAdressOIB_1"> PAKLENICA AVANTURIST d.o.o. za usluge u turizmu, OIB 59081256279, Dr. Franje Tuđmana 0, 23244 Starigrad</derivirana_varijabla>
  </DomainObject.Predmet.ProtustrankaFormatedWithAdressOIB>
  <DomainObject.Predmet.ProtustrankaWithAdress>
    <izvorni_sadrzaj>PAKLENICA AVANTURIST d.o.o. za usluge u turizmu Dr. Franje Tuđmana 0, 23244 Starigrad</izvorni_sadrzaj>
    <derivirana_varijabla naziv="DomainObject.Predmet.ProtustrankaWithAdress_1">PAKLENICA AVANTURIST d.o.o. za usluge u turizmu Dr. Franje Tuđmana 0, 23244 Starigrad</derivirana_varijabla>
  </DomainObject.Predmet.ProtustrankaWithAdress>
  <DomainObject.Predmet.ProtustrankaWithAdressOIB>
    <izvorni_sadrzaj>PAKLENICA AVANTURIST d.o.o. za usluge u turizmu, OIB 59081256279, Dr. Franje Tuđmana 0, 23244 Starigrad</izvorni_sadrzaj>
    <derivirana_varijabla naziv="DomainObject.Predmet.ProtustrankaWithAdressOIB_1">PAKLENICA AVANTURIST d.o.o. za usluge u turizmu, OIB 59081256279, Dr. Franje Tuđmana 0, 23244 Starigrad</derivirana_varijabla>
  </DomainObject.Predmet.ProtustrankaWithAdressOIB>
  <DomainObject.Predmet.ProtustrankaNazivFormated>
    <izvorni_sadrzaj>PAKLENICA AVANTURIST d.o.o. za usluge u turizmu</izvorni_sadrzaj>
    <derivirana_varijabla naziv="DomainObject.Predmet.ProtustrankaNazivFormated_1">PAKLENICA AVANTURIST d.o.o. za usluge u turizmu</derivirana_varijabla>
  </DomainObject.Predmet.ProtustrankaNazivFormated>
  <DomainObject.Predmet.ProtustrankaNazivFormatedOIB>
    <izvorni_sadrzaj>PAKLENICA AVANTURIST d.o.o. za usluge u turizmu, OIB 59081256279</izvorni_sadrzaj>
    <derivirana_varijabla naziv="DomainObject.Predmet.ProtustrankaNazivFormatedOIB_1">PAKLENICA AVANTURIST d.o.o. za usluge u turizmu, OIB 59081256279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5649.62</izvorni_sadrzaj>
    <derivirana_varijabla naziv="DomainObject.Predmet.TrenutnaVrijednost_1">5649.62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PAKLENICA AVANTURIST d.o.o. za usluge u turizmu</item>
    </izvorni_sadrzaj>
    <derivirana_varijabla naziv="DomainObject.Predmet.ProtuStrankaListFormated_1">
      <item>PAKLENICA AVANTURIST d.o.o. za usluge u turizmu</item>
    </derivirana_varijabla>
  </DomainObject.Predmet.ProtuStrankaListFormated>
  <DomainObject.Predmet.ProtuStrankaListFormatedOIB>
    <izvorni_sadrzaj>
      <item>PAKLENICA AVANTURIST d.o.o. za usluge u turizmu, OIB 59081256279</item>
    </izvorni_sadrzaj>
    <derivirana_varijabla naziv="DomainObject.Predmet.ProtuStrankaListFormatedOIB_1">
      <item>PAKLENICA AVANTURIST d.o.o. za usluge u turizmu, OIB 59081256279</item>
    </derivirana_varijabla>
  </DomainObject.Predmet.ProtuStrankaListFormatedOIB>
  <DomainObject.Predmet.ProtuStrankaListFormatedWithAdress>
    <izvorni_sadrzaj>
      <item>PAKLENICA AVANTURIST d.o.o. za usluge u turizmu, Dr. Franje Tuđmana 0, 23244 Starigrad</item>
    </izvorni_sadrzaj>
    <derivirana_varijabla naziv="DomainObject.Predmet.ProtuStrankaListFormatedWithAdress_1">
      <item>PAKLENICA AVANTURIST d.o.o. za usluge u turizmu, Dr. Franje Tuđmana 0, 23244 Starigrad</item>
    </derivirana_varijabla>
  </DomainObject.Predmet.ProtuStrankaListFormatedWithAdress>
  <DomainObject.Predmet.ProtuStrankaListFormatedWithAdressOIB>
    <izvorni_sadrzaj>
      <item>PAKLENICA AVANTURIST d.o.o. za usluge u turizmu, OIB 59081256279, Dr. Franje Tuđmana 0, 23244 Starigrad</item>
    </izvorni_sadrzaj>
    <derivirana_varijabla naziv="DomainObject.Predmet.ProtuStrankaListFormatedWithAdressOIB_1">
      <item>PAKLENICA AVANTURIST d.o.o. za usluge u turizmu, OIB 59081256279, Dr. Franje Tuđmana 0, 23244 Starigrad</item>
    </derivirana_varijabla>
  </DomainObject.Predmet.ProtuStrankaListFormatedWithAdressOIB>
  <DomainObject.Predmet.ProtuStrankaListNazivFormated>
    <izvorni_sadrzaj>
      <item>PAKLENICA AVANTURIST d.o.o. za usluge u turizmu</item>
    </izvorni_sadrzaj>
    <derivirana_varijabla naziv="DomainObject.Predmet.ProtuStrankaListNazivFormated_1">
      <item>PAKLENICA AVANTURIST d.o.o. za usluge u turizmu</item>
    </derivirana_varijabla>
  </DomainObject.Predmet.ProtuStrankaListNazivFormated>
  <DomainObject.Predmet.ProtuStrankaListNazivFormatedOIB>
    <izvorni_sadrzaj>
      <item>PAKLENICA AVANTURIST d.o.o. za usluge u turizmu, OIB 59081256279</item>
    </izvorni_sadrzaj>
    <derivirana_varijabla naziv="DomainObject.Predmet.ProtuStrankaListNazivFormatedOIB_1">
      <item>PAKLENICA AVANTURIST d.o.o. za usluge u turizmu, OIB 59081256279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PAKLENICA AVANTURIST d.o.o. za usluge u turizmu</izvorni_sadrzaj>
    <derivirana_varijabla naziv="DomainObject.Predmet.ProtustrankaIDrugi_1">PAKLENICA AVANTURIST d.o.o. za usluge u turizmu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PAKLENICA AVANTURIST d.o.o. za usluge u turizmu, OIB 59081256279, Dr. Franje Tuđmana 0, 23244 Starigrad</izvorni_sadrzaj>
    <derivirana_varijabla naziv="DomainObject.Predmet.ProtustrankaIDrugiAdressOIB_1">PAKLENICA AVANTURIST d.o.o. za usluge u turizmu, OIB 59081256279, Dr. Franje Tuđmana 0,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PAKLENICA AVANTURIST d.o.o. za usluge u turizmu</item>
    </izvorni_sadrzaj>
    <derivirana_varijabla naziv="DomainObject.Predmet.SudioniciListNaziv_1">
      <item>FINA</item>
      <item>PAKLENICA AVANTURIST d.o.o. za usluge u turizmu</item>
    </derivirana_varijabla>
  </DomainObject.Predmet.SudioniciListNaziv>
  <DomainObject.Predmet.SudioniciListAdressOIB>
    <izvorni_sadrzaj>
      <item>FINA, OIB 85821130368</item>
      <item>PAKLENICA AVANTURIST d.o.o. za usluge u turizmu, OIB 59081256279, Dr. Franje Tuđmana 0,23244 Starigrad</item>
    </izvorni_sadrzaj>
    <derivirana_varijabla naziv="DomainObject.Predmet.SudioniciListAdressOIB_1">
      <item>FINA, OIB 85821130368</item>
      <item>PAKLENICA AVANTURIST d.o.o. za usluge u turizmu, OIB 59081256279, Dr. Franje Tuđmana 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59081256279</item>
    </izvorni_sadrzaj>
    <derivirana_varijabla naziv="DomainObject.Predmet.SudioniciListNazivOIB_1">
      <item>, OIB 85821130368</item>
      <item>, OIB 59081256279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59991-3DD2-4C76-97B7-F952B9003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2399</properties:Characters>
  <properties:Lines>65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2017-02-14T10:17:00Z</dcterms:created>
  <dc:creator>Tina Grgas</dc:creator>
  <cp:lastModifiedBy>Marijana Žuža</cp:lastModifiedBy>
  <cp:lastPrinted>2016-07-12T11:55:00Z</cp:lastPrinted>
  <dcterms:modified xmlns:xsi="http://www.w3.org/2001/XMLSchema-instance" xsi:type="dcterms:W3CDTF">2017-02-15T11:37:00Z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