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e861c" w14:paraId="7de861c" w:rsidRDefault="005B0632" w:rsidP="005B0632" w:rsidR="005B0632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C65939">
        <w:rPr>
          <w:rFonts w:hAnsi="Times New Roman" w:ascii="Times New Roman"/>
          <w:sz w:val="24"/>
          <w:szCs w:val="24"/>
          <w:lang w:val="pl-PL"/>
        </w:rPr>
        <w:t>T</w:t>
      </w:r>
      <w:r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C23AC7">
        <w:rPr>
          <w:rFonts w:hAnsi="Times New Roman" w:ascii="Times New Roman"/>
          <w:sz w:val="24"/>
        </w:rPr>
        <w:t>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St – </w:t>
      </w:r>
      <w:r w:rsidR="00FA478B">
        <w:rPr>
          <w:rFonts w:hAnsi="Times New Roman" w:ascii="Times New Roman"/>
          <w:b/>
          <w:sz w:val="24"/>
          <w:szCs w:val="24"/>
          <w:lang w:val="pl-PL"/>
        </w:rPr>
        <w:t>922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>/1</w:t>
      </w:r>
      <w:r w:rsidR="00FA478B">
        <w:rPr>
          <w:rFonts w:hAnsi="Times New Roman" w:ascii="Times New Roman"/>
          <w:b/>
          <w:sz w:val="24"/>
          <w:szCs w:val="24"/>
          <w:lang w:val="pl-PL"/>
        </w:rPr>
        <w:t>4</w:t>
      </w:r>
    </w:p>
    <w:p w:rsidRDefault="00FA478B" w:rsidP="000E1F39" w:rsidR="001F2CF3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  <w:lang w:val="pl-PL"/>
        </w:rPr>
        <w:t>GRANTA PROJEKT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 d.o.o. – u stečaju</w:t>
      </w:r>
      <w:r w:rsidR="001F2CF3">
        <w:rPr>
          <w:rFonts w:hAnsi="Times New Roman" w:ascii="Times New Roman"/>
          <w:b/>
          <w:sz w:val="24"/>
          <w:szCs w:val="24"/>
          <w:lang w:val="pl-PL"/>
        </w:rPr>
        <w:t>, OIB:</w:t>
      </w:r>
      <w:r w:rsidRPr="00FA478B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>67055477624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1F2CF3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1F2CF3">
        <w:rPr>
          <w:rFonts w:hAnsi="Times New Roman" w:ascii="Times New Roman"/>
          <w:b/>
          <w:sz w:val="24"/>
          <w:szCs w:val="24"/>
        </w:rPr>
        <w:t>,</w:t>
      </w:r>
    </w:p>
    <w:p w:rsidRDefault="00FA478B" w:rsidP="005B0632" w:rsidR="000E1F39" w:rsidRPr="001F2CF3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Zagreb, Banjavčićeva 22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</w:t>
      </w:r>
      <w:r w:rsidR="00302F6A">
        <w:rPr>
          <w:rFonts w:hAnsi="Times New Roman" w:ascii="Times New Roman"/>
          <w:sz w:val="24"/>
          <w:szCs w:val="24"/>
          <w:lang w:val="pl-PL"/>
        </w:rPr>
        <w:t xml:space="preserve">do 25. </w:t>
      </w:r>
      <w:r w:rsidR="0086207E">
        <w:rPr>
          <w:rFonts w:hAnsi="Times New Roman" w:ascii="Times New Roman"/>
          <w:sz w:val="24"/>
          <w:szCs w:val="24"/>
          <w:lang w:val="pl-PL"/>
        </w:rPr>
        <w:t>rujan</w:t>
      </w:r>
      <w:r w:rsidR="00C60875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302F6A">
        <w:rPr>
          <w:rFonts w:hAnsi="Times New Roman" w:ascii="Times New Roman"/>
          <w:sz w:val="24"/>
          <w:szCs w:val="24"/>
          <w:lang w:val="pl-PL"/>
        </w:rPr>
        <w:t>6</w:t>
      </w:r>
      <w:r w:rsidR="00C60875">
        <w:rPr>
          <w:rFonts w:hAnsi="Times New Roman" w:ascii="Times New Roman"/>
          <w:sz w:val="24"/>
          <w:szCs w:val="24"/>
          <w:lang w:val="pl-PL"/>
        </w:rPr>
        <w:t>.</w:t>
      </w:r>
    </w:p>
    <w:p w:rsidRDefault="00FA478B" w:rsidP="00FA478B" w:rsidR="00FA478B">
      <w:pPr>
        <w:jc w:val="both"/>
        <w:rPr>
          <w:rFonts w:eastAsia="Times New Roman" w:hAnsi="Times New Roman" w:ascii="Times New Roman"/>
          <w:sz w:val="24"/>
          <w:szCs w:val="24"/>
        </w:rPr>
      </w:pPr>
      <w:r w:rsidRPr="00FA478B">
        <w:rPr>
          <w:rFonts w:eastAsia="Times New Roman" w:hAnsi="Times New Roman" w:ascii="Times New Roman"/>
          <w:sz w:val="24"/>
          <w:szCs w:val="24"/>
        </w:rPr>
        <w:t>Društvo je upisano u sudski registar kod Trgovačkog suda u Zagrebu pod tvrtkom GRANTA PROJEKT društvo s ograničenom odgovornošću za trgovinu i usluge, u registarski uložak s matičnim brojem (MBS) 080607383, OIB: 67055477624.</w:t>
      </w:r>
    </w:p>
    <w:p w:rsidRDefault="00FA478B" w:rsidP="00FA478B" w:rsidR="00FA478B">
      <w:pPr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Stečajni postupak je otvoren na temelju rješenja trgovačkog suda 922/14.</w:t>
      </w:r>
    </w:p>
    <w:p w:rsidRDefault="004C4766" w:rsidP="005B0632" w:rsidR="00302F6A" w:rsidRPr="00922CE3">
      <w:pPr>
        <w:widowControl w:val="false"/>
        <w:suppressAutoHyphens/>
        <w:autoSpaceDN w:val="false"/>
        <w:jc w:val="both"/>
        <w:textAlignment w:val="baseline"/>
        <w:rPr>
          <w:rFonts w:hAnsi="Times New Roman" w:ascii="Times New Roman"/>
          <w:sz w:val="24"/>
          <w:szCs w:val="24"/>
          <w:lang w:val="de-DE"/>
        </w:rPr>
      </w:pPr>
      <w:r>
        <w:rPr>
          <w:rFonts w:hAnsi="Times New Roman" w:ascii="Times New Roman"/>
          <w:sz w:val="24"/>
          <w:szCs w:val="24"/>
          <w:lang w:val="pl-PL"/>
        </w:rPr>
        <w:t>U dosadašnjem tijeku postupka, održani su ispitno i izvještajno ročište kao i posebno ispitno ročište.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601FA3" w:rsidP="00030F1E" w:rsidR="00030F1E" w:rsidRPr="00030F1E">
      <w:pPr>
        <w:jc w:val="both"/>
        <w:rPr>
          <w:rFonts w:hAnsi="Times New Roman" w:ascii="Times New Roman"/>
          <w:sz w:val="24"/>
          <w:szCs w:val="24"/>
        </w:rPr>
      </w:pPr>
      <w:r w:rsidRPr="00030F1E">
        <w:rPr>
          <w:rFonts w:hAnsi="Times New Roman" w:ascii="Times New Roman"/>
          <w:sz w:val="24"/>
          <w:szCs w:val="24"/>
        </w:rPr>
        <w:t>Stečajni dužnik u svom vlasništvu posjeduje nekretnin</w:t>
      </w:r>
      <w:r w:rsidR="00030F1E" w:rsidRPr="00030F1E">
        <w:rPr>
          <w:rFonts w:hAnsi="Times New Roman" w:ascii="Times New Roman"/>
          <w:sz w:val="24"/>
          <w:szCs w:val="24"/>
        </w:rPr>
        <w:t>e</w:t>
      </w:r>
      <w:r w:rsidRPr="00030F1E">
        <w:rPr>
          <w:rFonts w:hAnsi="Times New Roman" w:ascii="Times New Roman"/>
          <w:sz w:val="24"/>
          <w:szCs w:val="24"/>
        </w:rPr>
        <w:t xml:space="preserve"> </w:t>
      </w:r>
      <w:r w:rsidR="00030F1E" w:rsidRPr="00030F1E">
        <w:rPr>
          <w:rFonts w:hAnsi="Times New Roman" w:ascii="Times New Roman"/>
          <w:sz w:val="24"/>
          <w:szCs w:val="24"/>
        </w:rPr>
        <w:t xml:space="preserve">kako slijedi: </w:t>
      </w:r>
    </w:p>
    <w:p w:rsidRDefault="004C4766" w:rsidP="004C4766" w:rsidR="004C4766">
      <w:pPr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I</w:t>
      </w:r>
    </w:p>
    <w:p w:rsidRDefault="004C4766" w:rsidP="004C4766" w:rsidR="004C4766" w:rsidRPr="004C4766">
      <w:pPr>
        <w:jc w:val="both"/>
        <w:rPr>
          <w:rFonts w:eastAsia="Times New Roman" w:hAnsi="Times New Roman" w:ascii="Times New Roman"/>
          <w:sz w:val="24"/>
          <w:szCs w:val="24"/>
        </w:rPr>
      </w:pPr>
      <w:r w:rsidRPr="004C4766">
        <w:rPr>
          <w:rFonts w:eastAsia="Times New Roman" w:hAnsi="Times New Roman" w:ascii="Times New Roman"/>
          <w:sz w:val="24"/>
          <w:szCs w:val="24"/>
        </w:rPr>
        <w:t xml:space="preserve">Zk.ul 25571 kat.čes. 2191/9 k.o. GRAD ZAGREB, koja u naravi predstavlja DVORIŠTE površine 1.030 m2, vlasništvo GRANTA PROJEKT d.o.o 1/1. </w:t>
      </w:r>
    </w:p>
    <w:p w:rsidRDefault="004C4766" w:rsidP="004C4766" w:rsidR="009E4C17">
      <w:pPr>
        <w:jc w:val="both"/>
        <w:rPr>
          <w:rFonts w:eastAsia="Times New Roman" w:hAnsi="Times New Roman" w:ascii="Times New Roman"/>
          <w:sz w:val="24"/>
          <w:szCs w:val="24"/>
        </w:rPr>
      </w:pPr>
      <w:r w:rsidRPr="004C4766">
        <w:rPr>
          <w:rFonts w:eastAsia="Times New Roman" w:hAnsi="Times New Roman" w:ascii="Times New Roman"/>
          <w:sz w:val="24"/>
          <w:szCs w:val="24"/>
        </w:rPr>
        <w:t xml:space="preserve">Na nekretnini su upisani tereti: u korist ERSTE&amp;STEIEMARKISCHE BANK d.d. Rijeka, u iznosu od 6.000.000,00 Eura pod Z-78506/07;  te teret u korist ERSTE &amp; STEIERMARKISCHE BANK d.d. Rijeka, u iznosu od 6.000.000,00 Eura pod Z-51722/08. </w:t>
      </w:r>
    </w:p>
    <w:p w:rsidRDefault="004C4766" w:rsidP="004C4766" w:rsidR="004C4766">
      <w:pPr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II</w:t>
      </w:r>
    </w:p>
    <w:p w:rsidRDefault="004C4766" w:rsidP="004C4766" w:rsidR="004C4766" w:rsidRPr="004C4766">
      <w:pPr>
        <w:jc w:val="both"/>
        <w:rPr>
          <w:rFonts w:eastAsia="Times New Roman" w:hAnsi="Times New Roman" w:ascii="Times New Roman"/>
          <w:sz w:val="24"/>
          <w:szCs w:val="24"/>
        </w:rPr>
      </w:pPr>
      <w:r w:rsidRPr="004C4766">
        <w:rPr>
          <w:rFonts w:eastAsia="Times New Roman" w:hAnsi="Times New Roman" w:ascii="Times New Roman"/>
          <w:sz w:val="24"/>
          <w:szCs w:val="24"/>
        </w:rPr>
        <w:t xml:space="preserve">Zk.ul.13989 kat.čes. 2191/5 k.o. GRAD ZAGREB, ZGRADA BROJ 22, 4 ZGRADE U BANJAVČIĆEVOJ ULICI I DVORIŠTE površine 3779 m2.: </w:t>
      </w:r>
    </w:p>
    <w:p w:rsidRDefault="004C4766" w:rsidP="004C4766" w:rsidR="004C4766" w:rsidRPr="004C4766">
      <w:pPr>
        <w:numPr>
          <w:ilvl w:val="1"/>
          <w:numId w:val="3"/>
        </w:num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C4766">
        <w:rPr>
          <w:rFonts w:eastAsia="Times New Roman" w:hAnsi="Times New Roman" w:ascii="Times New Roman"/>
          <w:sz w:val="24"/>
          <w:szCs w:val="24"/>
        </w:rPr>
        <w:t xml:space="preserve">ETAŽA: 6.15/100 – poslovni prostor u prizemlju površine 337,31 m2 i poslovni prostor u prizemlju dvorišta površine 27,50 m2 sveukupne površine 364,81 m2. </w:t>
      </w:r>
    </w:p>
    <w:p w:rsidRDefault="004C4766" w:rsidP="004C4766" w:rsidR="004C4766" w:rsidRPr="004C4766">
      <w:pPr>
        <w:numPr>
          <w:ilvl w:val="1"/>
          <w:numId w:val="3"/>
        </w:num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C4766">
        <w:rPr>
          <w:rFonts w:eastAsia="Times New Roman" w:hAnsi="Times New Roman" w:ascii="Times New Roman"/>
          <w:sz w:val="24"/>
          <w:szCs w:val="24"/>
        </w:rPr>
        <w:t>ETAŽA: 6.08/100 – poslovni prostor na I katu površine 360,83 m2.</w:t>
      </w:r>
    </w:p>
    <w:p w:rsidRDefault="004C4766" w:rsidP="004C4766" w:rsidR="004C4766" w:rsidRPr="004C4766">
      <w:pPr>
        <w:numPr>
          <w:ilvl w:val="1"/>
          <w:numId w:val="3"/>
        </w:num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C4766">
        <w:rPr>
          <w:rFonts w:eastAsia="Times New Roman" w:hAnsi="Times New Roman" w:ascii="Times New Roman"/>
          <w:sz w:val="24"/>
          <w:szCs w:val="24"/>
        </w:rPr>
        <w:t>ETAŽA: 10/100 – poslovni prostor na I katu površine 593,07 m2.</w:t>
      </w:r>
    </w:p>
    <w:p w:rsidRDefault="004C4766" w:rsidP="004C4766" w:rsidR="004C4766" w:rsidRPr="004C4766">
      <w:pPr>
        <w:numPr>
          <w:ilvl w:val="1"/>
          <w:numId w:val="3"/>
        </w:num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C4766">
        <w:rPr>
          <w:rFonts w:eastAsia="Times New Roman" w:hAnsi="Times New Roman" w:ascii="Times New Roman"/>
          <w:sz w:val="24"/>
          <w:szCs w:val="24"/>
        </w:rPr>
        <w:t>ETAŽA: 5.15/100 – poslovni prostor na I katu površine 305,23 m2.</w:t>
      </w:r>
    </w:p>
    <w:p w:rsidRDefault="004C4766" w:rsidP="004C4766" w:rsidR="004C4766" w:rsidRPr="004C4766">
      <w:pPr>
        <w:numPr>
          <w:ilvl w:val="1"/>
          <w:numId w:val="3"/>
        </w:num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C4766">
        <w:rPr>
          <w:rFonts w:eastAsia="Times New Roman" w:hAnsi="Times New Roman" w:ascii="Times New Roman"/>
          <w:sz w:val="24"/>
          <w:szCs w:val="24"/>
        </w:rPr>
        <w:t>ETAŽA: 9.47/100 – poslovni prostor na I katu površine 561,86 m2.</w:t>
      </w:r>
    </w:p>
    <w:p w:rsidRDefault="004C4766" w:rsidP="004C4766" w:rsidR="004C4766" w:rsidRPr="004C4766">
      <w:pPr>
        <w:numPr>
          <w:ilvl w:val="1"/>
          <w:numId w:val="3"/>
        </w:num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C4766">
        <w:rPr>
          <w:rFonts w:eastAsia="Times New Roman" w:hAnsi="Times New Roman" w:ascii="Times New Roman"/>
          <w:sz w:val="24"/>
          <w:szCs w:val="24"/>
        </w:rPr>
        <w:t>ETAŽA: 9.49/100 – poslovni prostor na II katu površine 562,90 m2.</w:t>
      </w:r>
    </w:p>
    <w:p w:rsidRDefault="004C4766" w:rsidP="004C4766" w:rsidR="004C4766" w:rsidRPr="004C4766">
      <w:pPr>
        <w:numPr>
          <w:ilvl w:val="1"/>
          <w:numId w:val="3"/>
        </w:num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C4766">
        <w:rPr>
          <w:rFonts w:eastAsia="Times New Roman" w:hAnsi="Times New Roman" w:ascii="Times New Roman"/>
          <w:sz w:val="24"/>
          <w:szCs w:val="24"/>
        </w:rPr>
        <w:t>ETAŽA: 10.55/100 – poslovni prostor na II katu površine 625,53 m2.</w:t>
      </w:r>
    </w:p>
    <w:p w:rsidRDefault="004C4766" w:rsidP="004C4766" w:rsidR="004C4766" w:rsidRPr="004C4766">
      <w:pPr>
        <w:numPr>
          <w:ilvl w:val="1"/>
          <w:numId w:val="3"/>
        </w:num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C4766">
        <w:rPr>
          <w:rFonts w:eastAsia="Times New Roman" w:hAnsi="Times New Roman" w:ascii="Times New Roman"/>
          <w:sz w:val="24"/>
          <w:szCs w:val="24"/>
        </w:rPr>
        <w:t>ETAŽA: 5.75/100 – poslovni prostor na II katu površine 341,02 m2.</w:t>
      </w:r>
    </w:p>
    <w:p w:rsidRDefault="004C4766" w:rsidP="004C4766" w:rsidR="004C4766" w:rsidRPr="004C4766">
      <w:pPr>
        <w:numPr>
          <w:ilvl w:val="1"/>
          <w:numId w:val="3"/>
        </w:num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C4766">
        <w:rPr>
          <w:rFonts w:eastAsia="Times New Roman" w:hAnsi="Times New Roman" w:ascii="Times New Roman"/>
          <w:sz w:val="24"/>
          <w:szCs w:val="24"/>
        </w:rPr>
        <w:t xml:space="preserve">ETAŽA: 9.69/100 – poslovni prostor na II katu površine 574,97 m2. </w:t>
      </w:r>
    </w:p>
    <w:p w:rsidRDefault="004C4766" w:rsidP="009E4C17" w:rsidR="007C5D27" w:rsidRPr="001964BB">
      <w:pPr>
        <w:jc w:val="both"/>
        <w:rPr>
          <w:szCs w:val="24"/>
        </w:rPr>
      </w:pPr>
      <w:r w:rsidRPr="004C4766">
        <w:rPr>
          <w:rFonts w:eastAsia="Times New Roman" w:hAnsi="Times New Roman" w:ascii="Times New Roman"/>
          <w:sz w:val="24"/>
          <w:szCs w:val="24"/>
        </w:rPr>
        <w:t>Na nekretnini su upisani brojni tereti u korist ERSTE &amp; STEIERMARKISCHE BANK</w:t>
      </w:r>
      <w:r w:rsidRPr="004C4766">
        <w:rPr>
          <w:rFonts w:eastAsia="Times New Roman" w:hAnsi="Times New Roman" w:ascii="Times New Roman"/>
          <w:b/>
          <w:sz w:val="24"/>
          <w:szCs w:val="24"/>
        </w:rPr>
        <w:t xml:space="preserve"> d</w:t>
      </w:r>
      <w:r w:rsidRPr="004C4766">
        <w:rPr>
          <w:rFonts w:eastAsia="Times New Roman" w:hAnsi="Times New Roman" w:ascii="Times New Roman"/>
          <w:sz w:val="24"/>
          <w:szCs w:val="24"/>
        </w:rPr>
        <w:t xml:space="preserve">.d. i REPUBLIKE HRVATSKE, </w:t>
      </w:r>
    </w:p>
    <w:p w:rsidRDefault="00030F1E" w:rsidP="001964BB" w:rsidR="00030F1E" w:rsidRPr="00030F1E">
      <w:pPr>
        <w:spacing w:after="0"/>
        <w:ind w:left="720"/>
        <w:jc w:val="both"/>
        <w:rPr>
          <w:rFonts w:hAnsi="Times New Roman" w:ascii="Times New Roman"/>
          <w:b/>
          <w:sz w:val="24"/>
          <w:szCs w:val="24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197D6E" w:rsidP="000E1F39" w:rsidR="0086207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</w:t>
      </w:r>
      <w:r w:rsidR="0086207E">
        <w:rPr>
          <w:rFonts w:hAnsi="Times New Roman" w:ascii="Times New Roman"/>
          <w:sz w:val="24"/>
          <w:szCs w:val="24"/>
          <w:lang w:val="pl-PL"/>
        </w:rPr>
        <w:t>ni upravitelj je predao predmetne nekretnine kupcima.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C23AC7" w:rsidR="00C61F72" w:rsidRPr="000E1F39">
      <w:pPr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86207E">
        <w:rPr>
          <w:rFonts w:hAnsi="Times New Roman" w:ascii="Times New Roman"/>
          <w:sz w:val="24"/>
          <w:szCs w:val="24"/>
          <w:lang w:val="pl-PL"/>
        </w:rPr>
        <w:t>2</w:t>
      </w:r>
      <w:r w:rsidR="00197D6E">
        <w:rPr>
          <w:rFonts w:hAnsi="Times New Roman" w:ascii="Times New Roman"/>
          <w:sz w:val="24"/>
          <w:szCs w:val="24"/>
          <w:lang w:val="pl-PL"/>
        </w:rPr>
        <w:t xml:space="preserve">6. </w:t>
      </w:r>
      <w:r w:rsidR="0086207E">
        <w:rPr>
          <w:rFonts w:hAnsi="Times New Roman" w:ascii="Times New Roman"/>
          <w:sz w:val="24"/>
          <w:szCs w:val="24"/>
          <w:lang w:val="pl-PL"/>
        </w:rPr>
        <w:t>rujna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197D6E">
        <w:rPr>
          <w:rFonts w:hAnsi="Times New Roman" w:ascii="Times New Roman"/>
          <w:sz w:val="24"/>
          <w:szCs w:val="24"/>
          <w:lang w:val="pl-PL"/>
        </w:rPr>
        <w:t>7</w:t>
      </w:r>
      <w:r w:rsidR="001F2CF3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01FA3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odv.Rajka Jagmarević </w:t>
      </w: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A73EA0"/>
    <w:multiLevelType w:val="hybridMultilevel"/>
    <w:tmpl w:val="DCF43E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54E22B5E"/>
    <w:multiLevelType w:val="hybridMultilevel"/>
    <w:tmpl w:val="623034A8"/>
    <w:lvl w:tplc="5B16B146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</w:num>
  <w:num w:numId="2">
    <w:abstractNumId w:val="0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0F1E"/>
    <w:rsid w:val="000E1F39"/>
    <w:rsid w:val="001964BB"/>
    <w:rsid w:val="00197D6E"/>
    <w:rsid w:val="001C694A"/>
    <w:rsid w:val="001F2CF3"/>
    <w:rsid w:val="00302F6A"/>
    <w:rsid w:val="00412BFE"/>
    <w:rsid w:val="00427555"/>
    <w:rsid w:val="004C4766"/>
    <w:rsid w:val="005B0632"/>
    <w:rsid w:val="00601FA3"/>
    <w:rsid w:val="006155D2"/>
    <w:rsid w:val="00701B4C"/>
    <w:rsid w:val="00780FC9"/>
    <w:rsid w:val="007B5E8C"/>
    <w:rsid w:val="007C5D27"/>
    <w:rsid w:val="008512FB"/>
    <w:rsid w:val="0086207E"/>
    <w:rsid w:val="00880A42"/>
    <w:rsid w:val="008A2ED8"/>
    <w:rsid w:val="00922CE3"/>
    <w:rsid w:val="009E4C17"/>
    <w:rsid w:val="00B23715"/>
    <w:rsid w:val="00C23AC7"/>
    <w:rsid w:val="00C60875"/>
    <w:rsid w:val="00C61F72"/>
    <w:rsid w:val="00C65939"/>
    <w:rsid w:val="00F61CC5"/>
    <w:rsid w:val="00FA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xtbody" w:type="paragraph">
    <w:name w:val="Text body"/>
    <w:basedOn w:val="Normal"/>
    <w:rsid w:val="00412BFE"/>
    <w:pPr>
      <w:suppressAutoHyphens/>
      <w:autoSpaceDN w:val="false"/>
      <w:spacing w:after="120"/>
      <w:textAlignment w:val="baseline"/>
    </w:pPr>
    <w:rPr>
      <w:rFonts w:eastAsia="Times New Roman" w:hAnsi="Times New Roman" w:asci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cs="Segoe UI" w:eastAsia="Calibri" w:hAnsi="Segoe UI" w:asci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qFormat/>
    <w:rsid w:val="001964BB"/>
    <w:pPr>
      <w:spacing w:after="0"/>
      <w:ind w:right="-999" w:left="-284"/>
    </w:pPr>
    <w:rPr>
      <w:rFonts w:eastAsia="Times New Roman" w:hAnsi="Times New Roman" w:ascii="Times New Roman"/>
      <w:sz w:val="24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964BB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69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94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94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94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94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xtbody" w:type="paragraph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ascii="Segoe UI" w:cs="Segoe UI" w:eastAsia="Calibri" w:hAns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964BB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69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94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94A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94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94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St-922/2014-90</izvorni_sadrzaj>
    <derivirana_varijabla naziv="DomainObject.Oznaka_1">St-922/2014-90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</izvorni_sadrzaj>
    <derivirana_varijabla naziv="DomainObject.Predmet.Broj_1">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2014.</izvorni_sadrzaj>
    <derivirana_varijabla naziv="DomainObject.Predmet.DatumOsnivanja_1">17.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St-922/2014</izvorni_sadrzaj>
    <derivirana_varijabla naziv="DomainObject.Predmet.OznakaBroj_1">St-922/2014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GRANTA PROJEKT d.o.o.</izvorni_sadrzaj>
    <derivirana_varijabla naziv="DomainObject.Predmet.ProtustrankaFormated_1">  GRANTA PROJEKT d.o.o.</derivirana_varijabla>
  </DomainObject.Predmet.ProtustrankaFormated>
  <DomainObject.Predmet.ProtustrankaFormatedOIB>
    <izvorni_sadrzaj>  GRANTA PROJEKT d.o.o., OIB 67055477624</izvorni_sadrzaj>
    <derivirana_varijabla naziv="DomainObject.Predmet.ProtustrankaFormatedOIB_1">  GRANTA PROJEKT d.o.o., OIB 67055477624</derivirana_varijabla>
  </DomainObject.Predmet.ProtustrankaFormatedOIB>
  <DomainObject.Predmet.ProtustrankaFormatedWithAdress>
    <izvorni_sadrzaj> GRANTA PROJEKT d.o.o., Banjavčićeva 22, 10000 Zagreb</izvorni_sadrzaj>
    <derivirana_varijabla naziv="DomainObject.Predmet.ProtustrankaFormatedWithAdress_1"> GRANTA PROJEKT d.o.o., Banjavčićeva 22, 10000 Zagreb</derivirana_varijabla>
  </DomainObject.Predmet.ProtustrankaFormatedWithAdress>
  <DomainObject.Predmet.ProtustrankaFormatedWithAdressOIB>
    <izvorni_sadrzaj> GRANTA PROJEKT d.o.o., OIB 67055477624, Banjavčićeva 22, 10000 Zagreb</izvorni_sadrzaj>
    <derivirana_varijabla naziv="DomainObject.Predmet.ProtustrankaFormatedWithAdressOIB_1"> GRANTA PROJEKT d.o.o., OIB 67055477624, Banjavčićeva 22, 10000 Zagreb</derivirana_varijabla>
  </DomainObject.Predmet.ProtustrankaFormatedWithAdressOIB>
  <DomainObject.Predmet.ProtustrankaWithAdress>
    <izvorni_sadrzaj>GRANTA PROJEKT d.o.o. Banjavčićeva 22, 10000 Zagreb</izvorni_sadrzaj>
    <derivirana_varijabla naziv="DomainObject.Predmet.ProtustrankaWithAdress_1">GRANTA PROJEKT d.o.o. Banjavčićeva 22, 10000 Zagreb</derivirana_varijabla>
  </DomainObject.Predmet.ProtustrankaWithAdress>
  <DomainObject.Predmet.ProtustrankaWithAdressOIB>
    <izvorni_sadrzaj>GRANTA PROJEKT d.o.o., OIB 67055477624, Banjavčićeva 22, 10000 Zagreb</izvorni_sadrzaj>
    <derivirana_varijabla naziv="DomainObject.Predmet.ProtustrankaWithAdressOIB_1">GRANTA PROJEKT d.o.o., OIB 67055477624, Banjavčićeva 22, 10000 Zagreb</derivirana_varijabla>
  </DomainObject.Predmet.ProtustrankaWithAdressOIB>
  <DomainObject.Predmet.ProtustrankaNazivFormated>
    <izvorni_sadrzaj>GRANTA PROJEKT d.o.o.</izvorni_sadrzaj>
    <derivirana_varijabla naziv="DomainObject.Predmet.ProtustrankaNazivFormated_1">GRANTA PROJEKT d.o.o.</derivirana_varijabla>
  </DomainObject.Predmet.ProtustrankaNazivFormated>
  <DomainObject.Predmet.ProtustrankaNazivFormatedOIB>
    <izvorni_sadrzaj>GRANTA PROJEKT d.o.o., OIB 67055477624</izvorni_sadrzaj>
    <derivirana_varijabla naziv="DomainObject.Predmet.ProtustrankaNazivFormatedOIB_1">GRANTA PROJEKT d.o.o., OIB 67055477624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GRANTA PROJEKT d.o.o.; Josip Ivić</izvorni_sadrzaj>
    <derivirana_varijabla naziv="DomainObject.Predmet.StrankaFormated_1">  GRANTA PROJEKT d.o.o.; Josip Ivić</derivirana_varijabla>
  </DomainObject.Predmet.StrankaFormated>
  <DomainObject.Predmet.StrankaFormatedOIB>
    <izvorni_sadrzaj>  GRANTA PROJEKT d.o.o., OIB 67055477624; Josip Ivić</izvorni_sadrzaj>
    <derivirana_varijabla naziv="DomainObject.Predmet.StrankaFormatedOIB_1">  GRANTA PROJEKT d.o.o., OIB 67055477624; Josip Ivić</derivirana_varijabla>
  </DomainObject.Predmet.StrankaFormatedOIB>
  <DomainObject.Predmet.StrankaFormatedWithAdress>
    <izvorni_sadrzaj> GRANTA PROJEKT d.o.o., Banjavčićeva 22, 10000 Zagreb; Josip Ivić, Jurišićeva 4, 10000 Zagreb</izvorni_sadrzaj>
    <derivirana_varijabla naziv="DomainObject.Predmet.StrankaFormatedWithAdress_1"> GRANTA PROJEKT d.o.o., Banjavčićeva 22, 10000 Zagreb; Josip Ivić, Jurišićeva 4, 10000 Zagreb</derivirana_varijabla>
  </DomainObject.Predmet.StrankaFormatedWithAdress>
  <DomainObject.Predmet.StrankaFormatedWithAdressOIB>
    <izvorni_sadrzaj> GRANTA PROJEKT d.o.o., OIB 67055477624, Banjavčićeva 22, 10000 Zagreb; Josip Ivić, Jurišićeva 4, 10000 Zagreb</izvorni_sadrzaj>
    <derivirana_varijabla naziv="DomainObject.Predmet.StrankaFormatedWithAdressOIB_1"> GRANTA PROJEKT d.o.o., OIB 67055477624, Banjavčićeva 22, 10000 Zagreb; Josip Ivić, Jurišićeva 4, 10000 Zagreb</derivirana_varijabla>
  </DomainObject.Predmet.StrankaFormatedWithAdressOIB>
  <DomainObject.Predmet.StrankaWithAdress>
    <izvorni_sadrzaj>GRANTA PROJEKT d.o.o. Banjavčićeva 22,10000 Zagreb,Josip Ivić Jurišićeva 4,10000 Zagreb</izvorni_sadrzaj>
    <derivirana_varijabla naziv="DomainObject.Predmet.StrankaWithAdress_1">GRANTA PROJEKT d.o.o. Banjavčićeva 22,10000 Zagreb,Josip Ivić Jurišićeva 4,10000 Zagreb</derivirana_varijabla>
  </DomainObject.Predmet.StrankaWithAdress>
  <DomainObject.Predmet.StrankaWithAdressOIB>
    <izvorni_sadrzaj>GRANTA PROJEKT d.o.o., OIB 67055477624, Banjavčićeva 22,10000 Zagreb,Josip Ivić, Jurišićeva 4,10000 Zagreb</izvorni_sadrzaj>
    <derivirana_varijabla naziv="DomainObject.Predmet.StrankaWithAdressOIB_1">GRANTA PROJEKT d.o.o., OIB 67055477624, Banjavčićeva 22,10000 Zagreb,Josip Ivić, Jurišićeva 4,10000 Zagreb</derivirana_varijabla>
  </DomainObject.Predmet.StrankaWithAdressOIB>
  <DomainObject.Predmet.StrankaNazivFormated>
    <izvorni_sadrzaj>GRANTA PROJEKT d.o.o.,Josip Ivić</izvorni_sadrzaj>
    <derivirana_varijabla naziv="DomainObject.Predmet.StrankaNazivFormated_1">GRANTA PROJEKT d.o.o.,Josip Ivić</derivirana_varijabla>
  </DomainObject.Predmet.StrankaNazivFormated>
  <DomainObject.Predmet.StrankaNazivFormatedOIB>
    <izvorni_sadrzaj>GRANTA PROJEKT d.o.o., OIB 67055477624,Josip Ivić</izvorni_sadrzaj>
    <derivirana_varijabla naziv="DomainObject.Predmet.StrankaNazivFormatedOIB_1">GRANTA PROJEKT d.o.o., OIB 67055477624,Josip Ivić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GRANTA PROJEKT d.o.o.</item>
      <item>Josip Ivić</item>
    </izvorni_sadrzaj>
    <derivirana_varijabla naziv="DomainObject.Predmet.StrankaListFormated_1">
      <item>GRANTA PROJEKT d.o.o.</item>
      <item>Josip Ivić</item>
    </derivirana_varijabla>
  </DomainObject.Predmet.StrankaListFormated>
  <DomainObject.Predmet.StrankaListFormatedOIB>
    <izvorni_sadrzaj>
      <item>GRANTA PROJEKT d.o.o., OIB 67055477624</item>
      <item>Josip Ivić</item>
    </izvorni_sadrzaj>
    <derivirana_varijabla naziv="DomainObject.Predmet.StrankaListFormatedOIB_1">
      <item>GRANTA PROJEKT d.o.o., OIB 67055477624</item>
      <item>Josip Ivić</item>
    </derivirana_varijabla>
  </DomainObject.Predmet.StrankaListFormatedOIB>
  <DomainObject.Predmet.StrankaListFormatedWithAdress>
    <izvorni_sadrzaj>
      <item>GRANTA PROJEKT d.o.o., Banjavčićeva 22, 10000 Zagreb</item>
      <item>Josip Ivić, Jurišićeva 4, 10000 Zagreb</item>
    </izvorni_sadrzaj>
    <derivirana_varijabla naziv="DomainObject.Predmet.StrankaListFormatedWithAdress_1">
      <item>GRANTA PROJEKT d.o.o., Banjavčićeva 22, 10000 Zagreb</item>
      <item>Josip Ivić, Jurišićeva 4, 10000 Zagreb</item>
    </derivirana_varijabla>
  </DomainObject.Predmet.StrankaListFormatedWithAdress>
  <DomainObject.Predmet.StrankaListFormatedWithAdressOIB>
    <izvorni_sadrzaj>
      <item>GRANTA PROJEKT d.o.o., OIB 67055477624, Banjavčićeva 22, 10000 Zagreb</item>
      <item>Josip Ivić, Jurišićeva 4, 10000 Zagreb</item>
    </izvorni_sadrzaj>
    <derivirana_varijabla naziv="DomainObject.Predmet.StrankaListFormatedWithAdressOIB_1">
      <item>GRANTA PROJEKT d.o.o., OIB 67055477624, Banjavčićeva 22, 10000 Zagreb</item>
      <item>Josip Ivić, Jurišićeva 4, 10000 Zagreb</item>
    </derivirana_varijabla>
  </DomainObject.Predmet.StrankaListFormatedWithAdressOIB>
  <DomainObject.Predmet.StrankaListNazivFormated>
    <izvorni_sadrzaj>
      <item>GRANTA PROJEKT d.o.o.</item>
      <item>Josip Ivić</item>
    </izvorni_sadrzaj>
    <derivirana_varijabla naziv="DomainObject.Predmet.StrankaListNazivFormated_1">
      <item>GRANTA PROJEKT d.o.o.</item>
      <item>Josip Ivić</item>
    </derivirana_varijabla>
  </DomainObject.Predmet.StrankaListNazivFormated>
  <DomainObject.Predmet.StrankaListNazivFormatedOIB>
    <izvorni_sadrzaj>
      <item>GRANTA PROJEKT d.o.o., OIB 67055477624</item>
      <item>Josip Ivić</item>
    </izvorni_sadrzaj>
    <derivirana_varijabla naziv="DomainObject.Predmet.StrankaListNazivFormatedOIB_1">
      <item>GRANTA PROJEKT d.o.o., OIB 67055477624</item>
      <item>Josip Ivić</item>
    </derivirana_varijabla>
  </DomainObject.Predmet.StrankaListNazivFormatedOIB>
  <DomainObject.Predmet.ProtuStrankaListFormated>
    <izvorni_sadrzaj>
      <item>GRANTA PROJEKT d.o.o.</item>
    </izvorni_sadrzaj>
    <derivirana_varijabla naziv="DomainObject.Predmet.ProtuStrankaListFormated_1">
      <item>GRANTA PROJEKT d.o.o.</item>
    </derivirana_varijabla>
  </DomainObject.Predmet.ProtuStrankaListFormated>
  <DomainObject.Predmet.ProtuStrankaListFormatedOIB>
    <izvorni_sadrzaj>
      <item>GRANTA PROJEKT d.o.o., OIB 67055477624</item>
    </izvorni_sadrzaj>
    <derivirana_varijabla naziv="DomainObject.Predmet.ProtuStrankaListFormatedOIB_1">
      <item>GRANTA PROJEKT d.o.o., OIB 67055477624</item>
    </derivirana_varijabla>
  </DomainObject.Predmet.ProtuStrankaListFormatedOIB>
  <DomainObject.Predmet.ProtuStrankaListFormatedWithAdress>
    <izvorni_sadrzaj>
      <item>GRANTA PROJEKT d.o.o., Banjavčićeva 22, 10000 Zagreb</item>
    </izvorni_sadrzaj>
    <derivirana_varijabla naziv="DomainObject.Predmet.ProtuStrankaListFormatedWithAdress_1">
      <item>GRANTA PROJEKT d.o.o., Banjavčićeva 22, 10000 Zagreb</item>
    </derivirana_varijabla>
  </DomainObject.Predmet.ProtuStrankaListFormatedWithAdress>
  <DomainObject.Predmet.ProtuStrankaListFormatedWithAdressOIB>
    <izvorni_sadrzaj>
      <item>GRANTA PROJEKT d.o.o., OIB 67055477624, Banjavčićeva 22, 10000 Zagreb</item>
    </izvorni_sadrzaj>
    <derivirana_varijabla naziv="DomainObject.Predmet.ProtuStrankaListFormatedWithAdressOIB_1">
      <item>GRANTA PROJEKT d.o.o., OIB 67055477624, Banjavčićeva 22, 10000 Zagreb</item>
    </derivirana_varijabla>
  </DomainObject.Predmet.ProtuStrankaListFormatedWithAdressOIB>
  <DomainObject.Predmet.ProtuStrankaListNazivFormated>
    <izvorni_sadrzaj>
      <item>GRANTA PROJEKT d.o.o.</item>
    </izvorni_sadrzaj>
    <derivirana_varijabla naziv="DomainObject.Predmet.ProtuStrankaListNazivFormated_1">
      <item>GRANTA PROJEKT d.o.o.</item>
    </derivirana_varijabla>
  </DomainObject.Predmet.ProtuStrankaListNazivFormated>
  <DomainObject.Predmet.ProtuStrankaListNazivFormatedOIB>
    <izvorni_sadrzaj>
      <item>GRANTA PROJEKT d.o.o., OIB 67055477624</item>
    </izvorni_sadrzaj>
    <derivirana_varijabla naziv="DomainObject.Predmet.ProtuStrankaListNazivFormatedOIB_1">
      <item>GRANTA PROJEKT d.o.o., OIB 67055477624</item>
    </derivirana_varijabla>
  </DomainObject.Predmet.ProtuStrankaListNazivFormatedOIB>
  <DomainObject.Predmet.OstaliListFormated>
    <izvorni_sadrzaj>
      <item>Rajka Jagmarević</item>
    </izvorni_sadrzaj>
    <derivirana_varijabla naziv="DomainObject.Predmet.OstaliListFormated_1">
      <item>Rajka Jagmarević</item>
    </derivirana_varijabla>
  </DomainObject.Predmet.OstaliListFormated>
  <DomainObject.Predmet.OstaliListFormatedOIB>
    <izvorni_sadrzaj>
      <item>Rajka Jagmarević, OIB 54873974132</item>
    </izvorni_sadrzaj>
    <derivirana_varijabla naziv="DomainObject.Predmet.OstaliListFormatedOIB_1">
      <item>Rajka Jagmarević, OIB 54873974132</item>
    </derivirana_varijabla>
  </DomainObject.Predmet.OstaliListFormatedOIB>
  <DomainObject.Predmet.OstaliListFormatedWithAdress>
    <izvorni_sadrzaj>
      <item>Rajka Jagmarević, J. Dalmatinca 7, 10000 Zagreb</item>
    </izvorni_sadrzaj>
    <derivirana_varijabla naziv="DomainObject.Predmet.OstaliListFormatedWithAdress_1">
      <item>Rajka Jagmarević, J. Dalmatinca 7, 10000 Zagreb</item>
    </derivirana_varijabla>
  </DomainObject.Predmet.OstaliListFormatedWithAdress>
  <DomainObject.Predmet.OstaliListFormatedWithAdressOIB>
    <izvorni_sadrzaj>
      <item>Rajka Jagmarević, OIB 54873974132, J. Dalmatinca 7, 10000 Zagreb</item>
    </izvorni_sadrzaj>
    <derivirana_varijabla naziv="DomainObject.Predmet.OstaliListFormatedWithAdressOIB_1">
      <item>Rajka Jagmarević, OIB 54873974132, J. Dalmatinca 7, 10000 Zagreb</item>
    </derivirana_varijabla>
  </DomainObject.Predmet.OstaliListFormatedWithAdressOIB>
  <DomainObject.Predmet.OstaliListNazivFormated>
    <izvorni_sadrzaj>
      <item>Rajka Jagmarević</item>
    </izvorni_sadrzaj>
    <derivirana_varijabla naziv="DomainObject.Predmet.OstaliListNazivFormated_1">
      <item>Rajka Jagmarević</item>
    </derivirana_varijabla>
  </DomainObject.Predmet.OstaliListNazivFormated>
  <DomainObject.Predmet.OstaliListNazivFormatedOIB>
    <izvorni_sadrzaj>
      <item>Rajka Jagmarević, OIB 54873974132</item>
    </izvorni_sadrzaj>
    <derivirana_varijabla naziv="DomainObject.Predmet.OstaliListNazivFormatedOIB_1"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GRANTA PROJEKT d.o.o. i dr.</izvorni_sadrzaj>
    <derivirana_varijabla naziv="DomainObject.Predmet.StrankaIDrugi_1">GRANTA PROJEKT d.o.o. i dr.</derivirana_varijabla>
  </DomainObject.Predmet.StrankaIDrugi>
  <DomainObject.Predmet.ProtustrankaIDrugi>
    <izvorni_sadrzaj>GRANTA PROJEKT d.o.o.</izvorni_sadrzaj>
    <derivirana_varijabla naziv="DomainObject.Predmet.ProtustrankaIDrugi_1">GRANTA PROJEKT d.o.o.</derivirana_varijabla>
  </DomainObject.Predmet.ProtustrankaIDrugi>
  <DomainObject.Predmet.StrankaIDrugiAdressOIB>
    <izvorni_sadrzaj>GRANTA PROJEKT d.o.o., OIB 67055477624, Banjavčićeva 22, 10000 Zagreb i dr.</izvorni_sadrzaj>
    <derivirana_varijabla naziv="DomainObject.Predmet.StrankaIDrugiAdressOIB_1">GRANTA PROJEKT d.o.o., OIB 67055477624, Banjavčićeva 22, 10000 Zagreb i dr.</derivirana_varijabla>
  </DomainObject.Predmet.StrankaIDrugiAdressOIB>
  <DomainObject.Predmet.ProtustrankaIDrugiAdressOIB>
    <izvorni_sadrzaj>GRANTA PROJEKT d.o.o., OIB 67055477624, Banjavčićeva 22, 10000 Zagreb</izvorni_sadrzaj>
    <derivirana_varijabla naziv="DomainObject.Predmet.ProtustrankaIDrugiAdressOIB_1">GRANTA PROJEKT d.o.o., OIB 67055477624, Banjavčićeva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GRANTA PROJEKT d.o.o.</item>
      <item>GRANTA PROJEKT d.o.o.</item>
      <item>Rajka Jagmarević</item>
      <item>Josip Ivić</item>
    </izvorni_sadrzaj>
    <derivirana_varijabla naziv="DomainObject.Predmet.SudioniciListNaziv_1">
      <item>GRANTA PROJEKT d.o.o.</item>
      <item>GRANTA PROJEKT d.o.o.</item>
      <item>Rajka Jagmarević</item>
      <item>Josip Ivić</item>
    </derivirana_varijabla>
  </DomainObject.Predmet.SudioniciListNaziv>
  <DomainObject.Predmet.SudioniciListAdressOIB>
    <izvorni_sadrzaj>
      <item>GRANTA PROJEKT d.o.o., OIB 67055477624, Banjavčićeva 22,10000 Zagreb</item>
      <item>GRANTA PROJEKT d.o.o., OIB 67055477624, Banjavčićeva 22,10000 Zagreb</item>
      <item>Rajka Jagmarević, OIB 54873974132, J. Dalmatinca 7,10000 Zagreb</item>
      <item>Josip Ivić, Jurišićeva 4,10000 Zagreb</item>
    </izvorni_sadrzaj>
    <derivirana_varijabla naziv="DomainObject.Predmet.SudioniciListAdressOIB_1">
      <item>GRANTA PROJEKT d.o.o., OIB 67055477624, Banjavčićeva 22,10000 Zagreb</item>
      <item>GRANTA PROJEKT d.o.o., OIB 67055477624, Banjavčićeva 22,10000 Zagreb</item>
      <item>Rajka Jagmarević, OIB 54873974132, J. Dalmatinca 7,10000 Zagreb</item>
      <item>Josip Ivić,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67055477624</item>
      <item>, OIB 67055477624</item>
      <item>, OIB 54873974132</item>
      <item>, OIB null</item>
    </izvorni_sadrzaj>
    <derivirana_varijabla naziv="DomainObject.Predmet.SudioniciListNazivOIB_1">
      <item>, OIB 67055477624</item>
      <item>, OIB 67055477624</item>
      <item>, OIB 54873974132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344</properties:Words>
  <properties:Characters>1936</properties:Characters>
  <properties:Lines>44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2017-10-02T06:40:00Z</dcterms:created>
  <dc:creator>ADMINIBM</dc:creator>
  <cp:lastModifiedBy>Ivana Stampf</cp:lastModifiedBy>
  <cp:lastPrinted>2017-09-26T10:58:00Z</cp:lastPrinted>
  <dcterms:modified xmlns:xsi="http://www.w3.org/2001/XMLSchema-instance" xsi:type="dcterms:W3CDTF">2017-10-02T06:40:00Z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St-922/2014-90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