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1503" w14:paraId="0011503" w:rsidRDefault="00FC072D" w:rsidP="001940FB" w:rsidR="00FC072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FC072D" w:rsidR="001065A0" w:rsidRPr="00FC072D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421E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C072D" w:rsidP="00AA6BCF" w:rsidR="00FC072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C072D" w:rsidP="00FC072D" w:rsidR="00FC072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C072D" w:rsidP="00FC072D" w:rsidR="00FC072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C072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C072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25D9D" w:rsidRPr="00825D9D">
        <w:rPr>
          <w:rFonts w:cs="Calibri" w:hAnsi="Calibri" w:ascii="Calibri"/>
        </w:rPr>
        <w:t>ODESA PERIĆ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FC072D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="00FC072D">
        <w:rPr>
          <w:rFonts w:cs="Calibri" w:eastAsia="Arial Unicode MS" w:hAnsi="Calibri" w:ascii="Calibri"/>
          <w:color w:val="000000"/>
          <w:kern w:val="1"/>
          <w:lang w:eastAsia="ar-SA" w:val="hr-HR"/>
        </w:rPr>
        <w:t>od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 </w:t>
      </w:r>
      <w:r w:rsidR="00825D9D" w:rsidRPr="00825D9D">
        <w:rPr>
          <w:rFonts w:cs="Calibri" w:hAnsi="Calibri" w:ascii="Calibri"/>
        </w:rPr>
        <w:t>30.525,55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25D9D" w:rsidRPr="00825D9D">
        <w:rPr>
          <w:rFonts w:cs="Calibri" w:hAnsi="Calibri" w:ascii="Calibri"/>
        </w:rPr>
        <w:t>27.925,55</w:t>
      </w:r>
      <w:r w:rsidR="001D182A" w:rsidRPr="001D182A">
        <w:rPr>
          <w:rFonts w:cs="Calibri" w:hAnsi="Calibri" w:ascii="Calibri"/>
        </w:rPr>
        <w:t xml:space="preserve"> kn</w:t>
      </w:r>
      <w:r w:rsidR="00FC072D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825D9D" w:rsidRPr="00825D9D">
        <w:rPr>
          <w:rFonts w:cs="Calibri" w:hAnsi="Calibri" w:ascii="Calibri"/>
        </w:rPr>
        <w:t>2.600,00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FC072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C072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C072D" w:rsidRPr="00FC072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FC072D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FC072D" w:rsidP="001D182A" w:rsidR="00FC072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FC072D" w:rsidP="001D182A" w:rsidR="00FC072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5D9D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825D9D">
              <w:rPr>
                <w:rFonts w:cs="Calibri" w:hAnsi="Calibri" w:ascii="Calibri"/>
              </w:rPr>
              <w:t>ODESA PERIĆ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825D9D">
              <w:rPr>
                <w:rFonts w:cs="Calibri" w:hAnsi="Calibri" w:ascii="Calibri"/>
              </w:rPr>
              <w:t xml:space="preserve">Stonska 8, </w:t>
            </w:r>
            <w:r w:rsidRPr="005164DD">
              <w:rPr>
                <w:rFonts w:cs="Calibri" w:hAnsi="Calibri" w:ascii="Calibri"/>
              </w:rPr>
              <w:t>Split</w:t>
            </w:r>
            <w:r w:rsidR="000A4152" w:rsidRPr="005164DD">
              <w:rPr>
                <w:rFonts w:cs="Calibri" w:hAnsi="Calibri" w:ascii="Calibri"/>
              </w:rPr>
              <w:t>,</w:t>
            </w:r>
            <w:r w:rsidR="003A5883" w:rsidRPr="005164DD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825D9D">
              <w:rPr>
                <w:rFonts w:cs="Calibri" w:hAnsi="Calibri" w:ascii="Calibri"/>
              </w:rPr>
              <w:t>68461765866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5D9D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825D9D">
              <w:rPr>
                <w:rFonts w:cs="Calibri" w:hAnsi="Calibri" w:ascii="Calibri"/>
              </w:rPr>
              <w:t>Ugovor o štednom depozitu broj 81-70-60031-3,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25D9D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825D9D">
              <w:rPr>
                <w:rFonts w:cs="Calibri" w:hAnsi="Calibri" w:ascii="Calibri"/>
              </w:rPr>
              <w:t>30.525,55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5D9D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825D9D">
              <w:rPr>
                <w:rFonts w:cs="Calibri" w:hAnsi="Calibri" w:ascii="Calibri"/>
              </w:rPr>
              <w:t>27.925,55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5D9D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825D9D">
              <w:rPr>
                <w:rFonts w:cs="Calibri" w:hAnsi="Calibri" w:ascii="Calibri"/>
              </w:rPr>
              <w:t>2.600,00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C072D" w:rsidP="00FC072D" w:rsidR="00FC072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D56AC" w:rsidP="0037638F" w:rsidR="0037638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638F" w:rsidP="0037638F" w:rsidR="0037638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7638F" w:rsidP="0037638F" w:rsidR="0037638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7638F" w:rsidP="0037638F" w:rsidR="0037638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B33" w:rsidR="00E07B33">
      <w:pPr>
        <w:spacing w:after="0"/>
      </w:pPr>
      <w:r>
        <w:separator/>
      </w:r>
    </w:p>
  </w:endnote>
  <w:endnote w:id="0" w:type="continuationSeparator">
    <w:p w:rsidRDefault="00E07B33" w:rsidR="00E07B3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D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B33" w:rsidR="00E07B33">
      <w:pPr>
        <w:spacing w:after="0"/>
      </w:pPr>
      <w:r>
        <w:separator/>
      </w:r>
    </w:p>
  </w:footnote>
  <w:footnote w:id="0" w:type="continuationSeparator">
    <w:p w:rsidRDefault="00E07B33" w:rsidR="00E07B3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D78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5EFEC7C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5CB0"/>
    <w:rsid w:val="000068A4"/>
    <w:rsid w:val="00006C02"/>
    <w:rsid w:val="000071AF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2583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38F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56AC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4DD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1EA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D78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5D9D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0498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24D56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5FF5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045D"/>
    <w:rsid w:val="00E0209D"/>
    <w:rsid w:val="00E07A99"/>
    <w:rsid w:val="00E07B33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273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072D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E2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D7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D7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D7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D7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E2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D7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D7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D7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D7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6E8A1-A226-4CAD-A58B-0D84D3249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1421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St-651/2017-280 / Podnesak - Podnesak (-280.docx)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