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6be39" w14:paraId="f96be39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4B5417" w:rsidP="004B5417" w:rsidR="004B5417" w:rsidRPr="0021789D">
      <w:pPr>
        <w:jc w:val="both"/>
      </w:pPr>
      <w:r w:rsidRPr="0021789D">
        <w:t xml:space="preserve">Trgovački sud u Zagrebu, po sucu Nikoli Ribariću, u stečajnom predmetu u povodu zahtjeva FINANCIJSKE AGENCIJE, za provedbu stečajnog postupka nad dužnikom  </w:t>
      </w:r>
      <w:r w:rsidRPr="0021789D">
        <w:rPr>
          <w:color w:val="FF0000"/>
        </w:rPr>
        <w:t xml:space="preserve">STUDIO TECHNICART j.d.o.o. za usluge, OIB: 24403533781, Zaprešić (Grad Zaprešić), Savska ulica 40, </w:t>
      </w:r>
      <w:r w:rsidRPr="0021789D">
        <w:t>dana 26. listopada 2017. godine</w:t>
      </w:r>
    </w:p>
    <w:p w:rsidRDefault="004B5417" w:rsidP="002873FF" w:rsidR="004B5417">
      <w:pPr>
        <w:jc w:val="center"/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4B5417" w:rsidRPr="0021789D">
        <w:rPr>
          <w:color w:val="FF0000"/>
        </w:rPr>
        <w:t>STUDIO TECHNICART j.d.o.o. za usluge, OIB: 24403533781, Zaprešić (Grad Zaprešić), Savska ulica 40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4B5417" w:rsidP="004B5417" w:rsidR="004B5417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4B5417" w:rsidP="004B5417" w:rsidR="004B5417">
      <w:pPr>
        <w:ind w:firstLine="555"/>
        <w:jc w:val="both"/>
      </w:pPr>
    </w:p>
    <w:p w:rsidRDefault="004B5417" w:rsidP="004B5417" w:rsidR="004B5417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4B5417" w:rsidP="004B5417" w:rsidR="004B5417" w:rsidRPr="00E974B3">
      <w:pPr>
        <w:ind w:firstLine="709"/>
        <w:jc w:val="both"/>
      </w:pPr>
    </w:p>
    <w:p w:rsidRDefault="004B5417" w:rsidP="004B5417" w:rsidR="004B5417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 xml:space="preserve">6. svibnja </w:t>
      </w:r>
      <w:r w:rsidRPr="003A2C37">
        <w:rPr>
          <w:color w:val="FF0000"/>
        </w:rPr>
        <w:t>201</w:t>
      </w:r>
      <w:r>
        <w:rPr>
          <w:color w:val="FF0000"/>
        </w:rPr>
        <w:t>6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 xml:space="preserve">10.748,88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54EC3" w:rsidP="00154EC3" w:rsidR="00154EC3" w:rsidRPr="00E974B3">
      <w:pPr>
        <w:jc w:val="both"/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154EC3">
        <w:t>6</w:t>
      </w:r>
      <w:r w:rsidR="00031C9C">
        <w:t xml:space="preserve">. </w:t>
      </w:r>
      <w:r w:rsidR="00154EC3">
        <w:t>listopada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B75AF0" w:rsidR="00B75AF0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B75AF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75AF0" w:rsidP="00E91121" w:rsidR="00B75AF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75AF0" w:rsidP="00E91121" w:rsidR="00B75AF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75AF0" w:rsidP="00E91121" w:rsidR="00B75AF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75AF0" w:rsidP="00E91121" w:rsidR="00B75AF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D6228" w:rsidP="00B75AF0" w:rsidR="00CD6228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F0429C" w:rsidP="00CD6228" w:rsidR="00F042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031C9C" w:rsidP="00F0429C" w:rsidR="00031C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055A4" w:rsidP="00031C9C" w:rsidR="009055A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9055A4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19626D" w:rsidP="002873FF" w:rsidR="0019626D"/>
    <w:p w:rsidRDefault="008F4182" w:rsidP="002873FF" w:rsidR="008F4182"/>
    <w:p w:rsidRDefault="00CD6228" w:rsidP="002873FF" w:rsidR="00CD6228"/>
    <w:sectPr w:rsidR="00CD622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5AF0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67DFA">
          <w:t xml:space="preserve">                       72.  St-</w:t>
        </w:r>
        <w:r w:rsidR="00F03EC1">
          <w:t>4229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110194"/>
    <w:rsid w:val="001313C3"/>
    <w:rsid w:val="00141D9D"/>
    <w:rsid w:val="00154EC3"/>
    <w:rsid w:val="0019626D"/>
    <w:rsid w:val="001D2C3F"/>
    <w:rsid w:val="0022158D"/>
    <w:rsid w:val="00266654"/>
    <w:rsid w:val="00267DFA"/>
    <w:rsid w:val="00285E2F"/>
    <w:rsid w:val="002873FF"/>
    <w:rsid w:val="002B3E70"/>
    <w:rsid w:val="002C2774"/>
    <w:rsid w:val="002F5AC0"/>
    <w:rsid w:val="0032399D"/>
    <w:rsid w:val="00332C09"/>
    <w:rsid w:val="0033451E"/>
    <w:rsid w:val="003526A2"/>
    <w:rsid w:val="00352B7A"/>
    <w:rsid w:val="0037077E"/>
    <w:rsid w:val="003B2400"/>
    <w:rsid w:val="003F067F"/>
    <w:rsid w:val="00404296"/>
    <w:rsid w:val="00487EF6"/>
    <w:rsid w:val="004A5DAA"/>
    <w:rsid w:val="004B5417"/>
    <w:rsid w:val="004E2F08"/>
    <w:rsid w:val="004F307A"/>
    <w:rsid w:val="00535EF3"/>
    <w:rsid w:val="00590B2F"/>
    <w:rsid w:val="005A7ACE"/>
    <w:rsid w:val="005B29F1"/>
    <w:rsid w:val="005C5A48"/>
    <w:rsid w:val="0061395A"/>
    <w:rsid w:val="00674394"/>
    <w:rsid w:val="006A6AF4"/>
    <w:rsid w:val="006B2FDB"/>
    <w:rsid w:val="006C3EED"/>
    <w:rsid w:val="00706617"/>
    <w:rsid w:val="00716F47"/>
    <w:rsid w:val="00780ADF"/>
    <w:rsid w:val="00787FF5"/>
    <w:rsid w:val="007D5C26"/>
    <w:rsid w:val="007D6952"/>
    <w:rsid w:val="007E5AB4"/>
    <w:rsid w:val="008F4182"/>
    <w:rsid w:val="009055A4"/>
    <w:rsid w:val="009110DF"/>
    <w:rsid w:val="0093632C"/>
    <w:rsid w:val="00963A90"/>
    <w:rsid w:val="00965028"/>
    <w:rsid w:val="00975376"/>
    <w:rsid w:val="00982611"/>
    <w:rsid w:val="00A1675F"/>
    <w:rsid w:val="00A50227"/>
    <w:rsid w:val="00A673EA"/>
    <w:rsid w:val="00B046B0"/>
    <w:rsid w:val="00B35B6D"/>
    <w:rsid w:val="00B75AF0"/>
    <w:rsid w:val="00B93557"/>
    <w:rsid w:val="00BA05BA"/>
    <w:rsid w:val="00BA3EC0"/>
    <w:rsid w:val="00BB093B"/>
    <w:rsid w:val="00BD18E6"/>
    <w:rsid w:val="00C14EE5"/>
    <w:rsid w:val="00C27928"/>
    <w:rsid w:val="00CD6228"/>
    <w:rsid w:val="00D62269"/>
    <w:rsid w:val="00D66118"/>
    <w:rsid w:val="00D808B9"/>
    <w:rsid w:val="00D86B61"/>
    <w:rsid w:val="00D90299"/>
    <w:rsid w:val="00DE27FD"/>
    <w:rsid w:val="00EB6BEB"/>
    <w:rsid w:val="00F03EC1"/>
    <w:rsid w:val="00F0429C"/>
    <w:rsid w:val="00F8277C"/>
    <w:rsid w:val="00FF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5A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A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A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A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A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5A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A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A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A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A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4229</izvorni_sadrzaj>
    <derivirana_varijabla naziv="DomainObject.Predmet.Broj_1">4229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St-4229/2016</izvorni_sadrzaj>
    <derivirana_varijabla naziv="DomainObject.Predmet.OznakaBroj_1">St-4229/2016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TECHNICART j.d.o.o.</izvorni_sadrzaj>
    <derivirana_varijabla naziv="DomainObject.Predmet.ProtustrankaFormated_1">  STUDIO TECHNICART j.d.o.o.</derivirana_varijabla>
  </DomainObject.Predmet.ProtustrankaFormated>
  <DomainObject.Predmet.ProtustrankaFormatedOIB>
    <izvorni_sadrzaj>  STUDIO TECHNICART j.d.o.o., OIB 24403533781</izvorni_sadrzaj>
    <derivirana_varijabla naziv="DomainObject.Predmet.ProtustrankaFormatedOIB_1">  STUDIO TECHNICART j.d.o.o., OIB 24403533781</derivirana_varijabla>
  </DomainObject.Predmet.ProtustrankaFormatedOIB>
  <DomainObject.Predmet.ProtustrankaFormatedWithAdress>
    <izvorni_sadrzaj> STUDIO TECHNICART j.d.o.o., Savska ulica 40, 10290 Zaprešić</izvorni_sadrzaj>
    <derivirana_varijabla naziv="DomainObject.Predmet.ProtustrankaFormatedWithAdress_1"> STUDIO TECHNICART j.d.o.o., Savska ulica 40, 10290 Zaprešić</derivirana_varijabla>
  </DomainObject.Predmet.ProtustrankaFormatedWithAdress>
  <DomainObject.Predmet.ProtustrankaFormatedWithAdressOIB>
    <izvorni_sadrzaj> STUDIO TECHNICART j.d.o.o., OIB 24403533781, Savska ulica 40, 10290 Zaprešić</izvorni_sadrzaj>
    <derivirana_varijabla naziv="DomainObject.Predmet.ProtustrankaFormatedWithAdressOIB_1"> STUDIO TECHNICART j.d.o.o., OIB 24403533781, Savska ulica 40, 10290 Zaprešić</derivirana_varijabla>
  </DomainObject.Predmet.ProtustrankaFormatedWithAdressOIB>
  <DomainObject.Predmet.ProtustrankaWithAdress>
    <izvorni_sadrzaj>STUDIO TECHNICART j.d.o.o. Savska ulica 40, 10290 Zaprešić</izvorni_sadrzaj>
    <derivirana_varijabla naziv="DomainObject.Predmet.ProtustrankaWithAdress_1">STUDIO TECHNICART j.d.o.o. Savska ulica 40, 10290 Zaprešić</derivirana_varijabla>
  </DomainObject.Predmet.ProtustrankaWithAdress>
  <DomainObject.Predmet.ProtustrankaWithAdressOIB>
    <izvorni_sadrzaj>STUDIO TECHNICART j.d.o.o., OIB 24403533781, Savska ulica 40, 10290 Zaprešić</izvorni_sadrzaj>
    <derivirana_varijabla naziv="DomainObject.Predmet.ProtustrankaWithAdressOIB_1">STUDIO TECHNICART j.d.o.o., OIB 24403533781, Savska ulica 40, 10290 Zaprešić</derivirana_varijabla>
  </DomainObject.Predmet.ProtustrankaWithAdressOIB>
  <DomainObject.Predmet.ProtustrankaNazivFormated>
    <izvorni_sadrzaj>STUDIO TECHNICART j.d.o.o.</izvorni_sadrzaj>
    <derivirana_varijabla naziv="DomainObject.Predmet.ProtustrankaNazivFormated_1">STUDIO TECHNICART j.d.o.o.</derivirana_varijabla>
  </DomainObject.Predmet.ProtustrankaNazivFormated>
  <DomainObject.Predmet.ProtustrankaNazivFormatedOIB>
    <izvorni_sadrzaj>STUDIO TECHNICART j.d.o.o., OIB 24403533781</izvorni_sadrzaj>
    <derivirana_varijabla naziv="DomainObject.Predmet.ProtustrankaNazivFormatedOIB_1">STUDIO TECHNICART j.d.o.o., OIB 24403533781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Mateja Samaržija</izvorni_sadrzaj>
    <derivirana_varijabla naziv="DomainObject.Predmet.StrankaFormated_1">  FINA Regionalni centar Zagreb; Mateja Samaržija</derivirana_varijabla>
  </DomainObject.Predmet.StrankaFormated>
  <DomainObject.Predmet.StrankaFormatedOIB>
    <izvorni_sadrzaj>  FINA Regionalni centar Zagreb, OIB 85821130368; Mateja Samaržija, OIB 34097767154</izvorni_sadrzaj>
    <derivirana_varijabla naziv="DomainObject.Predmet.StrankaFormatedOIB_1">  FINA Regionalni centar Zagreb, OIB 85821130368; Mateja Samaržija, OIB 34097767154</derivirana_varijabla>
  </DomainObject.Predmet.StrankaFormatedOIB>
  <DomainObject.Predmet.StrankaFormatedWithAdress>
    <izvorni_sadrzaj> FINA Regionalni centar Zagreb, Trg svibanjskih žrtava 1995. 1, 10000 Zagreb; Mateja Samaržija, Savska 40, 10290 Zaprešić</izvorni_sadrzaj>
    <derivirana_varijabla naziv="DomainObject.Predmet.StrankaFormatedWithAdress_1"> FINA Regionalni centar Zagreb, Trg svibanjskih žrtava 1995. 1, 10000 Zagreb; Mateja Samaržija, Savska 40, 10290 Zaprešić</derivirana_varijabla>
  </DomainObject.Predmet.StrankaFormatedWithAdress>
  <DomainObject.Predmet.StrankaFormatedWithAdressOIB>
    <izvorni_sadrzaj> FINA Regionalni centar Zagreb, OIB 85821130368, Trg svibanjskih žrtava 1995. 1, 10000 Zagreb; Mateja Samaržija, OIB 34097767154, Savska 40, 10290 Zaprešić</izvorni_sadrzaj>
    <derivirana_varijabla naziv="DomainObject.Predmet.StrankaFormatedWithAdressOIB_1"> FINA Regionalni centar Zagreb, OIB 85821130368, Trg svibanjskih žrtava 1995. 1, 10000 Zagreb; Mateja Samaržija, OIB 34097767154, Savska 40, 10290 Zaprešić</derivirana_varijabla>
  </DomainObject.Predmet.StrankaFormatedWithAdressOIB>
  <DomainObject.Predmet.StrankaWithAdress>
    <izvorni_sadrzaj>FINA Regionalni centar Zagreb Trg svibanjskih žrtava 1995. 1,10000 Zagreb,Mateja Samaržija Savska 40,10290 Zaprešić</izvorni_sadrzaj>
    <derivirana_varijabla naziv="DomainObject.Predmet.StrankaWithAdress_1">FINA Regionalni centar Zagreb Trg svibanjskih žrtava 1995. 1,10000 Zagreb,Mateja Samaržija Savska 40,10290 Zaprešić</derivirana_varijabla>
  </DomainObject.Predmet.StrankaWithAdress>
  <DomainObject.Predmet.StrankaWithAdressOIB>
    <izvorni_sadrzaj>FINA Regionalni centar Zagreb, OIB 85821130368, Trg svibanjskih žrtava 1995. 1,10000 Zagreb,Mateja Samaržija, OIB 34097767154, Savska 40,10290 Zaprešić</izvorni_sadrzaj>
    <derivirana_varijabla naziv="DomainObject.Predmet.StrankaWithAdressOIB_1">FINA Regionalni centar Zagreb, OIB 85821130368, Trg svibanjskih žrtava 1995. 1,10000 Zagreb,Mateja Samaržija, OIB 34097767154, Savska 40,10290 Zaprešić</derivirana_varijabla>
  </DomainObject.Predmet.StrankaWithAdressOIB>
  <DomainObject.Predmet.StrankaNazivFormated>
    <izvorni_sadrzaj>FINA Regionalni centar Zagreb,Mateja Samaržija</izvorni_sadrzaj>
    <derivirana_varijabla naziv="DomainObject.Predmet.StrankaNazivFormated_1">FINA Regionalni centar Zagreb,Mateja Samaržija</derivirana_varijabla>
  </DomainObject.Predmet.StrankaNazivFormated>
  <DomainObject.Predmet.StrankaNazivFormatedOIB>
    <izvorni_sadrzaj>FINA Regionalni centar Zagreb, OIB 85821130368,Mateja Samaržija, OIB 34097767154</izvorni_sadrzaj>
    <derivirana_varijabla naziv="DomainObject.Predmet.StrankaNazivFormatedOIB_1">FINA Regionalni centar Zagreb, OIB 85821130368,Mateja Samaržija, OIB 34097767154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Mateja Samaržija</item>
    </izvorni_sadrzaj>
    <derivirana_varijabla naziv="DomainObject.Predmet.StrankaListFormated_1">
      <item>FINA Regionalni centar Zagreb</item>
      <item>Mateja Samaržija</item>
    </derivirana_varijabla>
  </DomainObject.Predmet.StrankaListFormated>
  <DomainObject.Predmet.StrankaListFormatedOIB>
    <izvorni_sadrzaj>
      <item>FINA Regionalni centar Zagreb, OIB 85821130368</item>
      <item>Mateja Samaržija, OIB 34097767154</item>
    </izvorni_sadrzaj>
    <derivirana_varijabla naziv="DomainObject.Predmet.StrankaListFormatedOIB_1">
      <item>FINA Regionalni centar Zagreb, OIB 85821130368</item>
      <item>Mateja Samaržija, OIB 34097767154</item>
    </derivirana_varijabla>
  </DomainObject.Predmet.StrankaListFormatedOIB>
  <DomainObject.Predmet.StrankaListFormatedWithAdress>
    <izvorni_sadrzaj>
      <item>FINA Regionalni centar Zagreb, Trg svibanjskih žrtava 1995. 1, 10000 Zagreb</item>
      <item>Mateja Samaržija, Savska 40, 10290 Zaprešić</item>
    </izvorni_sadrzaj>
    <derivirana_varijabla naziv="DomainObject.Predmet.StrankaListFormatedWithAdress_1">
      <item>FINA Regionalni centar Zagreb, Trg svibanjskih žrtava 1995. 1, 10000 Zagreb</item>
      <item>Mateja Samaržija, Savska 40,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Mateja Samaržija, OIB 34097767154, Savska 40, 10290 Zaprešić</item>
    </izvorni_sadrzaj>
    <derivirana_varijabla naziv="DomainObject.Predmet.StrankaListFormatedWithAdressOIB_1">
      <item>FINA Regionalni centar Zagreb, OIB 85821130368, Trg svibanjskih žrtava 1995. 1, 10000 Zagreb</item>
      <item>Mateja Samaržija, OIB 34097767154, Savska 40, 10290 Zaprešić</item>
    </derivirana_varijabla>
  </DomainObject.Predmet.StrankaListFormatedWithAdressOIB>
  <DomainObject.Predmet.StrankaListNazivFormated>
    <izvorni_sadrzaj>
      <item>FINA Regionalni centar Zagreb</item>
      <item>Mateja Samaržija</item>
    </izvorni_sadrzaj>
    <derivirana_varijabla naziv="DomainObject.Predmet.StrankaListNazivFormated_1">
      <item>FINA Regionalni centar Zagreb</item>
      <item>Mateja Samaržija</item>
    </derivirana_varijabla>
  </DomainObject.Predmet.StrankaListNazivFormated>
  <DomainObject.Predmet.StrankaListNazivFormatedOIB>
    <izvorni_sadrzaj>
      <item>FINA Regionalni centar Zagreb, OIB 85821130368</item>
      <item>Mateja Samaržija, OIB 34097767154</item>
    </izvorni_sadrzaj>
    <derivirana_varijabla naziv="DomainObject.Predmet.StrankaListNazivFormatedOIB_1">
      <item>FINA Regionalni centar Zagreb, OIB 85821130368</item>
      <item>Mateja Samaržija, OIB 34097767154</item>
    </derivirana_varijabla>
  </DomainObject.Predmet.StrankaListNazivFormatedOIB>
  <DomainObject.Predmet.ProtuStrankaListFormated>
    <izvorni_sadrzaj>
      <item>STUDIO TECHNICART j.d.o.o.</item>
    </izvorni_sadrzaj>
    <derivirana_varijabla naziv="DomainObject.Predmet.ProtuStrankaListFormated_1">
      <item>STUDIO TECHNICART j.d.o.o.</item>
    </derivirana_varijabla>
  </DomainObject.Predmet.ProtuStrankaListFormated>
  <DomainObject.Predmet.ProtuStrankaListFormatedOIB>
    <izvorni_sadrzaj>
      <item>STUDIO TECHNICART j.d.o.o., OIB 24403533781</item>
    </izvorni_sadrzaj>
    <derivirana_varijabla naziv="DomainObject.Predmet.ProtuStrankaListFormatedOIB_1">
      <item>STUDIO TECHNICART j.d.o.o., OIB 24403533781</item>
    </derivirana_varijabla>
  </DomainObject.Predmet.ProtuStrankaListFormatedOIB>
  <DomainObject.Predmet.ProtuStrankaListFormatedWithAdress>
    <izvorni_sadrzaj>
      <item>STUDIO TECHNICART j.d.o.o., Savska ulica 40, 10290 Zaprešić</item>
    </izvorni_sadrzaj>
    <derivirana_varijabla naziv="DomainObject.Predmet.ProtuStrankaListFormatedWithAdress_1">
      <item>STUDIO TECHNICART j.d.o.o., Savska ulica 40, 10290 Zaprešić</item>
    </derivirana_varijabla>
  </DomainObject.Predmet.ProtuStrankaListFormatedWithAdress>
  <DomainObject.Predmet.ProtuStrankaListFormatedWithAdressOIB>
    <izvorni_sadrzaj>
      <item>STUDIO TECHNICART j.d.o.o., OIB 24403533781, Savska ulica 40, 10290 Zaprešić</item>
    </izvorni_sadrzaj>
    <derivirana_varijabla naziv="DomainObject.Predmet.ProtuStrankaListFormatedWithAdressOIB_1">
      <item>STUDIO TECHNICART j.d.o.o., OIB 24403533781, Savska ulica 40, 10290 Zaprešić</item>
    </derivirana_varijabla>
  </DomainObject.Predmet.ProtuStrankaListFormatedWithAdressOIB>
  <DomainObject.Predmet.ProtuStrankaListNazivFormated>
    <izvorni_sadrzaj>
      <item>STUDIO TECHNICART j.d.o.o.</item>
    </izvorni_sadrzaj>
    <derivirana_varijabla naziv="DomainObject.Predmet.ProtuStrankaListNazivFormated_1">
      <item>STUDIO TECHNICART j.d.o.o.</item>
    </derivirana_varijabla>
  </DomainObject.Predmet.ProtuStrankaListNazivFormated>
  <DomainObject.Predmet.ProtuStrankaListNazivFormatedOIB>
    <izvorni_sadrzaj>
      <item>STUDIO TECHNICART j.d.o.o., OIB 24403533781</item>
    </izvorni_sadrzaj>
    <derivirana_varijabla naziv="DomainObject.Predmet.ProtuStrankaListNazivFormatedOIB_1">
      <item>STUDIO TECHNICART j.d.o.o., OIB 24403533781</item>
    </derivirana_varijabla>
  </DomainObject.Predmet.ProtuStrankaListNazivFormatedOIB>
  <DomainObject.Predmet.OstaliListFormated>
    <izvorni_sadrzaj>
      <item>Mateja Samaržija</item>
      <item>RH MUP</item>
      <item>FINA</item>
      <item>ERSTE&amp;STEIERMÄRKISCHE BANKA dioničko društvo</item>
    </izvorni_sadrzaj>
    <derivirana_varijabla naziv="DomainObject.Predmet.OstaliListFormated_1">
      <item>Mateja Samaržija</item>
      <item>RH MUP</item>
      <item>FINA</item>
      <item>ERSTE&amp;STEIERMÄRKISCHE BANKA dioničko društvo</item>
    </derivirana_varijabla>
  </DomainObject.Predmet.OstaliListFormated>
  <DomainObject.Predmet.OstaliListFormatedOIB>
    <izvorni_sadrzaj>
      <item>Mateja Samaržija, OIB 34097767154</item>
      <item>RH MUP</item>
      <item>FINA, OIB 85821130368</item>
      <item>ERSTE&amp;STEIERMÄRKISCHE BANKA dioničko društvo, OIB 23057039320</item>
    </izvorni_sadrzaj>
    <derivirana_varijabla naziv="DomainObject.Predmet.OstaliListFormatedOIB_1">
      <item>Mateja Samaržija, OIB 34097767154</item>
      <item>RH MUP</item>
      <item>FINA, OIB 85821130368</item>
      <item>ERSTE&amp;STEIERMÄRKISCHE BANKA dioničko društvo, OIB 23057039320</item>
    </derivirana_varijabla>
  </DomainObject.Predmet.OstaliListFormatedOIB>
  <DomainObject.Predmet.OstaliListFormatedWithAdress>
    <izvorni_sadrzaj>
      <item>Mateja Samaržija, Savska 40, 10290 Zaprešić</item>
      <item>RH MUP, Heinzelova 98, 10000 Zagreb</item>
      <item>FINA, Ul. grada Vukovara 70, 10000 Zagreb</item>
      <item>ERSTE&amp;STEIERMÄRKISCHE BANKA dioničko društvo, Jadranski Trg 3a, 51000 Rijeka</item>
    </izvorni_sadrzaj>
    <derivirana_varijabla naziv="DomainObject.Predmet.OstaliListFormatedWithAdress_1">
      <item>Mateja Samaržija, Savska 40, 10290 Zaprešić</item>
      <item>RH MUP, Heinzelova 98, 10000 Zagreb</item>
      <item>FINA, Ul. grada Vukovara 70, 10000 Zagreb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Mateja Samaržija, OIB 34097767154, Savska 40, 10290 Zaprešić</item>
      <item>RH MUP, Heinzelova 98, 10000 Zagreb</item>
      <item>FINA, OIB 85821130368, Ul. grada Vukovara 70, 10000 Zagreb</item>
      <item>ERSTE&amp;STEIERMÄRKISCHE BANKA dioničko društvo, OIB 23057039320, Jadranski Trg 3a, 51000 Rijeka</item>
    </izvorni_sadrzaj>
    <derivirana_varijabla naziv="DomainObject.Predmet.OstaliListFormatedWithAdressOIB_1">
      <item>Mateja Samaržija, OIB 34097767154, Savska 40, 10290 Zaprešić</item>
      <item>RH MUP, Heinzelova 98, 10000 Zagreb</item>
      <item>FINA, OIB 85821130368, Ul. grada Vukovara 70, 10000 Zagreb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Mateja Samaržija</item>
      <item>RH MUP</item>
      <item>FINA</item>
      <item>ERSTE&amp;STEIERMÄRKISCHE BANKA dioničko društvo</item>
    </izvorni_sadrzaj>
    <derivirana_varijabla naziv="DomainObject.Predmet.OstaliListNazivFormated_1">
      <item>Mateja Samaržija</item>
      <item>RH MUP</item>
      <item>FINA</item>
      <item>ERSTE&amp;STEIERMÄRKISCHE BANKA dioničko društvo</item>
    </derivirana_varijabla>
  </DomainObject.Predmet.OstaliListNazivFormated>
  <DomainObject.Predmet.OstaliListNazivFormatedOIB>
    <izvorni_sadrzaj>
      <item>Mateja Samaržija, OIB 34097767154</item>
      <item>RH MUP</item>
      <item>FINA, OIB 85821130368</item>
      <item>ERSTE&amp;STEIERMÄRKISCHE BANKA dioničko društvo, OIB 23057039320</item>
    </izvorni_sadrzaj>
    <derivirana_varijabla naziv="DomainObject.Predmet.OstaliListNazivFormatedOIB_1">
      <item>Mateja Samaržija, OIB 34097767154</item>
      <item>RH MUP</item>
      <item>FINA, OIB 85821130368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STUDIO TECHNICART j.d.o.o.</izvorni_sadrzaj>
    <derivirana_varijabla naziv="DomainObject.Predmet.ProtustrankaIDrugi_1">STUDIO TECHNICART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STUDIO TECHNICART j.d.o.o., OIB 24403533781, Savska ulica 40, 10290 Zaprešić</izvorni_sadrzaj>
    <derivirana_varijabla naziv="DomainObject.Predmet.ProtustrankaIDrugiAdressOIB_1">STUDIO TECHNICART j.d.o.o., OIB 24403533781, Savska ulica 40,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TECHNICART j.d.o.o.</item>
      <item>Mateja Samaržija</item>
      <item>Mateja Samaržija</item>
      <item>RH MUP</item>
      <item>FINA</item>
      <item>ERSTE&amp;STEIERMÄRKISCHE BANKA dioničko društvo</item>
    </izvorni_sadrzaj>
    <derivirana_varijabla naziv="DomainObject.Predmet.SudioniciListNaziv_1">
      <item>FINA Regionalni centar Zagreb</item>
      <item>STUDIO TECHNICART j.d.o.o.</item>
      <item>Mateja Samaržija</item>
      <item>Mateja Samaržija</item>
      <item>RH MUP</item>
      <item>FINA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TECHNICART j.d.o.o., OIB 24403533781, Savska ulica 40,10290 Zaprešić</item>
      <item>Mateja Samaržija, OIB 34097767154, Savska 40,10290 Zaprešić</item>
      <item>Mateja Samaržija, OIB 34097767154, Savska 40,10290 Zaprešić</item>
      <item>RH MUP, Heinzelova 98,10000 Zagreb</item>
      <item>FINA, OIB 85821130368, Ul. grada Vukovara 70,10000 Zagreb</item>
      <item>ERSTE&amp;STEIERMÄRKISCHE BANKA dioničko društvo, OIB 23057039320, Jadranski Trg 3a,51000 Rijeka</item>
    </izvorni_sadrzaj>
    <derivirana_varijabla naziv="DomainObject.Predmet.SudioniciListAdressOIB_1">
      <item>FINA Regionalni centar Zagreb, OIB 85821130368, Trg svibanjskih žrtava 1995. 1,10000 Zagreb</item>
      <item>STUDIO TECHNICART j.d.o.o., OIB 24403533781, Savska ulica 40,10290 Zaprešić</item>
      <item>Mateja Samaržija, OIB 34097767154, Savska 40,10290 Zaprešić</item>
      <item>Mateja Samaržija, OIB 34097767154, Savska 40,10290 Zaprešić</item>
      <item>RH MUP, Heinzelova 98,10000 Zagreb</item>
      <item>FINA, OIB 85821130368, Ul. grada Vukovara 70,10000 Zagreb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24403533781</item>
      <item>, OIB 34097767154</item>
      <item>, OIB 34097767154</item>
      <item>, OIB null</item>
      <item>, OIB 85821130368</item>
      <item>, OIB 23057039320</item>
    </izvorni_sadrzaj>
    <derivirana_varijabla naziv="DomainObject.Predmet.SudioniciListNazivOIB_1">
      <item>, OIB 85821130368</item>
      <item>, OIB 24403533781</item>
      <item>, OIB 34097767154</item>
      <item>, OIB 34097767154</item>
      <item>, OIB null</item>
      <item>, OIB 85821130368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385</properties:Words>
  <properties:Characters>2115</properties:Characters>
  <properties:Lines>70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2017-10-31T09:29:00Z</dcterms:created>
  <dc:creator>nribaric</dc:creator>
  <cp:lastModifiedBy>Jadranka Zelić</cp:lastModifiedBy>
  <cp:lastPrinted>2017-10-31T09:31:00Z</cp:lastPrinted>
  <dcterms:modified xmlns:xsi="http://www.w3.org/2001/XMLSchema-instance" xsi:type="dcterms:W3CDTF">2017-10-31T09:33:00Z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