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36e" w14:paraId="b2c036e" w:rsidRDefault="00273580" w:rsidP="006A36CB" w:rsidR="00273580" w:rsidRPr="001B3371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 xml:space="preserve">  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B. Radić 2</w:t>
      </w:r>
      <w:r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656FF7" w:rsidR="00656FF7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6A36CB" w:rsidP="00E42923" w:rsidR="00273580" w:rsidRPr="001B337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</w:t>
      </w:r>
      <w:r w:rsidR="00E42923" w:rsidRPr="001B337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E42923" w:rsidP="00E42923" w:rsidR="00E42923" w:rsidRPr="001B337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center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AA53FD" w:rsidR="00AA53FD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2744F8" w:rsidR="00273580" w:rsidRPr="002744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744F8">
        <w:rPr>
          <w:rFonts w:hAnsi="Times New Roman" w:ascii="Times New Roman"/>
          <w:b/>
          <w:szCs w:val="24"/>
          <w:lang w:val="hr-HR"/>
        </w:rPr>
        <w:t>Trgovački sud u Varaždinu</w:t>
      </w:r>
      <w:r w:rsidRPr="002744F8">
        <w:rPr>
          <w:rFonts w:hAnsi="Times New Roman" w:ascii="Times New Roman"/>
          <w:szCs w:val="24"/>
          <w:lang w:val="hr-HR"/>
        </w:rPr>
        <w:t xml:space="preserve">, po sucu toga suda Kseniji Flack-Makitan, kao stečajnom sucu u stečajnom postupku nad </w:t>
      </w:r>
      <w:r w:rsidR="002744F8" w:rsidRPr="002744F8">
        <w:rPr>
          <w:rFonts w:hAnsi="Times New Roman" w:ascii="Times New Roman"/>
          <w:szCs w:val="24"/>
        </w:rPr>
        <w:t>stečajnom masom stečajnog dužnika B.B.F. d.o.o., Varaždin, Osječka 26</w:t>
      </w:r>
      <w:r w:rsidR="002744F8">
        <w:rPr>
          <w:rFonts w:hAnsi="Times New Roman" w:ascii="Times New Roman"/>
          <w:szCs w:val="24"/>
          <w:lang w:val="hr-HR"/>
        </w:rPr>
        <w:t xml:space="preserve">, </w:t>
      </w:r>
      <w:r w:rsidR="002744F8" w:rsidRPr="002744F8">
        <w:rPr>
          <w:rFonts w:hAnsi="Times New Roman" w:ascii="Times New Roman"/>
          <w:szCs w:val="24"/>
          <w:lang w:val="hr-HR"/>
        </w:rPr>
        <w:t>26</w:t>
      </w:r>
      <w:r w:rsidR="006A36CB" w:rsidRPr="002744F8">
        <w:rPr>
          <w:rFonts w:hAnsi="Times New Roman" w:ascii="Times New Roman"/>
          <w:szCs w:val="24"/>
          <w:lang w:val="hr-HR"/>
        </w:rPr>
        <w:t>. siječnja 2016</w:t>
      </w:r>
      <w:r w:rsidR="001B3371" w:rsidRPr="002744F8">
        <w:rPr>
          <w:rFonts w:hAnsi="Times New Roman" w:ascii="Times New Roman"/>
          <w:szCs w:val="24"/>
        </w:rPr>
        <w:t>.</w:t>
      </w:r>
    </w:p>
    <w:p w:rsidRDefault="00273580" w:rsidR="00273580" w:rsidRPr="00F03B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F03B25">
      <w:pPr>
        <w:jc w:val="center"/>
        <w:rPr>
          <w:rFonts w:hAnsi="Times New Roman" w:ascii="Times New Roman"/>
          <w:b/>
          <w:szCs w:val="24"/>
          <w:lang w:val="hr-HR"/>
        </w:rPr>
      </w:pPr>
      <w:r w:rsidRPr="00F03B2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R="00273580" w:rsidRPr="001B337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I. </w:t>
      </w:r>
      <w:r w:rsidR="00AA53FD" w:rsidRPr="001B3371">
        <w:rPr>
          <w:rFonts w:hAnsi="Times New Roman" w:ascii="Times New Roman"/>
          <w:szCs w:val="24"/>
          <w:lang w:val="hr-HR"/>
        </w:rPr>
        <w:t>U ovome stečajnom predmetu</w:t>
      </w:r>
      <w:r w:rsidR="00FA6542" w:rsidRPr="001B3371">
        <w:rPr>
          <w:rFonts w:hAnsi="Times New Roman" w:ascii="Times New Roman"/>
          <w:szCs w:val="24"/>
          <w:lang w:val="hr-HR"/>
        </w:rPr>
        <w:t xml:space="preserve"> </w:t>
      </w:r>
      <w:r w:rsidRPr="001B3371">
        <w:rPr>
          <w:rFonts w:hAnsi="Times New Roman" w:ascii="Times New Roman"/>
          <w:szCs w:val="24"/>
          <w:lang w:val="hr-HR"/>
        </w:rPr>
        <w:t xml:space="preserve"> saziva se </w:t>
      </w:r>
      <w:r w:rsidRPr="001B3371">
        <w:rPr>
          <w:rFonts w:hAnsi="Times New Roman" w:ascii="Times New Roman"/>
          <w:b/>
          <w:szCs w:val="24"/>
          <w:lang w:val="hr-HR"/>
        </w:rPr>
        <w:t>skupština vjerovnika</w:t>
      </w:r>
      <w:r w:rsidRPr="001B337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1B3371">
        <w:rPr>
          <w:rFonts w:hAnsi="Times New Roman" w:ascii="Times New Roman"/>
          <w:szCs w:val="24"/>
          <w:lang w:val="hr-HR"/>
        </w:rPr>
        <w:t>2</w:t>
      </w:r>
      <w:r w:rsidRPr="001B337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44F8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25. veljače 2016</w:t>
      </w:r>
      <w:r w:rsidR="00E42923" w:rsidRPr="001B3371">
        <w:rPr>
          <w:rFonts w:hAnsi="Times New Roman" w:ascii="Times New Roman"/>
          <w:b/>
          <w:szCs w:val="24"/>
          <w:lang w:val="hr-HR"/>
        </w:rPr>
        <w:t>.</w:t>
      </w:r>
      <w:r w:rsidR="00FA6542" w:rsidRPr="001B3371">
        <w:rPr>
          <w:rFonts w:hAnsi="Times New Roman" w:ascii="Times New Roman"/>
          <w:b/>
          <w:szCs w:val="24"/>
          <w:lang w:val="hr-HR"/>
        </w:rPr>
        <w:t xml:space="preserve"> u </w:t>
      </w:r>
      <w:r w:rsidR="006A36CB">
        <w:rPr>
          <w:rFonts w:hAnsi="Times New Roman" w:ascii="Times New Roman"/>
          <w:b/>
          <w:szCs w:val="24"/>
          <w:lang w:val="hr-HR"/>
        </w:rPr>
        <w:t xml:space="preserve">09,30 </w:t>
      </w:r>
      <w:r w:rsidR="00FA6542" w:rsidRPr="001B3371">
        <w:rPr>
          <w:rFonts w:hAnsi="Times New Roman" w:ascii="Times New Roman"/>
          <w:b/>
          <w:szCs w:val="24"/>
          <w:lang w:val="hr-HR"/>
        </w:rPr>
        <w:t>sati</w:t>
      </w:r>
      <w:r w:rsidR="00AA53FD" w:rsidRPr="001B3371">
        <w:rPr>
          <w:rFonts w:hAnsi="Times New Roman" w:ascii="Times New Roman"/>
          <w:b/>
          <w:szCs w:val="24"/>
          <w:lang w:val="hr-HR"/>
        </w:rPr>
        <w:t>.</w:t>
      </w:r>
    </w:p>
    <w:p w:rsidRDefault="00273580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b/>
          <w:szCs w:val="24"/>
          <w:lang w:val="hr-HR"/>
        </w:rPr>
        <w:tab/>
      </w:r>
      <w:r w:rsidRPr="001B337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1B337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  <w:r w:rsidRPr="001B337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66782B" w:rsidR="0066782B" w:rsidRPr="001B33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44F8" w:rsidP="00D3532E" w:rsidR="00D3532E" w:rsidRPr="001B337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poduzetim radnjama od strane stečajne upraviteljice</w:t>
      </w:r>
      <w:r w:rsidR="00886BD8" w:rsidRPr="001B3371">
        <w:rPr>
          <w:rFonts w:hAnsi="Times New Roman" w:ascii="Times New Roman"/>
          <w:szCs w:val="24"/>
          <w:lang w:val="hr-HR"/>
        </w:rPr>
        <w:t xml:space="preserve">, </w:t>
      </w:r>
    </w:p>
    <w:p w:rsidRDefault="00D3532E" w:rsidP="00886BD8" w:rsidR="00D3532E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E42923" w:rsidP="00E42923" w:rsidR="00B8631E" w:rsidRPr="001B337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Razno. 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B8631E" w:rsidR="00273580" w:rsidRPr="001B33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Vjerovnici se na ovu skupštinu pozivaju objavom oglasa na </w:t>
      </w:r>
      <w:r w:rsidR="006A36CB">
        <w:rPr>
          <w:rFonts w:hAnsi="Times New Roman" w:ascii="Times New Roman"/>
          <w:szCs w:val="24"/>
          <w:lang w:val="hr-HR"/>
        </w:rPr>
        <w:t>E-</w:t>
      </w:r>
      <w:r w:rsidRPr="001B3371">
        <w:rPr>
          <w:rFonts w:hAnsi="Times New Roman" w:ascii="Times New Roman"/>
          <w:szCs w:val="24"/>
          <w:lang w:val="hr-HR"/>
        </w:rPr>
        <w:t xml:space="preserve">oglasnoj ploči </w:t>
      </w:r>
      <w:r w:rsidR="00AA53FD" w:rsidRPr="001B3371">
        <w:rPr>
          <w:rFonts w:hAnsi="Times New Roman" w:ascii="Times New Roman"/>
          <w:szCs w:val="24"/>
          <w:lang w:val="hr-HR"/>
        </w:rPr>
        <w:t xml:space="preserve"> </w:t>
      </w:r>
      <w:r w:rsidRPr="001B3371">
        <w:rPr>
          <w:rFonts w:hAnsi="Times New Roman" w:ascii="Times New Roman"/>
          <w:szCs w:val="24"/>
          <w:lang w:val="hr-HR"/>
        </w:rPr>
        <w:t>ovoga suda.</w:t>
      </w:r>
    </w:p>
    <w:p w:rsidRDefault="00656FF7" w:rsidP="00886BD8" w:rsidR="00656FF7" w:rsidRPr="001B337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2744F8">
        <w:rPr>
          <w:rFonts w:hAnsi="Times New Roman" w:ascii="Times New Roman"/>
          <w:szCs w:val="24"/>
          <w:lang w:val="hr-HR"/>
        </w:rPr>
        <w:t>26</w:t>
      </w:r>
      <w:r w:rsidR="006A36CB">
        <w:rPr>
          <w:rFonts w:hAnsi="Times New Roman" w:ascii="Times New Roman"/>
          <w:szCs w:val="24"/>
          <w:lang w:val="hr-HR"/>
        </w:rPr>
        <w:t>. siječnja 2016</w:t>
      </w:r>
      <w:r w:rsidR="00FA6542" w:rsidRPr="001B3371">
        <w:rPr>
          <w:rFonts w:hAnsi="Times New Roman" w:ascii="Times New Roman"/>
          <w:szCs w:val="24"/>
          <w:lang w:val="hr-HR"/>
        </w:rPr>
        <w:t>. godine</w:t>
      </w:r>
      <w:r w:rsidRPr="001B3371">
        <w:rPr>
          <w:rFonts w:hAnsi="Times New Roman" w:ascii="Times New Roman"/>
          <w:szCs w:val="24"/>
          <w:lang w:val="hr-HR"/>
        </w:rPr>
        <w:t>.</w:t>
      </w:r>
    </w:p>
    <w:p w:rsidRDefault="00E42923" w:rsidP="00656FF7" w:rsidR="00E42923" w:rsidRPr="001B3371">
      <w:pPr>
        <w:rPr>
          <w:rFonts w:hAnsi="Times New Roman" w:ascii="Times New Roman"/>
          <w:szCs w:val="24"/>
          <w:lang w:val="hr-HR"/>
        </w:rPr>
      </w:pPr>
    </w:p>
    <w:p w:rsidRDefault="00E42923" w:rsidP="00886BD8" w:rsidR="00E42923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SUDAC</w:t>
      </w:r>
    </w:p>
    <w:p w:rsidRDefault="006A36CB" w:rsidP="00886BD8" w:rsidR="006A36CB" w:rsidRPr="001B3371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</w:p>
    <w:p w:rsidRDefault="00E42923" w:rsidP="00886BD8" w:rsidR="00E4292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Ksenija Flack-Makitan, v.r.</w:t>
      </w:r>
    </w:p>
    <w:p w:rsidRDefault="006A36CB" w:rsidP="00886BD8" w:rsidR="006A36CB" w:rsidRPr="001B337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E42923" w:rsidP="00E42923" w:rsidR="00E42923" w:rsidRPr="001B337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42923" w:rsidP="00E42923" w:rsidR="00E42923" w:rsidRPr="001B3371">
      <w:pPr>
        <w:rPr>
          <w:rFonts w:hAnsi="Times New Roman" w:ascii="Times New Roman"/>
          <w:bCs/>
          <w:szCs w:val="24"/>
          <w:lang w:val="hr-HR"/>
        </w:rPr>
      </w:pPr>
    </w:p>
    <w:p w:rsidRDefault="00FA6542" w:rsidP="00E42923" w:rsidR="00FA6542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1B3371">
          <w:rPr>
            <w:rFonts w:hAnsi="Times New Roman" w:ascii="Times New Roman"/>
            <w:szCs w:val="24"/>
            <w:lang w:val="hr-HR"/>
          </w:rPr>
          <w:t>6. st</w:t>
        </w:r>
      </w:smartTag>
      <w:r w:rsidRPr="001B337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1B3371">
          <w:rPr>
            <w:rFonts w:hAnsi="Times New Roman" w:ascii="Times New Roman"/>
            <w:szCs w:val="24"/>
            <w:lang w:val="hr-HR"/>
          </w:rPr>
          <w:t>278. st</w:t>
        </w:r>
      </w:smartTag>
      <w:r w:rsidRPr="001B337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DNA:</w:t>
      </w:r>
    </w:p>
    <w:p w:rsidRDefault="002744F8" w:rsidP="002744F8" w:rsidR="002744F8" w:rsidRPr="002744F8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372C79">
        <w:rPr>
          <w:sz w:val="24"/>
          <w:szCs w:val="24"/>
        </w:rPr>
        <w:t>Stečajna upraviteljica Marija Domijan, Prelog, Sajmišna 8</w:t>
      </w:r>
    </w:p>
    <w:p w:rsidRDefault="006A36CB" w:rsidP="00E42923" w:rsidR="006A36CB" w:rsidRPr="006A36C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sectPr w:rsidSect="00886BD8" w:rsidR="006A36CB" w:rsidRPr="006A36CB">
      <w:headerReference w:type="default" r:id="rId10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936" w:rsidP="006A36CB" w:rsidR="000D1936">
      <w:r>
        <w:separator/>
      </w:r>
    </w:p>
  </w:endnote>
  <w:endnote w:id="0" w:type="continuationSeparator">
    <w:p w:rsidRDefault="000D1936" w:rsidP="006A36CB" w:rsidR="000D1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936" w:rsidP="006A36CB" w:rsidR="000D1936">
      <w:r>
        <w:separator/>
      </w:r>
    </w:p>
  </w:footnote>
  <w:footnote w:id="0" w:type="continuationSeparator">
    <w:p w:rsidRDefault="000D1936" w:rsidP="006A36CB" w:rsidR="000D1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6CB" w:rsidP="006A36CB" w:rsidR="006A36CB" w:rsidRPr="001B3371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1B3371">
      <w:rPr>
        <w:rFonts w:hAnsi="Times New Roman" w:ascii="Times New Roman"/>
        <w:szCs w:val="24"/>
        <w:lang w:val="hr-HR"/>
      </w:rPr>
      <w:t>Poslovni broj: 5 St-</w:t>
    </w:r>
    <w:r w:rsidR="002744F8">
      <w:rPr>
        <w:rFonts w:hAnsi="Times New Roman" w:ascii="Times New Roman"/>
        <w:szCs w:val="24"/>
        <w:lang w:val="hr-HR"/>
      </w:rPr>
      <w:t>217/14-14</w:t>
    </w:r>
  </w:p>
  <w:p w:rsidRDefault="006A36CB" w:rsidR="006A36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C5A498D"/>
    <w:multiLevelType w:val="hybridMultilevel"/>
    <w:tmpl w:val="A8FC57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D1936"/>
    <w:rsid w:val="001B3371"/>
    <w:rsid w:val="00273580"/>
    <w:rsid w:val="002744F8"/>
    <w:rsid w:val="0030131F"/>
    <w:rsid w:val="00384E1D"/>
    <w:rsid w:val="00630E5B"/>
    <w:rsid w:val="00656FF7"/>
    <w:rsid w:val="0066782B"/>
    <w:rsid w:val="006A36CB"/>
    <w:rsid w:val="007E300D"/>
    <w:rsid w:val="00886BD8"/>
    <w:rsid w:val="00943C34"/>
    <w:rsid w:val="00A3468B"/>
    <w:rsid w:val="00A64720"/>
    <w:rsid w:val="00AA53FD"/>
    <w:rsid w:val="00B8631E"/>
    <w:rsid w:val="00D06338"/>
    <w:rsid w:val="00D3532E"/>
    <w:rsid w:val="00D465DD"/>
    <w:rsid w:val="00DE151C"/>
    <w:rsid w:val="00E42923"/>
    <w:rsid w:val="00F032CD"/>
    <w:rsid w:val="00F03B25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A36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6CB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6A36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6CB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2744F8"/>
    <w:pPr>
      <w:widowControl/>
      <w:ind w:left="720"/>
      <w:contextualSpacing/>
    </w:pPr>
    <w:rPr>
      <w:rFonts w:hAnsi="Times New Roman" w:ascii="Times New Roman"/>
      <w:snapToGrid/>
      <w:sz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6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720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7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7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A36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36CB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6A36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36CB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2744F8"/>
    <w:pPr>
      <w:widowControl/>
      <w:ind w:left="720"/>
      <w:contextualSpacing/>
    </w:pPr>
    <w:rPr>
      <w:rFonts w:ascii="Times New Roman" w:hAnsi="Times New Roman"/>
      <w:snapToGrid/>
      <w:sz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6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720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7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7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60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33388938738</item>
      <item>, OIB 45261190892</item>
    </izvorni_sadrzaj>
    <derivirana_varijabla naziv="DomainObject.Predmet.SudioniciListNazivOIB_1">
      <item>, OIB null</item>
      <item>, OIB null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190</properties:Words>
  <properties:Characters>855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2016-01-25T11:57:00Z</dcterms:created>
  <dc:creator>VOTA NĂO Ŕ REGIONALIZAÇĂO! SIM AO REFORÇO DO MUNICIPALISMO!</dc:creator>
  <dc:description>A REGIONALIZAÇĂO É UM ERRO COLOSSAL!</dc:description>
  <cp:lastModifiedBy>Lea Rogina</cp:lastModifiedBy>
  <cp:lastPrinted>2016-01-26T12:19:00Z</cp:lastPrinted>
  <dcterms:modified xmlns:xsi="http://www.w3.org/2001/XMLSchema-instance" xsi:type="dcterms:W3CDTF">2016-01-26T12:19:00Z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