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7fb0" w14:paraId="37a7fb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E008C">
        <w:rPr>
          <w:rFonts w:cs="Times New Roman" w:eastAsia="Times New Roman" w:hAnsi="Times New Roman" w:ascii="Times New Roman"/>
          <w:sz w:val="24"/>
          <w:szCs w:val="24"/>
          <w:lang w:eastAsia="hr-HR"/>
        </w:rPr>
        <w:t>LIM-NESEK d.o.o., Krapinske Toplice, Selno, OIB: 58208420652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008C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ama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7E008C">
        <w:rPr>
          <w:rFonts w:cs="Times New Roman" w:eastAsia="Times New Roman" w:hAnsi="Times New Roman" w:ascii="Times New Roman"/>
          <w:sz w:val="24"/>
          <w:szCs w:val="24"/>
          <w:lang w:eastAsia="hr-HR"/>
        </w:rPr>
        <w:t>LIM-NESEK d.o.o., Krapinske Toplice, Selno, OIB: 58208420652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7E008C">
        <w:rPr>
          <w:rFonts w:cs="Times New Roman" w:hAnsi="Times New Roman" w:ascii="Times New Roman"/>
          <w:sz w:val="24"/>
          <w:szCs w:val="24"/>
        </w:rPr>
        <w:t>MILANU NESEKU, Krapinske Toplice, Selno 88b, OIB: 91275764586</w:t>
      </w:r>
      <w:r w:rsidR="001C4390">
        <w:rPr>
          <w:rFonts w:cs="Times New Roman" w:hAnsi="Times New Roman" w:ascii="Times New Roman"/>
          <w:sz w:val="24"/>
          <w:szCs w:val="24"/>
        </w:rPr>
        <w:t xml:space="preserve">, i </w:t>
      </w:r>
      <w:r w:rsidR="007E008C">
        <w:rPr>
          <w:rFonts w:cs="Times New Roman" w:hAnsi="Times New Roman" w:ascii="Times New Roman"/>
          <w:sz w:val="24"/>
          <w:szCs w:val="24"/>
        </w:rPr>
        <w:t>ZVONKU NESEKU, Krapinske Toplice, Selno 88a, OIB: 56690604185</w:t>
      </w:r>
      <w:r w:rsidR="004C1239">
        <w:rPr>
          <w:rFonts w:cs="Times New Roman" w:hAnsi="Times New Roman" w:ascii="Times New Roman"/>
          <w:sz w:val="24"/>
          <w:szCs w:val="24"/>
        </w:rPr>
        <w:t>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2B4AD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E00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4684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novčanim sredstvima kažnjenih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pristojbenih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E00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4684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E008C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14A" w:rsidP="007B6B50" w:rsidR="002A614A">
      <w:pPr>
        <w:spacing w:lineRule="auto" w:line="240" w:after="0"/>
      </w:pPr>
      <w:r>
        <w:separator/>
      </w:r>
    </w:p>
  </w:endnote>
  <w:endnote w:id="0" w:type="continuationSeparator">
    <w:p w:rsidRDefault="002A614A" w:rsidP="007B6B50" w:rsidR="002A61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14A" w:rsidP="007B6B50" w:rsidR="002A614A">
      <w:pPr>
        <w:spacing w:lineRule="auto" w:line="240" w:after="0"/>
      </w:pPr>
      <w:r>
        <w:separator/>
      </w:r>
    </w:p>
  </w:footnote>
  <w:footnote w:id="0" w:type="continuationSeparator">
    <w:p w:rsidRDefault="002A614A" w:rsidP="007B6B50" w:rsidR="002A61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F70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7E008C">
      <w:t>4684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1C4390"/>
    <w:rsid w:val="0022121D"/>
    <w:rsid w:val="00243920"/>
    <w:rsid w:val="00271AD7"/>
    <w:rsid w:val="002A2B0B"/>
    <w:rsid w:val="002A614A"/>
    <w:rsid w:val="002B4AD4"/>
    <w:rsid w:val="00302E3C"/>
    <w:rsid w:val="00360862"/>
    <w:rsid w:val="00382C2E"/>
    <w:rsid w:val="00421A7A"/>
    <w:rsid w:val="00426022"/>
    <w:rsid w:val="00434CEB"/>
    <w:rsid w:val="004662BE"/>
    <w:rsid w:val="0047282B"/>
    <w:rsid w:val="004C1239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B6B50"/>
    <w:rsid w:val="007E008C"/>
    <w:rsid w:val="00842F70"/>
    <w:rsid w:val="00877831"/>
    <w:rsid w:val="008F7618"/>
    <w:rsid w:val="00A82191"/>
    <w:rsid w:val="00A821C4"/>
    <w:rsid w:val="00AB2D49"/>
    <w:rsid w:val="00B02C18"/>
    <w:rsid w:val="00B05F96"/>
    <w:rsid w:val="00B3605A"/>
    <w:rsid w:val="00C300D5"/>
    <w:rsid w:val="00C92F4B"/>
    <w:rsid w:val="00CB0F4D"/>
    <w:rsid w:val="00CB5A16"/>
    <w:rsid w:val="00CB5F9A"/>
    <w:rsid w:val="00D04A9A"/>
    <w:rsid w:val="00D8636E"/>
    <w:rsid w:val="00E34437"/>
    <w:rsid w:val="00E86D49"/>
    <w:rsid w:val="00EA6FE8"/>
    <w:rsid w:val="00F42621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58208420652</item>
      <item>, OIB 91275764586</item>
      <item>, OIB 56690604185</item>
    </izvorni_sadrzaj>
    <derivirana_varijabla naziv="DomainObject.Predmet.SudioniciListNazivOIB_1">
      <item>, OIB 85821130368</item>
      <item>, OIB 58208420652</item>
      <item>, OIB 91275764586</item>
      <item>, OIB 56690604185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2494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2016-10-05T06:55:00Z</dcterms:created>
  <dc:creator>Draženka Prpić</dc:creator>
  <cp:lastModifiedBy>Draženka Prpić</cp:lastModifiedBy>
  <cp:lastPrinted>2016-10-05T06:56:00Z</cp:lastPrinted>
  <dcterms:modified xmlns:xsi="http://www.w3.org/2001/XMLSchema-instance" xsi:type="dcterms:W3CDTF">2016-10-05T06:56:00Z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