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41a8add" w14:paraId="41a8add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B41F9A">
        <w:t>483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096FBA">
        <w:t>29</w:t>
      </w:r>
      <w:r w:rsidR="000C2842">
        <w:t xml:space="preserve">. siječnja 2019.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152D11" w:rsidP="000C2842" w:rsidR="002E4E5D" w:rsidRPr="00C85083">
      <w:pPr>
        <w:ind w:firstLine="708"/>
        <w:jc w:val="both"/>
      </w:pPr>
      <w:r>
        <w:t xml:space="preserve">I. </w:t>
      </w:r>
      <w:r w:rsidR="00C85083">
        <w:t xml:space="preserve">Imovina stečajnog dužnika </w:t>
      </w:r>
      <w:r w:rsidR="00165AF7">
        <w:t xml:space="preserve">i to </w:t>
      </w:r>
      <w:r w:rsidR="000C2842" w:rsidRPr="002B0174">
        <w:t xml:space="preserve">posebni </w:t>
      </w:r>
      <w:r w:rsidR="000C2842">
        <w:t xml:space="preserve">dio zgrade sagrađene </w:t>
      </w:r>
      <w:r w:rsidR="000C2842" w:rsidRPr="002B0174">
        <w:t xml:space="preserve">na čest. zem. </w:t>
      </w:r>
      <w:r w:rsidR="000C2842" w:rsidRPr="0073527A">
        <w:t>6296/1 ZU 18985 K.O. Split</w:t>
      </w:r>
      <w:r w:rsidR="000C2842" w:rsidRPr="002B0174">
        <w:t xml:space="preserve"> </w:t>
      </w:r>
      <w:r w:rsidR="000C2842">
        <w:t xml:space="preserve">– </w:t>
      </w:r>
      <w:r w:rsidR="000C2842" w:rsidRPr="00076DC2">
        <w:t>parking mjesto oznake PM 11 upisano u podulošku broj 39, etaža 11/3041 koji je suvlasnički dio povezan sa cjelinom,locirano u prizemlje ukupne površine 11,22m</w:t>
      </w:r>
      <w:r w:rsidR="000C2842" w:rsidRPr="00076DC2">
        <w:rPr>
          <w:vertAlign w:val="superscript"/>
        </w:rPr>
        <w:t>2</w:t>
      </w:r>
      <w:r w:rsidR="000C2842" w:rsidRPr="00076DC2">
        <w:t xml:space="preserve"> (oba parking mjesta ukupne površ</w:t>
      </w:r>
      <w:r w:rsidR="000C2842">
        <w:t>ine 25,31m</w:t>
      </w:r>
      <w:r w:rsidR="000C2842" w:rsidRPr="00076DC2">
        <w:rPr>
          <w:vertAlign w:val="superscript"/>
        </w:rPr>
        <w:t>2</w:t>
      </w:r>
      <w:r w:rsidR="000C2842">
        <w:t>, vanjska-otvorena), na adresi Vukasova 17, Split</w:t>
      </w:r>
      <w:r w:rsidR="00BA02C3"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DF283E">
        <w:t>RILIA d.o.o., Gašpini 27, Solin, OIB: 19638323651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DF283E">
        <w:t xml:space="preserve">RILIA d.o.o., Gašpini 27, Solin, OIB: 19638323651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0C2842" w:rsidP="000C2842" w:rsidR="000C2842">
      <w:pPr>
        <w:jc w:val="both"/>
      </w:pPr>
      <w:r w:rsidRPr="001026E9">
        <w:t>- prodaje nekretnina u stečajnom postupku nad stečajnim dužnikom VERTIGO d.o.o. „u stečaju“, Split, Savska 8, OIB:80053629143, na temelju rješenja Trgovačkog suda u Splitu pod poslovnim brojem 4.St-198/2012 od 25. srpnja 2016. (upis pod brojem Z- 16966/2016);</w:t>
      </w:r>
    </w:p>
    <w:p w:rsidRDefault="000C2842" w:rsidP="000C2842" w:rsidR="000C2842">
      <w:pPr>
        <w:jc w:val="both"/>
      </w:pPr>
      <w:r>
        <w:t>- zabilježba dosude</w:t>
      </w:r>
      <w:r w:rsidRPr="004E0DD4">
        <w:t xml:space="preserve"> rješenje </w:t>
      </w:r>
      <w:r>
        <w:t>Trgovačkog suda u S</w:t>
      </w:r>
      <w:r w:rsidRPr="004E0DD4">
        <w:t xml:space="preserve">plitu </w:t>
      </w:r>
      <w:r>
        <w:t>poslovni broj 4.St</w:t>
      </w:r>
      <w:r w:rsidRPr="004E0DD4">
        <w:t xml:space="preserve">-198/2012-302 </w:t>
      </w:r>
      <w:r>
        <w:t xml:space="preserve">od </w:t>
      </w:r>
      <w:r w:rsidRPr="004E0DD4">
        <w:t>19.</w:t>
      </w:r>
      <w:r>
        <w:t xml:space="preserve"> srpnja </w:t>
      </w:r>
      <w:r w:rsidRPr="004E0DD4">
        <w:t>2018, ponuditelju Željku Malešu iz Splita, Vuk</w:t>
      </w:r>
      <w:r>
        <w:t>ovarska 183 B, OIB: 10157455137 (upis pod brojem Z-27576/2018);</w:t>
      </w:r>
    </w:p>
    <w:p w:rsidRDefault="000C2842" w:rsidP="000C2842" w:rsidR="000C2842">
      <w:pPr>
        <w:jc w:val="both"/>
      </w:pPr>
      <w:r>
        <w:t>- zabilježba dosude</w:t>
      </w:r>
      <w:r w:rsidRPr="004E0DD4">
        <w:t xml:space="preserve"> rješenje </w:t>
      </w:r>
      <w:r>
        <w:t>Trgovačkog suda u S</w:t>
      </w:r>
      <w:r w:rsidRPr="004E0DD4">
        <w:t xml:space="preserve">plitu </w:t>
      </w:r>
      <w:r>
        <w:t>poslovni broj 4.St</w:t>
      </w:r>
      <w:r w:rsidRPr="004E0DD4">
        <w:t xml:space="preserve">-198/2012-353 </w:t>
      </w:r>
      <w:r>
        <w:t xml:space="preserve">od </w:t>
      </w:r>
      <w:r w:rsidRPr="004E0DD4">
        <w:t>23.</w:t>
      </w:r>
      <w:r>
        <w:t xml:space="preserve"> kolovoza </w:t>
      </w:r>
      <w:r w:rsidRPr="004E0DD4">
        <w:t>2018, 11/3041 dijela koji je suvlasnički dio povezan s cjelinom parkirnog mjesta u prizemlju označeno P.M. 11, ukupne površine 11,22 m</w:t>
      </w:r>
      <w:r w:rsidRPr="004E0DD4">
        <w:rPr>
          <w:vertAlign w:val="superscript"/>
        </w:rPr>
        <w:t>2</w:t>
      </w:r>
      <w:r w:rsidRPr="004E0DD4">
        <w:t>, u korist Kristine Maleš iz Splita, Vu</w:t>
      </w:r>
      <w:r>
        <w:t>kovarska 183 (OIB: 35893211423) (upis pod brojem Z-31241/2018);</w:t>
      </w:r>
    </w:p>
    <w:p w:rsidRDefault="000C2842" w:rsidP="000C2842" w:rsidR="000C2842">
      <w:pPr>
        <w:jc w:val="both"/>
      </w:pPr>
      <w:r>
        <w:t>- zabilježba dosude</w:t>
      </w:r>
      <w:r w:rsidRPr="004E0DD4">
        <w:t xml:space="preserve"> rješenje </w:t>
      </w:r>
      <w:r>
        <w:t>Trgovačkog suda u S</w:t>
      </w:r>
      <w:r w:rsidRPr="004E0DD4">
        <w:t xml:space="preserve">plitu </w:t>
      </w:r>
      <w:r>
        <w:t>poslovni broj 4.St</w:t>
      </w:r>
      <w:r w:rsidRPr="004E0DD4">
        <w:t xml:space="preserve">-198/2012-403 </w:t>
      </w:r>
      <w:r>
        <w:t xml:space="preserve">od </w:t>
      </w:r>
      <w:r w:rsidRPr="004E0DD4">
        <w:t>17.</w:t>
      </w:r>
      <w:r>
        <w:t xml:space="preserve"> listopada </w:t>
      </w:r>
      <w:r w:rsidRPr="004E0DD4">
        <w:t>2018, 11/3041 dijela koji je suvlasnički dio povezan s cjelinom parkirnog mjesta u prizemlju označeno P.M. 11, ukupne površine 11,22 m</w:t>
      </w:r>
      <w:r w:rsidRPr="004E0DD4">
        <w:rPr>
          <w:vertAlign w:val="superscript"/>
        </w:rPr>
        <w:t>2</w:t>
      </w:r>
      <w:r w:rsidRPr="004E0DD4">
        <w:t>, u korist Viktora Bubića iz Solin</w:t>
      </w:r>
      <w:r>
        <w:t xml:space="preserve">a, Gašpini 27, OIB: 50016932942 (upis pod brojem Z-38761/2018); </w:t>
      </w:r>
    </w:p>
    <w:p w:rsidRDefault="000C2842" w:rsidP="000C2842" w:rsidR="000C2842" w:rsidRPr="001026E9">
      <w:pPr>
        <w:jc w:val="both"/>
      </w:pPr>
      <w:r>
        <w:t>- zabilježba rješenja o dosudi T</w:t>
      </w:r>
      <w:r w:rsidRPr="00B932E8">
        <w:t xml:space="preserve">rgovačkog suda u </w:t>
      </w:r>
      <w:r>
        <w:t>S</w:t>
      </w:r>
      <w:r w:rsidRPr="00B932E8">
        <w:t xml:space="preserve">plitu </w:t>
      </w:r>
      <w:r>
        <w:t>broj</w:t>
      </w:r>
      <w:r w:rsidRPr="00B932E8">
        <w:t xml:space="preserve"> 4. ST-198/2012-452 23.11.2018, 11/3041 dijela koji je suvlasnički dio povezan s cjelinom parkirnog mjesta u prizemlju </w:t>
      </w:r>
      <w:r w:rsidRPr="00B932E8">
        <w:lastRenderedPageBreak/>
        <w:t>označeno P.M. 11, ukupne površine 11,22 m</w:t>
      </w:r>
      <w:r w:rsidRPr="00B932E8">
        <w:rPr>
          <w:vertAlign w:val="superscript"/>
        </w:rPr>
        <w:t>2</w:t>
      </w:r>
      <w:r w:rsidRPr="00B932E8">
        <w:t>, u korist Dušanke Bubić, Solin, Gašpi</w:t>
      </w:r>
      <w:r>
        <w:t>ni 27, OIB: 01811311129 (upis pod brojem Z-44326/2018);</w:t>
      </w:r>
    </w:p>
    <w:p w:rsidRDefault="000C2842" w:rsidP="000C2842" w:rsidR="000C2842" w:rsidRPr="001026E9">
      <w:pPr>
        <w:jc w:val="both"/>
      </w:pPr>
      <w:r w:rsidRPr="001026E9">
        <w:t>- na  teret 11/3041 dijela koji je suvlasnički dio povezan s cjelinom parkirnog mjesta u prizemlju označeno P.M. 11, ukupne površine 11,22 m</w:t>
      </w:r>
      <w:r w:rsidRPr="001026E9">
        <w:rPr>
          <w:vertAlign w:val="superscript"/>
        </w:rPr>
        <w:t>2</w:t>
      </w:r>
      <w:r w:rsidRPr="001026E9">
        <w:t>, a na temelju Sporazuma radi osiguranja novčane tražbine zasnivanjem založnog prava na nekretninama od 23. ožujka 2011. uknjižuje se pravo zaloga u iznosu od 2.422.295,94 kuna u korist: RH, MF, Porezna uprava (upis pod brojem Z- 3460/11).</w:t>
      </w:r>
    </w:p>
    <w:p w:rsidRDefault="00165AF7" w:rsidR="00165AF7"/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920D88">
        <w:t xml:space="preserve">-470 </w:t>
      </w:r>
      <w:r w:rsidR="00E10F3C">
        <w:t xml:space="preserve">od </w:t>
      </w:r>
      <w:r w:rsidR="00920D88">
        <w:t>28. prosinca</w:t>
      </w:r>
      <w:r w:rsidR="007E1C14">
        <w:t xml:space="preserve">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DF283E">
        <w:t>RILIA d.o.o., Gašpini 27, Solin, OIB: 19638323651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920D88">
        <w:rPr>
          <w:bCs/>
        </w:rPr>
        <w:t>28. prosinca</w:t>
      </w:r>
      <w:r w:rsidR="00ED13CE">
        <w:rPr>
          <w:bCs/>
        </w:rPr>
        <w:t xml:space="preserve">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920D88">
        <w:rPr>
          <w:bCs/>
        </w:rPr>
        <w:t>o 9. siječnja 2019</w:t>
      </w:r>
      <w:r w:rsidR="00D30C86">
        <w:rPr>
          <w:bCs/>
        </w:rPr>
        <w:t xml:space="preserve">. 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DF283E">
        <w:t xml:space="preserve">RILIA d.o.o., Gašpini 27, Solin, OIB: 19638323651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DF283E">
        <w:t>0</w:t>
      </w:r>
      <w:r w:rsidR="00165AF7">
        <w:t>,90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65AF7">
        <w:t xml:space="preserve"> Splitu, </w:t>
      </w:r>
      <w:r w:rsidR="00096FBA">
        <w:t>29</w:t>
      </w:r>
      <w:r w:rsidR="00920D88">
        <w:t>. siječnja</w:t>
      </w:r>
      <w:r w:rsidR="00ED13CE">
        <w:t xml:space="preserve"> </w:t>
      </w:r>
      <w:r w:rsidR="00920D88">
        <w:t>2019</w:t>
      </w:r>
      <w:r w:rsidR="00ED13CE">
        <w:t>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3D79B6">
        <w:t>,v.r.</w:t>
      </w:r>
    </w:p>
    <w:p w:rsidRDefault="003D79B6" w:rsidP="0071700F" w:rsidR="003D79B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3D79B6" w:rsidP="0071700F" w:rsidR="003D79B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3D79B6" w:rsidP="009711D0" w:rsidR="003D79B6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9B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</w:t>
        </w:r>
        <w:r w:rsidR="00B41F9A">
          <w:t>483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6FBA"/>
    <w:rsid w:val="000976B6"/>
    <w:rsid w:val="000C1602"/>
    <w:rsid w:val="000C284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5AF7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D79B6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1C14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20D88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41F9A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30C86"/>
    <w:rsid w:val="00D654D9"/>
    <w:rsid w:val="00D73CE8"/>
    <w:rsid w:val="00D758E0"/>
    <w:rsid w:val="00D82BFE"/>
    <w:rsid w:val="00DA2F69"/>
    <w:rsid w:val="00DB2A7C"/>
    <w:rsid w:val="00DB47DB"/>
    <w:rsid w:val="00DE03A8"/>
    <w:rsid w:val="00DF283E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7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9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9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9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9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7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9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9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9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9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St-198/2012-470</izvorni_sadrzaj>
    <derivirana_varijabla naziv="DomainObject.PredzadnjaOdlukaIzPredmeta.Oznaka_1">St-198/2012-470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FE21D-CAA3-414D-8C01-AEE1B84F7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611</properties:Words>
  <properties:Characters>3545</properties:Characters>
  <properties:Lines>89</properties:Lines>
  <properties:Paragraphs>28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2019-01-29T12:05:00Z</cp:lastPrinted>
  <dcterms:modified xmlns:xsi="http://www.w3.org/2001/XMLSchema-instance" xsi:type="dcterms:W3CDTF">2019-01-29T12:05:00Z</dcterms:modified>
  <cp:revision>67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