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08c9" w14:paraId="5be08c9" w:rsidRDefault="009E05AD" w:rsidP="000302FB" w:rsidR="009E05AD" w:rsidRPr="000C3CA4">
      <w:pPr>
        <w15:collapsed w:val="false"/>
      </w:pPr>
      <w:bookmarkStart w:name="_GoBack" w:id="0"/>
      <w:bookmarkEnd w:id="0"/>
    </w:p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4C21B1">
      <w:pPr>
        <w:rPr>
          <w:b/>
          <w:bCs/>
        </w:rPr>
      </w:pPr>
      <w:r w:rsidRPr="004C21B1">
        <w:rPr>
          <w:b/>
          <w:bCs/>
        </w:rPr>
        <w:t>REPUBLIKA HRVATSKA</w:t>
      </w:r>
    </w:p>
    <w:p w:rsidRDefault="000302FB" w:rsidP="000302FB" w:rsidR="000302FB" w:rsidRPr="004C21B1">
      <w:pPr>
        <w:rPr>
          <w:b/>
          <w:bCs/>
        </w:rPr>
      </w:pPr>
      <w:r w:rsidRPr="004C21B1">
        <w:rPr>
          <w:b/>
          <w:bCs/>
        </w:rPr>
        <w:t>TRGOVAČKI SUD U ZADRU</w:t>
      </w:r>
      <w:r w:rsidR="00D21088" w:rsidRPr="004C21B1">
        <w:rPr>
          <w:b/>
          <w:bCs/>
        </w:rPr>
        <w:tab/>
      </w:r>
      <w:r w:rsidR="00D21088" w:rsidRPr="004C21B1">
        <w:rPr>
          <w:b/>
          <w:bCs/>
        </w:rPr>
        <w:tab/>
      </w:r>
      <w:r w:rsidR="00D21088" w:rsidRPr="004C21B1">
        <w:rPr>
          <w:b/>
          <w:bCs/>
        </w:rPr>
        <w:tab/>
      </w:r>
      <w:r w:rsidR="00D21088" w:rsidRPr="004C21B1">
        <w:rPr>
          <w:b/>
          <w:bCs/>
        </w:rPr>
        <w:tab/>
      </w:r>
      <w:r w:rsidR="00D21088" w:rsidRPr="004C21B1">
        <w:rPr>
          <w:b/>
          <w:bCs/>
        </w:rPr>
        <w:tab/>
      </w:r>
      <w:r w:rsidR="00D21088" w:rsidRPr="004C21B1">
        <w:rPr>
          <w:b/>
          <w:bCs/>
        </w:rPr>
        <w:tab/>
      </w:r>
      <w:r w:rsidR="00D21088" w:rsidRPr="004C21B1">
        <w:rPr>
          <w:b/>
          <w:bCs/>
        </w:rPr>
        <w:tab/>
      </w:r>
    </w:p>
    <w:p w:rsidRDefault="000C3CA4" w:rsidP="000302FB" w:rsidR="000302FB" w:rsidRPr="004C21B1">
      <w:pPr>
        <w:rPr>
          <w:b/>
          <w:bCs/>
        </w:rPr>
      </w:pPr>
      <w:r w:rsidRPr="004C21B1">
        <w:rPr>
          <w:b/>
          <w:bCs/>
        </w:rPr>
        <w:t xml:space="preserve">Dr. Franje Tuđmana 35 </w:t>
      </w:r>
    </w:p>
    <w:p w:rsidRDefault="000C3CA4" w:rsidP="000C3CA4" w:rsidR="000C3CA4">
      <w:pPr>
        <w:jc w:val="center"/>
      </w:pPr>
    </w:p>
    <w:p w:rsidRDefault="00E60175" w:rsidP="000C3CA4" w:rsidR="00E60175">
      <w:pPr>
        <w:jc w:val="center"/>
      </w:pPr>
    </w:p>
    <w:p w:rsidRDefault="000C3CA4" w:rsidP="000C3CA4" w:rsidR="000C3CA4" w:rsidRPr="004C21B1">
      <w:pPr>
        <w:jc w:val="center"/>
        <w:rPr>
          <w:b/>
          <w:bCs/>
        </w:rPr>
      </w:pPr>
      <w:r w:rsidRPr="004C21B1">
        <w:rPr>
          <w:b/>
          <w:bCs/>
        </w:rPr>
        <w:t>U   I M E   R E P U B L I K E   H R V A T S K E</w:t>
      </w:r>
    </w:p>
    <w:p w:rsidRDefault="000302FB" w:rsidP="000302FB" w:rsidR="000302FB" w:rsidRPr="004C21B1">
      <w:pPr>
        <w:rPr>
          <w:b/>
          <w:bCs/>
        </w:rPr>
      </w:pPr>
    </w:p>
    <w:p w:rsidRDefault="000302FB" w:rsidP="000302FB" w:rsidR="000302FB" w:rsidRPr="004C21B1">
      <w:pPr>
        <w:jc w:val="center"/>
        <w:rPr>
          <w:b/>
          <w:bCs/>
        </w:rPr>
      </w:pPr>
      <w:r w:rsidRPr="004C21B1">
        <w:rPr>
          <w:b/>
          <w:bCs/>
        </w:rPr>
        <w:t>R J E Š E N J E</w:t>
      </w:r>
    </w:p>
    <w:p w:rsidRDefault="00D21088" w:rsidP="00D21088" w:rsidR="00D21088" w:rsidRPr="000C3CA4">
      <w:pPr>
        <w:jc w:val="both"/>
      </w:pPr>
    </w:p>
    <w:p w:rsidRDefault="00D21088" w:rsidP="004C21B1" w:rsidR="00D21088" w:rsidRPr="000C3CA4">
      <w:pPr>
        <w:ind w:firstLine="708"/>
        <w:jc w:val="both"/>
      </w:pPr>
      <w:r w:rsidRPr="000C3CA4">
        <w:t>Trgovački sud u Zadru,</w:t>
      </w:r>
      <w:r w:rsidR="000C3CA4">
        <w:t xml:space="preserve"> OIB: 39670464653,</w:t>
      </w:r>
      <w:r w:rsidR="004C21B1">
        <w:t xml:space="preserve"> po sutkinji</w:t>
      </w:r>
      <w:r w:rsidRPr="000C3CA4">
        <w:t xml:space="preserve"> ovog suda </w:t>
      </w:r>
      <w:r w:rsidR="004C21B1">
        <w:t>Ani Markač</w:t>
      </w:r>
      <w:r w:rsidRPr="000C3CA4">
        <w:t xml:space="preserve">, u </w:t>
      </w:r>
      <w:r w:rsidR="00E504E7">
        <w:t xml:space="preserve">skraćenom </w:t>
      </w:r>
      <w:r w:rsidRPr="000C3CA4">
        <w:t>stečajnom postupku nad dužnikom</w:t>
      </w:r>
      <w:r w:rsidR="004C21B1">
        <w:t xml:space="preserve"> </w:t>
      </w:r>
      <w:r w:rsidRPr="000C3CA4">
        <w:t xml:space="preserve"> </w:t>
      </w:r>
      <w:r w:rsidR="004C21B1">
        <w:t>PRINCEZA d.o.o., Vodice, Brunac 73a, OIB: 95079692991,</w:t>
      </w:r>
      <w:r w:rsidR="006B338C">
        <w:t xml:space="preserve"> </w:t>
      </w:r>
      <w:r w:rsidR="004C21B1">
        <w:t>15</w:t>
      </w:r>
      <w:r w:rsidR="0005177B">
        <w:t>. ožujka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4C21B1" w:rsidR="000302FB" w:rsidRPr="000C3CA4">
      <w:pPr>
        <w:jc w:val="both"/>
      </w:pPr>
      <w:r w:rsidRPr="000C3CA4">
        <w:t xml:space="preserve">           </w:t>
      </w:r>
      <w:r w:rsidR="000C1AFC">
        <w:t>Odbacuje se zahtjev Financijske agencije</w:t>
      </w:r>
      <w:r w:rsidR="004C21B1">
        <w:t>, RC Split, Podružnica Šibenik</w:t>
      </w:r>
      <w:r w:rsidR="000C1AFC">
        <w:t xml:space="preserve"> od </w:t>
      </w:r>
      <w:r w:rsidR="004C21B1">
        <w:t>25</w:t>
      </w:r>
      <w:r w:rsidR="00754A0E">
        <w:t>. veljače 2016</w:t>
      </w:r>
      <w:r w:rsidR="000C1AFC">
        <w:t xml:space="preserve">. za provedbu skraćenoga stečajnog postupka nad dužnikom </w:t>
      </w:r>
      <w:r w:rsidR="004C21B1">
        <w:t>PRINCEZA d.o.o., Vodice, Brunac 73a, OIB: 95079692991</w:t>
      </w:r>
      <w:r w:rsidR="00E60175">
        <w:t xml:space="preserve"> kao nedopušten.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/>
    <w:p w:rsidRDefault="00E60175" w:rsidP="00E60175" w:rsidR="00E60175">
      <w:pPr>
        <w:ind w:firstLine="708"/>
        <w:jc w:val="both"/>
      </w:pPr>
      <w:r w:rsidRPr="00772955">
        <w:t xml:space="preserve">Financijska agencija je </w:t>
      </w:r>
      <w:r>
        <w:t xml:space="preserve">25. veljače 2016. </w:t>
      </w:r>
      <w:r w:rsidRPr="00772955">
        <w:t xml:space="preserve">podnijela ovom sudu zahtjev za provedbu skraćenoga stečajnog postupka nad uvodno označenim dužnikom na temelju čl. 444. st. 1. Stečajnog zakona (Narodne novine broj 71/15, dalje: SZ) navodeći da isti na dan </w:t>
      </w:r>
      <w:r>
        <w:t xml:space="preserve">1. rujna </w:t>
      </w:r>
      <w:r w:rsidRPr="00772955">
        <w:t xml:space="preserve"> 2015. u Očevidniku redoslijeda osnova za plaćanje ima evidentirane neizvršene osnove za plaćanje u neprekinutom razdoblju od 1</w:t>
      </w:r>
      <w:r>
        <w:t xml:space="preserve">81 </w:t>
      </w:r>
      <w:r w:rsidRPr="00772955">
        <w:t>dan</w:t>
      </w:r>
      <w:r>
        <w:t>a</w:t>
      </w:r>
      <w:r w:rsidRPr="00772955">
        <w:t xml:space="preserve"> u iznosu od </w:t>
      </w:r>
      <w:r>
        <w:t xml:space="preserve">37.603,72 </w:t>
      </w:r>
      <w:r w:rsidRPr="00772955">
        <w:t xml:space="preserve">kn te da nema zaposlenih.  </w:t>
      </w:r>
    </w:p>
    <w:p w:rsidRDefault="00E60175" w:rsidP="00E60175" w:rsidR="00E60175" w:rsidRPr="00772955">
      <w:pPr>
        <w:ind w:firstLine="708"/>
        <w:jc w:val="both"/>
      </w:pPr>
    </w:p>
    <w:p w:rsidRDefault="00E60175" w:rsidP="00E60175" w:rsidR="00E60175">
      <w:pPr>
        <w:jc w:val="both"/>
      </w:pPr>
      <w:r w:rsidRPr="000C3CA4">
        <w:t xml:space="preserve">           </w:t>
      </w:r>
      <w:r>
        <w:t>Podneskom od 4. ožujka 2016.</w:t>
      </w:r>
      <w:r w:rsidRPr="000C3CA4">
        <w:t xml:space="preserve"> </w:t>
      </w:r>
      <w:r>
        <w:t>Financijska agencija obavijestila je ovaj sud da je Nagodbeno vijeće iste, Regionalni centar Split, Klasa: UP-I/110/07/15-01/9040, Ur. br. 04-06-16-9040-39, donijelo rješenje o otvaranju postupka predstečajne nagodbe u odnosu na gore navedenog dužnika dana 2. ožujka 2016. sukladno odredbama ranije važećeg Zakona o financijskom poslovanju i predstečajnoj nagodbi. Prijedlog za otvaranje postupka predstečajne nagodbe dužnik je podnio FINI dana 3. rujna 2015.</w:t>
      </w:r>
    </w:p>
    <w:p w:rsidRDefault="00E60175" w:rsidP="00E60175" w:rsidR="00E60175">
      <w:pPr>
        <w:jc w:val="both"/>
        <w:rPr>
          <w:rFonts w:eastAsia="Calibri"/>
        </w:rPr>
      </w:pPr>
    </w:p>
    <w:p w:rsidRDefault="00E60175" w:rsidP="00E60175" w:rsidR="00E60175">
      <w:pPr>
        <w:ind w:firstLine="708"/>
        <w:jc w:val="both"/>
      </w:pPr>
      <w:r>
        <w:t xml:space="preserve">Zahtjev podnositeljice za provedbu skraćenoga stečajnog postupka nad dužnikom je nedopušten. </w:t>
      </w:r>
    </w:p>
    <w:p w:rsidRDefault="00E60175" w:rsidP="00E60175" w:rsidR="00E60175">
      <w:pPr>
        <w:ind w:firstLine="708"/>
        <w:jc w:val="both"/>
      </w:pPr>
    </w:p>
    <w:p w:rsidRDefault="00E60175" w:rsidP="00E60175" w:rsidR="00E60175">
      <w:pPr>
        <w:ind w:firstLine="708"/>
        <w:jc w:val="both"/>
      </w:pPr>
      <w:r>
        <w:t xml:space="preserve">Naime, odredbom čl. 39. stavka 3. Zakona o financijskom poslovanju i predstečajnoj nagodbi (Narodne novine broj 108/12, 144/12, 81/13 i 112/13, dalje: ZFPPN-a) propisano je da do okončanja postupka predstečajne nagodbe nije dopušteno pokrenuti stečajni postupak, dok je odredbom članka 442. stavka 1. i 2. Stečajnog zakona (Narodne novine broj 71/15) propisano da će se postupci predstečajne nagodbe pokrenuti na temelju ZFPPN-a dovršiti prema odredbama istog te da se odredba čl. 32. st. 1. toč. 2. SZ-a na odgovarajući način primjenjuje na iste. </w:t>
      </w:r>
    </w:p>
    <w:p w:rsidRDefault="00E60175" w:rsidP="00E60175" w:rsidR="00E60175">
      <w:pPr>
        <w:ind w:firstLine="708"/>
        <w:jc w:val="both"/>
      </w:pPr>
    </w:p>
    <w:p w:rsidRDefault="00E60175" w:rsidP="00E60175" w:rsidR="00E60175">
      <w:pPr>
        <w:ind w:firstLine="708"/>
        <w:jc w:val="both"/>
      </w:pPr>
      <w:r>
        <w:lastRenderedPageBreak/>
        <w:t xml:space="preserve">Budući je nad dužnikom u tijeku postupak predstečajne nagodbe to je na temelju naprijed citiranih zakonskih odredbi odlučeno kao u izreci rješenja. </w:t>
      </w:r>
    </w:p>
    <w:p w:rsidRDefault="00CE735C" w:rsidP="00E60175" w:rsidR="00CE735C">
      <w:pPr>
        <w:jc w:val="both"/>
      </w:pPr>
    </w:p>
    <w:p w:rsidRDefault="000C1AFC" w:rsidP="000C3CA4" w:rsidR="000C1AFC">
      <w:pPr>
        <w:jc w:val="both"/>
      </w:pPr>
    </w:p>
    <w:p w:rsidRDefault="004C21B1" w:rsidP="000C1AFC" w:rsidR="000302FB">
      <w:pPr>
        <w:jc w:val="center"/>
      </w:pPr>
      <w:r>
        <w:t>U Zadru 15</w:t>
      </w:r>
      <w:r w:rsidR="0005177B">
        <w:t xml:space="preserve">. ožujka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C33EDA" w:rsidP="00C33EDA" w:rsidR="0006548B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6548B" w:rsidRPr="002C500F">
        <w:t>Stečajn</w:t>
      </w:r>
      <w:r w:rsidR="0006548B">
        <w:t>a</w:t>
      </w:r>
      <w:r w:rsidR="0006548B" w:rsidRPr="002C500F">
        <w:t xml:space="preserve"> su</w:t>
      </w:r>
      <w:r w:rsidR="004C21B1">
        <w:t>tkinja</w:t>
      </w:r>
    </w:p>
    <w:p w:rsidRDefault="00C33EDA" w:rsidP="00C33EDA" w:rsidR="0006548B" w:rsidRPr="00F60CD9">
      <w:r>
        <w:t>Merlina Klišmanić</w:t>
      </w:r>
      <w:r w:rsidR="004C21B1">
        <w:tab/>
      </w:r>
      <w:r w:rsidR="004C21B1">
        <w:tab/>
      </w:r>
      <w:r w:rsidR="004C21B1">
        <w:tab/>
      </w:r>
      <w:r w:rsidR="004C21B1">
        <w:tab/>
      </w:r>
      <w:r w:rsidR="004C21B1">
        <w:tab/>
      </w:r>
      <w:r w:rsidR="004C21B1">
        <w:tab/>
      </w:r>
      <w:r w:rsidR="004C21B1">
        <w:tab/>
        <w:t xml:space="preserve">             </w:t>
      </w:r>
      <w:r>
        <w:t xml:space="preserve">   </w:t>
      </w:r>
      <w:r w:rsidR="00E60175">
        <w:t>Ana Markač</w:t>
      </w:r>
      <w:r>
        <w:t>, v.r.</w:t>
      </w:r>
    </w:p>
    <w:p w:rsidRDefault="0006548B" w:rsidP="0006548B" w:rsidR="0006548B"/>
    <w:p w:rsidRDefault="006B338C" w:rsidP="004C21B1" w:rsidR="006B338C"/>
    <w:p w:rsidRDefault="00E60175" w:rsidP="004C21B1" w:rsidR="00E6017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C33EDA" w:rsidR="000302FB" w:rsidRPr="000C3CA4">
      <w:pPr>
        <w:jc w:val="both"/>
      </w:pPr>
      <w:r w:rsidRPr="000C3CA4">
        <w:t xml:space="preserve">Protiv ovog rješenja dopuštena je žalba u roku od 8 dana od primitka istog. Žalba se podnosi u </w:t>
      </w:r>
      <w:r w:rsidR="00C33EDA">
        <w:t>2 (dva)</w:t>
      </w:r>
      <w:r w:rsidRPr="000C3CA4">
        <w:t xml:space="preserve"> primjerka putem ovog suda za Visoki trgovački sud</w:t>
      </w:r>
      <w:r w:rsidR="009217D3">
        <w:t>.</w:t>
      </w:r>
    </w:p>
    <w:p w:rsidRDefault="00633176" w:rsidP="000302FB" w:rsidR="00633176">
      <w:pPr>
        <w:jc w:val="both"/>
      </w:pPr>
    </w:p>
    <w:p w:rsidRDefault="004C21B1" w:rsidP="000302FB" w:rsidR="004C21B1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4C21B1" w:rsidR="00664993">
      <w:pPr>
        <w:numPr>
          <w:ilvl w:val="0"/>
          <w:numId w:val="1"/>
        </w:numPr>
        <w:jc w:val="both"/>
      </w:pPr>
      <w:r>
        <w:t>predlagatelju</w:t>
      </w:r>
      <w:r w:rsidR="00656A96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4C21B1" w:rsidR="000302FB" w:rsidRPr="000C3CA4">
      <w:pPr>
        <w:numPr>
          <w:ilvl w:val="0"/>
          <w:numId w:val="1"/>
        </w:numPr>
        <w:jc w:val="both"/>
      </w:pPr>
      <w:r>
        <w:t>u spis.</w:t>
      </w:r>
    </w:p>
    <w:sectPr w:rsidSect="00E60175" w:rsidR="000302FB" w:rsidRPr="000C3CA4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9717800"/>
      <w:docPartObj>
        <w:docPartGallery w:val="Page Numbers (Top of Page)"/>
        <w:docPartUnique/>
      </w:docPartObj>
    </w:sdtPr>
    <w:sdtEndPr/>
    <w:sdtContent>
      <w:p w:rsidRDefault="00C33EDA" w:rsidP="00C33EDA" w:rsidR="00C33EDA">
        <w:pPr>
          <w:pStyle w:val="Zaglavlje"/>
          <w:jc w:val="right"/>
        </w:pPr>
        <w:r>
          <w:t xml:space="preserve">               </w:t>
        </w:r>
        <w:r w:rsidR="0006548B">
          <w:fldChar w:fldCharType="begin"/>
        </w:r>
        <w:r w:rsidR="0006548B">
          <w:instrText>PAGE   \* MERGEFORMAT</w:instrText>
        </w:r>
        <w:r w:rsidR="0006548B">
          <w:fldChar w:fldCharType="separate"/>
        </w:r>
        <w:r w:rsidR="00ED1082">
          <w:rPr>
            <w:noProof/>
          </w:rPr>
          <w:t>2</w:t>
        </w:r>
        <w:r w:rsidR="0006548B">
          <w:fldChar w:fldCharType="end"/>
        </w:r>
        <w:r>
          <w:tab/>
          <w:t>Poslovni broj: 2 St-304/16-7</w:t>
        </w:r>
      </w:p>
      <w:p w:rsidRDefault="0006548B" w:rsidP="00C33EDA" w:rsidR="0006548B" w:rsidRPr="000C3CA4">
        <w:pPr>
          <w:jc w:val="right"/>
        </w:pPr>
        <w:r>
          <w:t xml:space="preserve"> </w:t>
        </w:r>
      </w:p>
      <w:p w:rsidRDefault="00ED1082" w:rsidP="00C33EDA" w:rsidR="0006548B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1B1" w:rsidP="004C21B1" w:rsidR="004C21B1">
    <w:pPr>
      <w:pStyle w:val="Zaglavlje"/>
      <w:jc w:val="right"/>
    </w:pPr>
    <w:r>
      <w:t>Poslovni broj: 2 St-304/16-7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5177B"/>
    <w:rsid w:val="0006548B"/>
    <w:rsid w:val="000C1AFC"/>
    <w:rsid w:val="000C3CA4"/>
    <w:rsid w:val="00192D9A"/>
    <w:rsid w:val="001A0DFE"/>
    <w:rsid w:val="001C0852"/>
    <w:rsid w:val="0021510A"/>
    <w:rsid w:val="0027651C"/>
    <w:rsid w:val="00332587"/>
    <w:rsid w:val="00391689"/>
    <w:rsid w:val="003A47CB"/>
    <w:rsid w:val="003D4686"/>
    <w:rsid w:val="004A3683"/>
    <w:rsid w:val="004C21B1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45785"/>
    <w:rsid w:val="00754A0E"/>
    <w:rsid w:val="007A66AD"/>
    <w:rsid w:val="008B3276"/>
    <w:rsid w:val="008E1367"/>
    <w:rsid w:val="009217D3"/>
    <w:rsid w:val="009E05AD"/>
    <w:rsid w:val="00A94666"/>
    <w:rsid w:val="00BE6C59"/>
    <w:rsid w:val="00C052B0"/>
    <w:rsid w:val="00C33EDA"/>
    <w:rsid w:val="00C55CCE"/>
    <w:rsid w:val="00C57DAD"/>
    <w:rsid w:val="00CE735C"/>
    <w:rsid w:val="00D21088"/>
    <w:rsid w:val="00D21F59"/>
    <w:rsid w:val="00DC56CB"/>
    <w:rsid w:val="00DF177E"/>
    <w:rsid w:val="00E504E7"/>
    <w:rsid w:val="00E60175"/>
    <w:rsid w:val="00ED1082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PRINCEZA d.o.o. za trgovinu</izvorni_sadrzaj>
    <derivirana_varijabla naziv="DomainObject.Predmet.ProtustrankaFormated_1">  PRINCEZA d.o.o. za trgovinu</derivirana_varijabla>
  </DomainObject.Predmet.ProtustrankaFormated>
  <DomainObject.Predmet.ProtustrankaFormatedOIB>
    <izvorni_sadrzaj>  PRINCEZA d.o.o. za trgovinu, OIB 95079692991</izvorni_sadrzaj>
    <derivirana_varijabla naziv="DomainObject.Predmet.ProtustrankaFormatedOIB_1">  PRINCEZA d.o.o. za trgovinu, OIB 95079692991</derivirana_varijabla>
  </DomainObject.Predmet.ProtustrankaFormatedOIB>
  <DomainObject.Predmet.ProtustrankaFormatedWithAdress>
    <izvorni_sadrzaj> PRINCEZA d.o.o. za trgovinu, Brunac 73 A , 22211 Vodice</izvorni_sadrzaj>
    <derivirana_varijabla naziv="DomainObject.Predmet.ProtustrankaFormatedWithAdress_1"> PRINCEZA d.o.o. za trgovinu, Brunac 73 A , 22211 Vodice</derivirana_varijabla>
  </DomainObject.Predmet.ProtustrankaFormatedWithAdress>
  <DomainObject.Predmet.ProtustrankaFormatedWithAdressOIB>
    <izvorni_sadrzaj> PRINCEZA d.o.o. za trgovinu, OIB 95079692991, Brunac 73 A , 22211 Vodice</izvorni_sadrzaj>
    <derivirana_varijabla naziv="DomainObject.Predmet.ProtustrankaFormatedWithAdressOIB_1"> PRINCEZA d.o.o. za trgovinu, OIB 95079692991, Brunac 73 A , 22211 Vodice</derivirana_varijabla>
  </DomainObject.Predmet.ProtustrankaFormatedWithAdressOIB>
  <DomainObject.Predmet.ProtustrankaWithAdress>
    <izvorni_sadrzaj>PRINCEZA d.o.o. za trgovinu Brunac 73 A , 22211 Vodice</izvorni_sadrzaj>
    <derivirana_varijabla naziv="DomainObject.Predmet.ProtustrankaWithAdress_1">PRINCEZA d.o.o. za trgovinu Brunac 73 A , 22211 Vodice</derivirana_varijabla>
  </DomainObject.Predmet.ProtustrankaWithAdress>
  <DomainObject.Predmet.ProtustrankaWithAdressOIB>
    <izvorni_sadrzaj>PRINCEZA d.o.o. za trgovinu, OIB 95079692991, Brunac 73 A , 22211 Vodice</izvorni_sadrzaj>
    <derivirana_varijabla naziv="DomainObject.Predmet.ProtustrankaWithAdressOIB_1">PRINCEZA d.o.o. za trgovinu, OIB 95079692991, Brunac 73 A , 22211 Vodice</derivirana_varijabla>
  </DomainObject.Predmet.ProtustrankaWithAdressOIB>
  <DomainObject.Predmet.ProtustrankaNazivFormated>
    <izvorni_sadrzaj>PRINCEZA d.o.o. za trgovinu</izvorni_sadrzaj>
    <derivirana_varijabla naziv="DomainObject.Predmet.ProtustrankaNazivFormated_1">PRINCEZA d.o.o. za trgovinu</derivirana_varijabla>
  </DomainObject.Predmet.ProtustrankaNazivFormated>
  <DomainObject.Predmet.ProtustrankaNazivFormatedOIB>
    <izvorni_sadrzaj>PRINCEZA d.o.o. za trgovinu, OIB 95079692991</izvorni_sadrzaj>
    <derivirana_varijabla naziv="DomainObject.Predmet.ProtustrankaNazivFormatedOIB_1">PRINCEZA d.o.o. za trgovinu, OIB 95079692991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PRINCEZA d.o.o. za trgovinu</item>
    </izvorni_sadrzaj>
    <derivirana_varijabla naziv="DomainObject.Predmet.ProtuStrankaListFormated_1">
      <item>PRINCEZA d.o.o. za trgovinu</item>
    </derivirana_varijabla>
  </DomainObject.Predmet.ProtuStrankaListFormated>
  <DomainObject.Predmet.ProtuStrankaListFormatedOIB>
    <izvorni_sadrzaj>
      <item>PRINCEZA d.o.o. za trgovinu, OIB 95079692991</item>
    </izvorni_sadrzaj>
    <derivirana_varijabla naziv="DomainObject.Predmet.ProtuStrankaListFormatedOIB_1">
      <item>PRINCEZA d.o.o. za trgovinu, OIB 95079692991</item>
    </derivirana_varijabla>
  </DomainObject.Predmet.ProtuStrankaListFormatedOIB>
  <DomainObject.Predmet.ProtuStrankaListFormatedWithAdress>
    <izvorni_sadrzaj>
      <item>PRINCEZA d.o.o. za trgovinu, Brunac 73 A , 22211 Vodice</item>
    </izvorni_sadrzaj>
    <derivirana_varijabla naziv="DomainObject.Predmet.ProtuStrankaListFormatedWithAdress_1">
      <item>PRINCEZA d.o.o. za trgovinu, Brunac 73 A , 22211 Vodice</item>
    </derivirana_varijabla>
  </DomainObject.Predmet.ProtuStrankaListFormatedWithAdress>
  <DomainObject.Predmet.ProtuStrankaListFormatedWithAdressOIB>
    <izvorni_sadrzaj>
      <item>PRINCEZA d.o.o. za trgovinu, OIB 95079692991, Brunac 73 A , 22211 Vodice</item>
    </izvorni_sadrzaj>
    <derivirana_varijabla naziv="DomainObject.Predmet.ProtuStrankaListFormatedWithAdressOIB_1">
      <item>PRINCEZA d.o.o. za trgovinu, OIB 95079692991, Brunac 73 A , 22211 Vodice</item>
    </derivirana_varijabla>
  </DomainObject.Predmet.ProtuStrankaListFormatedWithAdressOIB>
  <DomainObject.Predmet.ProtuStrankaListNazivFormated>
    <izvorni_sadrzaj>
      <item>PRINCEZA d.o.o. za trgovinu</item>
    </izvorni_sadrzaj>
    <derivirana_varijabla naziv="DomainObject.Predmet.ProtuStrankaListNazivFormated_1">
      <item>PRINCEZA d.o.o. za trgovinu</item>
    </derivirana_varijabla>
  </DomainObject.Predmet.ProtuStrankaListNazivFormated>
  <DomainObject.Predmet.ProtuStrankaListNazivFormatedOIB>
    <izvorni_sadrzaj>
      <item>PRINCEZA d.o.o. za trgovinu, OIB 95079692991</item>
    </izvorni_sadrzaj>
    <derivirana_varijabla naziv="DomainObject.Predmet.ProtuStrankaListNazivFormatedOIB_1">
      <item>PRINCEZA d.o.o. za trgovinu, OIB 95079692991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PRINCEZA d.o.o. za trgovinu</izvorni_sadrzaj>
    <derivirana_varijabla naziv="DomainObject.Predmet.ProtustrankaIDrugi_1">PRINCEZA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PRINCEZA d.o.o. za trgovinu, OIB 95079692991, Brunac 73 A , 22211 Vodice</izvorni_sadrzaj>
    <derivirana_varijabla naziv="DomainObject.Predmet.ProtustrankaIDrugiAdressOIB_1">PRINCEZA d.o.o. za trgovinu, OIB 95079692991, Brunac 73 A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PRINCEZA d.o.o. za trgovinu</item>
    </izvorni_sadrzaj>
    <derivirana_varijabla naziv="DomainObject.Predmet.SudioniciListNaziv_1">
      <item>FINA - Podružnica Šibenik</item>
      <item>PRINCEZA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PRINCEZA d.o.o. za trgovinu, OIB 95079692991, Brunac 73 A ,22211 Vodice</item>
    </izvorni_sadrzaj>
    <derivirana_varijabla naziv="DomainObject.Predmet.SudioniciListAdressOIB_1">
      <item>FINA - Podružnica Šibenik, OIB 85821130368, Perivoj L. Marune 1,22000 Šibenik</item>
      <item>PRINCEZA d.o.o. za trgovinu, OIB 95079692991, Brunac 73 A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95079692991</item>
    </izvorni_sadrzaj>
    <derivirana_varijabla naziv="DomainObject.Predmet.SudioniciListNazivOIB_1">
      <item>, OIB 85821130368</item>
      <item>, OIB 95079692991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581BA-C0FA-406B-B4AC-12FD89D87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414</properties:Words>
  <properties:Characters>2217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2016-03-15T12:04:00Z</dcterms:created>
  <dc:creator>Ardena Bajlo</dc:creator>
  <cp:lastModifiedBy>Merlina Klišmanić</cp:lastModifiedBy>
  <cp:lastPrinted>2016-03-15T12:20:00Z</cp:lastPrinted>
  <dcterms:modified xmlns:xsi="http://www.w3.org/2001/XMLSchema-instance" xsi:type="dcterms:W3CDTF">2016-03-15T12:41:00Z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