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a660" w14:paraId="f5da660" w:rsidRDefault="00D75A2F" w:rsidP="00D75A2F" w:rsidR="00D75A2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5A2F" w:rsidP="00D75A2F" w:rsidR="00D75A2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75A2F" w:rsidP="00D75A2F" w:rsidR="00D75A2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75A2F" w:rsidP="00D75A2F" w:rsidR="00D75A2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75A2F" w:rsidP="00D75A2F" w:rsidR="00D75A2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75A2F" w:rsidP="00D75A2F" w:rsidR="00D75A2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75A2F" w:rsidP="00D75A2F" w:rsidR="00D75A2F" w:rsidRPr="005D578C">
      <w:pPr>
        <w:jc w:val="center"/>
        <w:rPr>
          <w:rFonts w:cs="Times New Roman" w:eastAsia="Times New Roman"/>
          <w:szCs w:val="24"/>
        </w:rPr>
      </w:pPr>
    </w:p>
    <w:p w:rsidRDefault="00D75A2F" w:rsidP="00D75A2F" w:rsidR="00D75A2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75A2F" w:rsidP="00D75A2F" w:rsidR="00D75A2F" w:rsidRPr="005D578C">
      <w:pPr>
        <w:rPr>
          <w:rFonts w:cs="Times New Roman" w:eastAsia="Times New Roman"/>
          <w:szCs w:val="24"/>
        </w:rPr>
      </w:pPr>
    </w:p>
    <w:p w:rsidRDefault="00D75A2F" w:rsidP="00D75A2F" w:rsidR="00D75A2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I. I. C. d. o. o. Pula, Gortanova 34, OIB </w:t>
      </w:r>
      <w:r w:rsidRPr="00D75A2F">
        <w:rPr>
          <w:rFonts w:cs="Times New Roman" w:eastAsia="Times New Roman"/>
        </w:rPr>
        <w:t>62216471619</w:t>
      </w:r>
      <w:r>
        <w:rPr>
          <w:rFonts w:cs="Times New Roman" w:eastAsia="Times New Roman"/>
        </w:rPr>
        <w:t xml:space="preserve">, MBS </w:t>
      </w:r>
      <w:r w:rsidRPr="00D75A2F">
        <w:rPr>
          <w:rFonts w:cs="Times New Roman" w:eastAsia="Times New Roman"/>
        </w:rPr>
        <w:t>040055818</w:t>
      </w:r>
      <w:r>
        <w:rPr>
          <w:rFonts w:cs="Times New Roman" w:eastAsia="Times New Roman"/>
          <w:szCs w:val="24"/>
        </w:rPr>
        <w:t>, 23. kolovoza 2017.</w:t>
      </w:r>
    </w:p>
    <w:p w:rsidRDefault="00D75A2F" w:rsidP="00D75A2F" w:rsidR="00D75A2F" w:rsidRPr="005D578C">
      <w:pPr>
        <w:rPr>
          <w:rFonts w:cs="Times New Roman" w:eastAsia="Times New Roman"/>
          <w:szCs w:val="24"/>
        </w:rPr>
      </w:pPr>
    </w:p>
    <w:p w:rsidRDefault="00D75A2F" w:rsidP="00D75A2F" w:rsidR="00D75A2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75A2F" w:rsidP="00D75A2F" w:rsidR="00D75A2F" w:rsidRPr="005D578C">
      <w:pPr>
        <w:rPr>
          <w:rFonts w:cs="Times New Roman" w:eastAsia="Times New Roman"/>
          <w:szCs w:val="24"/>
        </w:rPr>
      </w:pPr>
    </w:p>
    <w:p w:rsidRDefault="00D75A2F" w:rsidP="00D75A2F" w:rsidR="00D75A2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I. I. C. d. o. o. Pula, Gortanova 34, OIB </w:t>
      </w:r>
      <w:r w:rsidRPr="00D75A2F">
        <w:rPr>
          <w:rFonts w:cs="Times New Roman" w:eastAsia="Times New Roman"/>
        </w:rPr>
        <w:t>62216471619</w:t>
      </w:r>
      <w:r>
        <w:rPr>
          <w:rFonts w:cs="Times New Roman" w:eastAsia="Times New Roman"/>
        </w:rPr>
        <w:t xml:space="preserve">, MBS </w:t>
      </w:r>
      <w:r w:rsidRPr="00D75A2F">
        <w:rPr>
          <w:rFonts w:cs="Times New Roman" w:eastAsia="Times New Roman"/>
        </w:rPr>
        <w:t>040055818</w:t>
      </w:r>
      <w:r>
        <w:rPr>
          <w:rFonts w:cs="Times New Roman" w:eastAsia="Times New Roman"/>
          <w:szCs w:val="24"/>
        </w:rPr>
        <w:t>.</w:t>
      </w:r>
    </w:p>
    <w:p w:rsidRDefault="00D75A2F" w:rsidP="00D75A2F" w:rsidR="00D75A2F" w:rsidRPr="005D578C">
      <w:pPr>
        <w:rPr>
          <w:rFonts w:cs="Times New Roman" w:eastAsia="Times New Roman"/>
          <w:szCs w:val="24"/>
        </w:rPr>
      </w:pPr>
    </w:p>
    <w:p w:rsidRDefault="00D75A2F" w:rsidP="00D75A2F" w:rsidR="00D75A2F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Igor Lukačić iz Zagreba, VII. Požarinje 2 A, OIB 30664221643</w:t>
      </w:r>
      <w:r w:rsidRPr="000500C0">
        <w:rPr>
          <w:rFonts w:cs="Times New Roman" w:eastAsia="Times New Roman"/>
          <w:szCs w:val="20"/>
        </w:rPr>
        <w:t>.</w:t>
      </w:r>
    </w:p>
    <w:p w:rsidRDefault="00D75A2F" w:rsidP="00D75A2F" w:rsidR="00D75A2F">
      <w:pPr>
        <w:rPr>
          <w:rFonts w:cs="Times New Roman" w:eastAsia="Times New Roman"/>
          <w:szCs w:val="20"/>
        </w:rPr>
      </w:pPr>
    </w:p>
    <w:p w:rsidRDefault="00D75A2F" w:rsidP="00D75A2F" w:rsidR="00D75A2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I. I. C. d. o. o. Pula, Gortanova 34, OIB </w:t>
      </w:r>
      <w:r w:rsidRPr="00D75A2F">
        <w:rPr>
          <w:rFonts w:cs="Times New Roman" w:eastAsia="Times New Roman"/>
        </w:rPr>
        <w:t>62216471619</w:t>
      </w:r>
      <w:r>
        <w:rPr>
          <w:rFonts w:cs="Times New Roman" w:eastAsia="Times New Roman"/>
        </w:rPr>
        <w:t xml:space="preserve">, MBS </w:t>
      </w:r>
      <w:r w:rsidRPr="00D75A2F">
        <w:rPr>
          <w:rFonts w:cs="Times New Roman" w:eastAsia="Times New Roman"/>
        </w:rPr>
        <w:t>040055818</w:t>
      </w:r>
      <w:r>
        <w:rPr>
          <w:rFonts w:cs="Times New Roman" w:eastAsia="Times New Roman"/>
          <w:szCs w:val="24"/>
        </w:rPr>
        <w:t>.</w:t>
      </w:r>
    </w:p>
    <w:p w:rsidRDefault="00D75A2F" w:rsidP="00D75A2F" w:rsidR="00D75A2F">
      <w:pPr>
        <w:ind w:firstLine="709"/>
        <w:rPr>
          <w:rFonts w:cs="Times New Roman" w:eastAsia="Times New Roman"/>
          <w:szCs w:val="24"/>
        </w:rPr>
      </w:pPr>
    </w:p>
    <w:p w:rsidRDefault="00D75A2F" w:rsidP="00D75A2F" w:rsidR="00D75A2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I. I. C. d. o. o. Pula, Gortanova 34, OIB </w:t>
      </w:r>
      <w:r w:rsidRPr="00D75A2F">
        <w:rPr>
          <w:rFonts w:cs="Times New Roman" w:eastAsia="Times New Roman"/>
        </w:rPr>
        <w:t>62216471619</w:t>
      </w:r>
      <w:r>
        <w:rPr>
          <w:rFonts w:cs="Times New Roman" w:eastAsia="Times New Roman"/>
        </w:rPr>
        <w:t xml:space="preserve">, MBS </w:t>
      </w:r>
      <w:r w:rsidRPr="00D75A2F">
        <w:rPr>
          <w:rFonts w:cs="Times New Roman" w:eastAsia="Times New Roman"/>
        </w:rPr>
        <w:t>040055818</w:t>
      </w:r>
      <w:r>
        <w:rPr>
          <w:rFonts w:cs="Times New Roman" w:eastAsia="Times New Roman"/>
          <w:szCs w:val="24"/>
        </w:rPr>
        <w:t>.</w:t>
      </w:r>
    </w:p>
    <w:p w:rsidRDefault="00D75A2F" w:rsidP="00D75A2F" w:rsidR="00D75A2F">
      <w:pPr>
        <w:rPr>
          <w:rFonts w:cs="Times New Roman" w:eastAsia="Times New Roman"/>
          <w:szCs w:val="24"/>
        </w:rPr>
      </w:pPr>
    </w:p>
    <w:p w:rsidRDefault="00D75A2F" w:rsidP="00D75A2F" w:rsidR="00D75A2F" w:rsidRPr="005D578C">
      <w:pPr>
        <w:rPr>
          <w:rFonts w:cs="Times New Roman" w:eastAsia="Times New Roman"/>
          <w:szCs w:val="24"/>
        </w:rPr>
      </w:pPr>
    </w:p>
    <w:p w:rsidRDefault="00D75A2F" w:rsidP="00D75A2F" w:rsidR="00D75A2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75A2F" w:rsidP="00D75A2F" w:rsidR="00D75A2F">
      <w:pPr>
        <w:ind w:firstLine="708"/>
        <w:rPr>
          <w:rFonts w:cs="Times New Roman" w:eastAsia="Times New Roman"/>
          <w:szCs w:val="24"/>
        </w:rPr>
      </w:pPr>
    </w:p>
    <w:p w:rsidRDefault="00D75A2F" w:rsidP="00D75A2F" w:rsidR="00D75A2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29. svibnja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I. I. C. d. o. o. Pula</w:t>
      </w:r>
      <w:r>
        <w:rPr>
          <w:rFonts w:cs="Times New Roman" w:eastAsia="Times New Roman"/>
          <w:szCs w:val="24"/>
        </w:rPr>
        <w:t>.</w:t>
      </w:r>
    </w:p>
    <w:p w:rsidRDefault="00D75A2F" w:rsidP="00D75A2F" w:rsidR="00D75A2F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22. svibnja 2017. imao neizvršene osnove za plaćanje u neprekinutom razdoblju od 120 dana u ukupnom iznosu 7.475,73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2. lipnja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St-312/2017-3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D75A2F" w:rsidP="00D75A2F" w:rsidR="00D75A2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D75A2F" w:rsidP="00D75A2F" w:rsidR="00D75A2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D75A2F" w:rsidP="00D75A2F" w:rsidR="00D75A2F" w:rsidRPr="005D578C">
      <w:pPr>
        <w:rPr>
          <w:rFonts w:cs="Times New Roman" w:eastAsia="Times New Roman"/>
          <w:szCs w:val="24"/>
        </w:rPr>
      </w:pPr>
    </w:p>
    <w:p w:rsidRDefault="00D75A2F" w:rsidP="00D75A2F" w:rsidR="00D75A2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23. kolovoza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75A2F" w:rsidP="00D75A2F" w:rsidR="00D75A2F">
      <w:pPr>
        <w:rPr>
          <w:rFonts w:cs="Times New Roman" w:eastAsia="Times New Roman"/>
          <w:szCs w:val="24"/>
        </w:rPr>
      </w:pPr>
    </w:p>
    <w:p w:rsidRDefault="00D75A2F" w:rsidP="00D75A2F" w:rsidR="00D75A2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75A2F" w:rsidP="00D75A2F" w:rsidR="00D75A2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D75A2F" w:rsidP="00D75A2F" w:rsidR="00D75A2F">
      <w:pPr>
        <w:jc w:val="left"/>
        <w:rPr>
          <w:rFonts w:cs="Times New Roman" w:eastAsia="Times New Roman"/>
          <w:szCs w:val="24"/>
        </w:rPr>
      </w:pPr>
    </w:p>
    <w:p w:rsidRDefault="00D75A2F" w:rsidP="00D75A2F" w:rsidR="00D75A2F" w:rsidRPr="005D578C">
      <w:pPr>
        <w:jc w:val="left"/>
        <w:rPr>
          <w:rFonts w:cs="Times New Roman" w:eastAsia="Times New Roman"/>
          <w:szCs w:val="24"/>
        </w:rPr>
      </w:pPr>
    </w:p>
    <w:p w:rsidRDefault="00D75A2F" w:rsidP="00D75A2F" w:rsidR="00D75A2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75A2F" w:rsidP="00D75A2F" w:rsidR="00D75A2F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D75A2F" w:rsidP="00D75A2F" w:rsidR="00D75A2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D75A2F" w:rsidP="00D75A2F" w:rsidR="00D75A2F">
      <w:pPr>
        <w:rPr>
          <w:rFonts w:cs="Times New Roman" w:eastAsia="Times New Roman"/>
          <w:szCs w:val="24"/>
        </w:rPr>
      </w:pPr>
    </w:p>
    <w:p w:rsidRDefault="00D75A2F" w:rsidP="00D75A2F" w:rsidR="00D75A2F" w:rsidRPr="005D578C">
      <w:pPr>
        <w:rPr>
          <w:rFonts w:cs="Times New Roman" w:eastAsia="Times New Roman"/>
          <w:szCs w:val="24"/>
        </w:rPr>
      </w:pPr>
    </w:p>
    <w:p w:rsidRDefault="00D75A2F" w:rsidP="00D75A2F" w:rsidR="00D75A2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75A2F" w:rsidP="00D75A2F" w:rsidR="00D75A2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D75A2F" w:rsidP="00D75A2F" w:rsidR="00D75A2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I. I. C. d. o. o. Pula, Gortanova 34, </w:t>
      </w:r>
    </w:p>
    <w:p w:rsidRDefault="00D75A2F" w:rsidP="00D75A2F" w:rsidR="00D75A2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D75A2F" w:rsidP="00D75A2F" w:rsidR="00D75A2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D75A2F" w:rsidP="00D75A2F" w:rsidR="00D75A2F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Igor Lukačić, Zagreb, VII. Požarinje 2 A, </w:t>
      </w:r>
    </w:p>
    <w:p w:rsidRDefault="00D75A2F" w:rsidP="00D75A2F" w:rsidR="00D75A2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75A2F" w:rsidP="00D75A2F" w:rsidR="00D75A2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D75A2F" w:rsidP="00D75A2F" w:rsidR="00D75A2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D75A2F" w:rsidP="00D75A2F" w:rsidR="00D75A2F"/>
    <w:p w:rsidRDefault="00D75A2F" w:rsidP="00D75A2F" w:rsidR="00D75A2F"/>
    <w:p w:rsidRDefault="00D75A2F" w:rsidP="00D75A2F" w:rsidR="00D75A2F"/>
    <w:p w:rsidRDefault="00D75A2F" w:rsidP="00D75A2F" w:rsidR="00D75A2F"/>
    <w:p w:rsidRDefault="00D75A2F" w:rsidP="00D75A2F" w:rsidR="00D75A2F"/>
    <w:p w:rsidRDefault="00D75A2F" w:rsidP="00D75A2F" w:rsidR="00D75A2F"/>
    <w:p w:rsidRDefault="00D75A2F" w:rsidP="00D75A2F" w:rsidR="00D75A2F"/>
    <w:p w:rsidRDefault="00D75A2F" w:rsidP="00D75A2F" w:rsidR="00D75A2F"/>
    <w:p w:rsidRDefault="00A44D76" w:rsidR="00A44D76"/>
    <w:sectPr w:rsidSect="00D75A2F" w:rsidR="00A44D7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A2F" w:rsidP="00D75A2F" w:rsidR="00D75A2F">
      <w:r>
        <w:separator/>
      </w:r>
    </w:p>
  </w:endnote>
  <w:endnote w:id="0" w:type="continuationSeparator">
    <w:p w:rsidRDefault="00D75A2F" w:rsidP="00D75A2F" w:rsidR="00D75A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A2F" w:rsidP="00D75A2F" w:rsidR="00D75A2F">
      <w:r>
        <w:separator/>
      </w:r>
    </w:p>
  </w:footnote>
  <w:footnote w:id="0" w:type="continuationSeparator">
    <w:p w:rsidRDefault="00D75A2F" w:rsidP="00D75A2F" w:rsidR="00D75A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5A2F" w:rsidP="00D75A2F" w:rsidR="00D75A2F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C62C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St-312/2017-4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5A2F" w:rsidP="00D75A2F" w:rsidR="00D75A2F" w:rsidRPr="00970AE0">
    <w:pPr>
      <w:pStyle w:val="Zaglavlje"/>
      <w:jc w:val="right"/>
    </w:pPr>
    <w:r>
      <w:rPr>
        <w:szCs w:val="24"/>
      </w:rPr>
      <w:t>8 St-312/2017-4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8E5"/>
    <w:rsid w:val="003C62C8"/>
    <w:rsid w:val="00580FDE"/>
    <w:rsid w:val="005E68E5"/>
    <w:rsid w:val="00861D72"/>
    <w:rsid w:val="00A44D76"/>
    <w:rsid w:val="00D7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5A2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75A2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75A2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5A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5A2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5A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5A2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62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2C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C62C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C62C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C62C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5A2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75A2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75A2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5A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5A2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75A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5A2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62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2C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C62C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C62C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C62C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St-312/2017</izvorni_sadrzaj>
    <derivirana_varijabla naziv="DomainObject.Predmet.OznakaBroj_1">St-312/2017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 I. C. d.o.o. PULA</izvorni_sadrzaj>
    <derivirana_varijabla naziv="DomainObject.Predmet.ProtustrankaFormated_1">  I. I. C. d.o.o. PULA</derivirana_varijabla>
  </DomainObject.Predmet.ProtustrankaFormated>
  <DomainObject.Predmet.ProtustrankaFormatedOIB>
    <izvorni_sadrzaj>  I. I. C. d.o.o. PULA, OIB 62216471619</izvorni_sadrzaj>
    <derivirana_varijabla naziv="DomainObject.Predmet.ProtustrankaFormatedOIB_1">  I. I. C. d.o.o. PULA, OIB 62216471619</derivirana_varijabla>
  </DomainObject.Predmet.ProtustrankaFormatedOIB>
  <DomainObject.Predmet.ProtustrankaFormatedWithAdress>
    <izvorni_sadrzaj> I. I. C. d.o.o. PULA, Gortanova 34, 52100 Pula</izvorni_sadrzaj>
    <derivirana_varijabla naziv="DomainObject.Predmet.ProtustrankaFormatedWithAdress_1"> I. I. C. d.o.o. PULA, Gortanova 34, 52100 Pula</derivirana_varijabla>
  </DomainObject.Predmet.ProtustrankaFormatedWithAdress>
  <DomainObject.Predmet.ProtustrankaFormatedWithAdressOIB>
    <izvorni_sadrzaj> I. I. C. d.o.o. PULA, OIB 62216471619, Gortanova 34, 52100 Pula</izvorni_sadrzaj>
    <derivirana_varijabla naziv="DomainObject.Predmet.ProtustrankaFormatedWithAdressOIB_1"> I. I. C. d.o.o. PULA, OIB 62216471619, Gortanova 34, 52100 Pula</derivirana_varijabla>
  </DomainObject.Predmet.ProtustrankaFormatedWithAdressOIB>
  <DomainObject.Predmet.ProtustrankaWithAdress>
    <izvorni_sadrzaj>I. I. C. d.o.o. PULA Gortanova 34, 52100 Pula</izvorni_sadrzaj>
    <derivirana_varijabla naziv="DomainObject.Predmet.ProtustrankaWithAdress_1">I. I. C. d.o.o. PULA Gortanova 34, 52100 Pula</derivirana_varijabla>
  </DomainObject.Predmet.ProtustrankaWithAdress>
  <DomainObject.Predmet.ProtustrankaWithAdressOIB>
    <izvorni_sadrzaj>I. I. C. d.o.o. PULA, OIB 62216471619, Gortanova 34, 52100 Pula</izvorni_sadrzaj>
    <derivirana_varijabla naziv="DomainObject.Predmet.ProtustrankaWithAdressOIB_1">I. I. C. d.o.o. PULA, OIB 62216471619, Gortanova 34, 52100 Pula</derivirana_varijabla>
  </DomainObject.Predmet.ProtustrankaWithAdressOIB>
  <DomainObject.Predmet.ProtustrankaNazivFormated>
    <izvorni_sadrzaj>I. I. C. d.o.o. PULA</izvorni_sadrzaj>
    <derivirana_varijabla naziv="DomainObject.Predmet.ProtustrankaNazivFormated_1">I. I. C. d.o.o. PULA</derivirana_varijabla>
  </DomainObject.Predmet.ProtustrankaNazivFormated>
  <DomainObject.Predmet.ProtustrankaNazivFormatedOIB>
    <izvorni_sadrzaj>I. I. C. d.o.o. PULA, OIB 62216471619</izvorni_sadrzaj>
    <derivirana_varijabla naziv="DomainObject.Predmet.ProtustrankaNazivFormatedOIB_1">I. I. C. d.o.o. PULA, OIB 62216471619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7475.73</izvorni_sadrzaj>
    <derivirana_varijabla naziv="DomainObject.Predmet.TrenutnaVrijednost_1">7475.73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I. I. C. d.o.o. PULA</item>
    </izvorni_sadrzaj>
    <derivirana_varijabla naziv="DomainObject.Predmet.ProtuStrankaListFormated_1">
      <item>I. I. C. d.o.o. PULA</item>
    </derivirana_varijabla>
  </DomainObject.Predmet.ProtuStrankaListFormated>
  <DomainObject.Predmet.ProtuStrankaListFormatedOIB>
    <izvorni_sadrzaj>
      <item>I. I. C. d.o.o. PULA, OIB 62216471619</item>
    </izvorni_sadrzaj>
    <derivirana_varijabla naziv="DomainObject.Predmet.ProtuStrankaListFormatedOIB_1">
      <item>I. I. C. d.o.o. PULA, OIB 62216471619</item>
    </derivirana_varijabla>
  </DomainObject.Predmet.ProtuStrankaListFormatedOIB>
  <DomainObject.Predmet.ProtuStrankaListFormatedWithAdress>
    <izvorni_sadrzaj>
      <item>I. I. C. d.o.o. PULA, Gortanova 34, 52100 Pula</item>
    </izvorni_sadrzaj>
    <derivirana_varijabla naziv="DomainObject.Predmet.ProtuStrankaListFormatedWithAdress_1">
      <item>I. I. C. d.o.o. PULA, Gortanova 34, 52100 Pula</item>
    </derivirana_varijabla>
  </DomainObject.Predmet.ProtuStrankaListFormatedWithAdress>
  <DomainObject.Predmet.ProtuStrankaListFormatedWithAdressOIB>
    <izvorni_sadrzaj>
      <item>I. I. C. d.o.o. PULA, OIB 62216471619, Gortanova 34, 52100 Pula</item>
    </izvorni_sadrzaj>
    <derivirana_varijabla naziv="DomainObject.Predmet.ProtuStrankaListFormatedWithAdressOIB_1">
      <item>I. I. C. d.o.o. PULA, OIB 62216471619, Gortanova 34, 52100 Pula</item>
    </derivirana_varijabla>
  </DomainObject.Predmet.ProtuStrankaListFormatedWithAdressOIB>
  <DomainObject.Predmet.ProtuStrankaListNazivFormated>
    <izvorni_sadrzaj>
      <item>I. I. C. d.o.o. PULA</item>
    </izvorni_sadrzaj>
    <derivirana_varijabla naziv="DomainObject.Predmet.ProtuStrankaListNazivFormated_1">
      <item>I. I. C. d.o.o. PULA</item>
    </derivirana_varijabla>
  </DomainObject.Predmet.ProtuStrankaListNazivFormated>
  <DomainObject.Predmet.ProtuStrankaListNazivFormatedOIB>
    <izvorni_sadrzaj>
      <item>I. I. C. d.o.o. PULA, OIB 62216471619</item>
    </izvorni_sadrzaj>
    <derivirana_varijabla naziv="DomainObject.Predmet.ProtuStrankaListNazivFormatedOIB_1">
      <item>I. I. C. d.o.o. PULA, OIB 62216471619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I. I. C. d.o.o. PULA</izvorni_sadrzaj>
    <derivirana_varijabla naziv="DomainObject.Predmet.ProtustrankaIDrugi_1">I. I. C.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I. I. C. d.o.o. PULA, OIB 62216471619, Gortanova 34, 52100 Pula</izvorni_sadrzaj>
    <derivirana_varijabla naziv="DomainObject.Predmet.ProtustrankaIDrugiAdressOIB_1">I. I. C. d.o.o. PULA, OIB 62216471619, Gortanova 34,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 I. C. d.o.o. PULA</item>
    </izvorni_sadrzaj>
    <derivirana_varijabla naziv="DomainObject.Predmet.SudioniciListNaziv_1">
      <item>FINANCIJSKA AGENCIJA, RC RIJEKA, PODRUŽNICA PULA, PULA</item>
      <item>I. I. C.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I. I. C. d.o.o. PULA, OIB 62216471619, Gortanova 34,52100 Pula</item>
    </izvorni_sadrzaj>
    <derivirana_varijabla naziv="DomainObject.Predmet.SudioniciListAdressOIB_1">
      <item>FINANCIJSKA AGENCIJA, RC RIJEKA, PODRUŽNICA PULA, PULA, OIB 85821130368, Giardini 5,52100 Pula</item>
      <item>I. I. C. d.o.o. PULA, OIB 62216471619, Gortanova 34,52100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62216471619</item>
    </izvorni_sadrzaj>
    <derivirana_varijabla naziv="DomainObject.Predmet.SudioniciListNazivOIB_1">
      <item>, OIB 85821130368</item>
      <item>, OIB 62216471619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3560</properties:Characters>
  <properties:Lines>93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2017-08-23T08:29:00Z</dcterms:created>
  <dc:creator>Morena Brajuha</dc:creator>
  <cp:lastModifiedBy>Hani Udovičić</cp:lastModifiedBy>
  <cp:lastPrinted>2017-08-23T10:19:00Z</cp:lastPrinted>
  <dcterms:modified xmlns:xsi="http://www.w3.org/2001/XMLSchema-instance" xsi:type="dcterms:W3CDTF">2017-08-23T10:19:00Z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