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fc89" w14:paraId="200fc89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596CB7">
        <w:rPr>
          <w:sz w:val="24"/>
          <w:szCs w:val="24"/>
          <w:lang w:val="hr-HR"/>
        </w:rPr>
        <w:t>53</w:t>
      </w:r>
      <w:r w:rsidR="0059366B">
        <w:rPr>
          <w:sz w:val="24"/>
          <w:szCs w:val="24"/>
          <w:lang w:val="hr-HR"/>
        </w:rPr>
        <w:t>6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6F0F2C">
        <w:t xml:space="preserve">BEGI ZADAR j.d.o.o., Zadar, Franje Račkog 29/B, </w:t>
      </w:r>
      <w:r w:rsidR="00C11685">
        <w:t xml:space="preserve">OIB: </w:t>
      </w:r>
      <w:r w:rsidR="006F0F2C">
        <w:t>85162561489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96CB7">
        <w:rPr>
          <w:szCs w:val="24"/>
        </w:rPr>
        <w:t>15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6F0F2C">
        <w:t>VIKTOR BEGONJA iz Zadra, Franje Račkog 29/B</w:t>
      </w:r>
      <w:r w:rsidR="00953E62">
        <w:t>,</w:t>
      </w:r>
      <w:r w:rsidR="009D18C4">
        <w:rPr>
          <w:szCs w:val="24"/>
        </w:rPr>
        <w:t xml:space="preserve"> OIB: </w:t>
      </w:r>
      <w:r w:rsidR="006F0F2C">
        <w:rPr>
          <w:szCs w:val="24"/>
        </w:rPr>
        <w:t>64233894578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Pr="00951610">
        <w:rPr>
          <w:szCs w:val="24"/>
        </w:rPr>
        <w:t xml:space="preserve">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2528D2">
        <w:rPr>
          <w:szCs w:val="24"/>
        </w:rPr>
        <w:t>5</w:t>
      </w:r>
      <w:r w:rsidR="00596CB7">
        <w:rPr>
          <w:szCs w:val="24"/>
        </w:rPr>
        <w:t>3</w:t>
      </w:r>
      <w:r w:rsidR="0059366B">
        <w:rPr>
          <w:szCs w:val="24"/>
        </w:rPr>
        <w:t>6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45D19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45D19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645D1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440C50">
        <w:rPr>
          <w:sz w:val="24"/>
          <w:szCs w:val="24"/>
          <w:lang w:val="hr-HR"/>
        </w:rPr>
        <w:t>predlagatelja</w:t>
      </w:r>
      <w:r w:rsidR="00190F02" w:rsidRPr="00440C50">
        <w:rPr>
          <w:sz w:val="24"/>
          <w:szCs w:val="24"/>
          <w:lang w:val="hr-HR"/>
        </w:rPr>
        <w:t xml:space="preserve"> Financijske agencije</w:t>
      </w:r>
      <w:r w:rsidR="004C5EC3" w:rsidRPr="00440C50">
        <w:rPr>
          <w:sz w:val="24"/>
          <w:szCs w:val="24"/>
          <w:lang w:val="hr-HR"/>
        </w:rPr>
        <w:t xml:space="preserve"> </w:t>
      </w:r>
      <w:r w:rsidRPr="00440C50">
        <w:rPr>
          <w:sz w:val="24"/>
          <w:szCs w:val="24"/>
          <w:lang w:val="hr-HR"/>
        </w:rPr>
        <w:t xml:space="preserve">za otvaranje stečajnog postupka nad dužnikom </w:t>
      </w:r>
      <w:r w:rsidR="006F0F2C" w:rsidRPr="006F0F2C">
        <w:rPr>
          <w:sz w:val="24"/>
          <w:szCs w:val="24"/>
        </w:rPr>
        <w:t>BEGI ZADAR j.d.o.o., Zadar</w:t>
      </w:r>
      <w:r w:rsidR="004C4592" w:rsidRPr="006F0F2C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1E11B8">
        <w:rPr>
          <w:sz w:val="24"/>
          <w:szCs w:val="24"/>
          <w:lang w:val="hr-HR"/>
        </w:rPr>
        <w:t>1</w:t>
      </w:r>
      <w:r w:rsidR="00596CB7">
        <w:rPr>
          <w:sz w:val="24"/>
          <w:szCs w:val="24"/>
          <w:lang w:val="hr-HR"/>
        </w:rPr>
        <w:t>5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="00CF61A4">
        <w:rPr>
          <w:sz w:val="24"/>
          <w:szCs w:val="24"/>
          <w:lang w:val="hr-HR"/>
        </w:rPr>
        <w:t>S</w:t>
      </w:r>
      <w:r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CF61A4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736583">
        <w:t>VIKTOR BEGONJA iz Zadra, Franje Račkog 29/B</w:t>
      </w:r>
      <w:r w:rsidR="00731EF6">
        <w:t xml:space="preserve"> </w:t>
      </w:r>
      <w:r w:rsidR="002528D2">
        <w:t>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736583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736583" w:rsidP="00736583" w:rsidR="00F60E80" w:rsidRPr="00736583">
      <w:pPr>
        <w:tabs>
          <w:tab w:pos="5295" w:val="left"/>
        </w:tabs>
        <w:rPr>
          <w:lang w:val="hr-HR"/>
        </w:rPr>
      </w:pPr>
      <w:r>
        <w:rPr>
          <w:lang w:val="hr-HR"/>
        </w:rPr>
        <w:tab/>
      </w:r>
    </w:p>
    <w:sectPr w:rsidSect="00BB68B9" w:rsidR="00F60E80" w:rsidRPr="00736583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F634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596CB7">
      <w:rPr>
        <w:sz w:val="24"/>
        <w:szCs w:val="24"/>
        <w:lang w:val="hr-HR"/>
      </w:rPr>
      <w:t>53</w:t>
    </w:r>
    <w:r w:rsidR="0059366B">
      <w:rPr>
        <w:sz w:val="24"/>
        <w:szCs w:val="24"/>
        <w:lang w:val="hr-HR"/>
      </w:rPr>
      <w:t>6</w:t>
    </w:r>
    <w:r w:rsidR="002806C2">
      <w:rPr>
        <w:sz w:val="24"/>
        <w:szCs w:val="24"/>
        <w:lang w:val="hr-HR"/>
      </w:rPr>
      <w:t>/16-</w:t>
    </w:r>
    <w:r w:rsidR="00792C17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08C1"/>
    <w:rsid w:val="000306AD"/>
    <w:rsid w:val="000356A3"/>
    <w:rsid w:val="00042852"/>
    <w:rsid w:val="00061950"/>
    <w:rsid w:val="00070305"/>
    <w:rsid w:val="00071CBA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E11B8"/>
    <w:rsid w:val="001F08BA"/>
    <w:rsid w:val="0020059B"/>
    <w:rsid w:val="002043CB"/>
    <w:rsid w:val="00222030"/>
    <w:rsid w:val="00230D12"/>
    <w:rsid w:val="002528D2"/>
    <w:rsid w:val="00256749"/>
    <w:rsid w:val="00262427"/>
    <w:rsid w:val="0027022E"/>
    <w:rsid w:val="002806C2"/>
    <w:rsid w:val="002877F3"/>
    <w:rsid w:val="002D33E5"/>
    <w:rsid w:val="00324C63"/>
    <w:rsid w:val="003328D9"/>
    <w:rsid w:val="00334179"/>
    <w:rsid w:val="003879C2"/>
    <w:rsid w:val="003C52FE"/>
    <w:rsid w:val="003E475F"/>
    <w:rsid w:val="00402A7A"/>
    <w:rsid w:val="00405E71"/>
    <w:rsid w:val="00410D53"/>
    <w:rsid w:val="00421825"/>
    <w:rsid w:val="00434741"/>
    <w:rsid w:val="00440C50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4357D"/>
    <w:rsid w:val="00567720"/>
    <w:rsid w:val="005704F6"/>
    <w:rsid w:val="0059366B"/>
    <w:rsid w:val="0059486F"/>
    <w:rsid w:val="00596CB7"/>
    <w:rsid w:val="005A78A8"/>
    <w:rsid w:val="006325FF"/>
    <w:rsid w:val="006423FC"/>
    <w:rsid w:val="00645D19"/>
    <w:rsid w:val="00645D3A"/>
    <w:rsid w:val="0065029E"/>
    <w:rsid w:val="00697CE6"/>
    <w:rsid w:val="006D20A6"/>
    <w:rsid w:val="006D7447"/>
    <w:rsid w:val="006F0F2C"/>
    <w:rsid w:val="00722E41"/>
    <w:rsid w:val="00725EE3"/>
    <w:rsid w:val="00731A74"/>
    <w:rsid w:val="00731EF6"/>
    <w:rsid w:val="00736583"/>
    <w:rsid w:val="00742494"/>
    <w:rsid w:val="007469A2"/>
    <w:rsid w:val="00770B64"/>
    <w:rsid w:val="007718B2"/>
    <w:rsid w:val="00792C17"/>
    <w:rsid w:val="00793003"/>
    <w:rsid w:val="007B3220"/>
    <w:rsid w:val="007C04F4"/>
    <w:rsid w:val="007C48AB"/>
    <w:rsid w:val="007E206B"/>
    <w:rsid w:val="007F57F3"/>
    <w:rsid w:val="007F6342"/>
    <w:rsid w:val="00801577"/>
    <w:rsid w:val="008058B1"/>
    <w:rsid w:val="0082407F"/>
    <w:rsid w:val="00824168"/>
    <w:rsid w:val="00841ACF"/>
    <w:rsid w:val="00850934"/>
    <w:rsid w:val="00862672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53E62"/>
    <w:rsid w:val="009D18C4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BD2A32"/>
    <w:rsid w:val="00C11685"/>
    <w:rsid w:val="00C80125"/>
    <w:rsid w:val="00CA2003"/>
    <w:rsid w:val="00CA58CD"/>
    <w:rsid w:val="00CC3B20"/>
    <w:rsid w:val="00CE5534"/>
    <w:rsid w:val="00CE7D5C"/>
    <w:rsid w:val="00CF61A4"/>
    <w:rsid w:val="00D00E37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C3562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F6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3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34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3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3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F6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3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34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3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3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St-536/2016</izvorni_sadrzaj>
    <derivirana_varijabla naziv="DomainObject.Predmet.OznakaBroj_1">St-536/2016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BEGI ZADAR j.d.o.o. za prijevoz</izvorni_sadrzaj>
    <derivirana_varijabla naziv="DomainObject.Predmet.ProtustrankaFormated_1">  BEGI ZADAR j.d.o.o. za prijevoz</derivirana_varijabla>
  </DomainObject.Predmet.ProtustrankaFormated>
  <DomainObject.Predmet.ProtustrankaFormatedOIB>
    <izvorni_sadrzaj>  BEGI ZADAR j.d.o.o. za prijevoz, OIB 85162561489</izvorni_sadrzaj>
    <derivirana_varijabla naziv="DomainObject.Predmet.ProtustrankaFormatedOIB_1">  BEGI ZADAR j.d.o.o. za prijevoz, OIB 85162561489</derivirana_varijabla>
  </DomainObject.Predmet.ProtustrankaFormatedOIB>
  <DomainObject.Predmet.ProtustrankaFormatedWithAdress>
    <izvorni_sadrzaj> BEGI ZADAR j.d.o.o. za prijevoz, Franje Račkog 29/B, 23000 Zadar</izvorni_sadrzaj>
    <derivirana_varijabla naziv="DomainObject.Predmet.ProtustrankaFormatedWithAdress_1"> BEGI ZADAR j.d.o.o. za prijevoz, Franje Račkog 29/B, 23000 Zadar</derivirana_varijabla>
  </DomainObject.Predmet.ProtustrankaFormatedWithAdress>
  <DomainObject.Predmet.ProtustrankaFormatedWithAdressOIB>
    <izvorni_sadrzaj> BEGI ZADAR j.d.o.o. za prijevoz, OIB 85162561489, Franje Račkog 29/B, 23000 Zadar</izvorni_sadrzaj>
    <derivirana_varijabla naziv="DomainObject.Predmet.ProtustrankaFormatedWithAdressOIB_1"> BEGI ZADAR j.d.o.o. za prijevoz, OIB 85162561489, Franje Račkog 29/B, 23000 Zadar</derivirana_varijabla>
  </DomainObject.Predmet.ProtustrankaFormatedWithAdressOIB>
  <DomainObject.Predmet.ProtustrankaWithAdress>
    <izvorni_sadrzaj>BEGI ZADAR j.d.o.o. za prijevoz Franje Račkog 29/B, 23000 Zadar</izvorni_sadrzaj>
    <derivirana_varijabla naziv="DomainObject.Predmet.ProtustrankaWithAdress_1">BEGI ZADAR j.d.o.o. za prijevoz Franje Račkog 29/B, 23000 Zadar</derivirana_varijabla>
  </DomainObject.Predmet.ProtustrankaWithAdress>
  <DomainObject.Predmet.ProtustrankaWithAdressOIB>
    <izvorni_sadrzaj>BEGI ZADAR j.d.o.o. za prijevoz, OIB 85162561489, Franje Račkog 29/B, 23000 Zadar</izvorni_sadrzaj>
    <derivirana_varijabla naziv="DomainObject.Predmet.ProtustrankaWithAdressOIB_1">BEGI ZADAR j.d.o.o. za prijevoz, OIB 85162561489, Franje Račkog 29/B, 23000 Zadar</derivirana_varijabla>
  </DomainObject.Predmet.ProtustrankaWithAdressOIB>
  <DomainObject.Predmet.ProtustrankaNazivFormated>
    <izvorni_sadrzaj>BEGI ZADAR j.d.o.o. za prijevoz</izvorni_sadrzaj>
    <derivirana_varijabla naziv="DomainObject.Predmet.ProtustrankaNazivFormated_1">BEGI ZADAR j.d.o.o. za prijevoz</derivirana_varijabla>
  </DomainObject.Predmet.ProtustrankaNazivFormated>
  <DomainObject.Predmet.ProtustrankaNazivFormatedOIB>
    <izvorni_sadrzaj>BEGI ZADAR j.d.o.o. za prijevoz, OIB 85162561489</izvorni_sadrzaj>
    <derivirana_varijabla naziv="DomainObject.Predmet.ProtustrankaNazivFormatedOIB_1">BEGI ZADAR j.d.o.o. za prijevoz, OIB 85162561489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3420.60</izvorni_sadrzaj>
    <derivirana_varijabla naziv="DomainObject.Predmet.TrenutnaVrijednost_1">3420.60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BEGI ZADAR j.d.o.o. za prijevoz</item>
    </izvorni_sadrzaj>
    <derivirana_varijabla naziv="DomainObject.Predmet.ProtuStrankaListFormated_1">
      <item>BEGI ZADAR j.d.o.o. za prijevoz</item>
    </derivirana_varijabla>
  </DomainObject.Predmet.ProtuStrankaListFormated>
  <DomainObject.Predmet.ProtuStrankaListFormatedOIB>
    <izvorni_sadrzaj>
      <item>BEGI ZADAR j.d.o.o. za prijevoz, OIB 85162561489</item>
    </izvorni_sadrzaj>
    <derivirana_varijabla naziv="DomainObject.Predmet.ProtuStrankaListFormatedOIB_1">
      <item>BEGI ZADAR j.d.o.o. za prijevoz, OIB 85162561489</item>
    </derivirana_varijabla>
  </DomainObject.Predmet.ProtuStrankaListFormatedOIB>
  <DomainObject.Predmet.ProtuStrankaListFormatedWithAdress>
    <izvorni_sadrzaj>
      <item>BEGI ZADAR j.d.o.o. za prijevoz, Franje Račkog 29/B, 23000 Zadar</item>
    </izvorni_sadrzaj>
    <derivirana_varijabla naziv="DomainObject.Predmet.ProtuStrankaListFormatedWithAdress_1">
      <item>BEGI ZADAR j.d.o.o. za prijevoz, Franje Račkog 29/B, 23000 Zadar</item>
    </derivirana_varijabla>
  </DomainObject.Predmet.ProtuStrankaListFormatedWithAdress>
  <DomainObject.Predmet.ProtuStrankaListFormatedWithAdressOIB>
    <izvorni_sadrzaj>
      <item>BEGI ZADAR j.d.o.o. za prijevoz, OIB 85162561489, Franje Račkog 29/B, 23000 Zadar</item>
    </izvorni_sadrzaj>
    <derivirana_varijabla naziv="DomainObject.Predmet.ProtuStrankaListFormatedWithAdressOIB_1">
      <item>BEGI ZADAR j.d.o.o. za prijevoz, OIB 85162561489, Franje Račkog 29/B, 23000 Zadar</item>
    </derivirana_varijabla>
  </DomainObject.Predmet.ProtuStrankaListFormatedWithAdressOIB>
  <DomainObject.Predmet.ProtuStrankaListNazivFormated>
    <izvorni_sadrzaj>
      <item>BEGI ZADAR j.d.o.o. za prijevoz</item>
    </izvorni_sadrzaj>
    <derivirana_varijabla naziv="DomainObject.Predmet.ProtuStrankaListNazivFormated_1">
      <item>BEGI ZADAR j.d.o.o. za prijevoz</item>
    </derivirana_varijabla>
  </DomainObject.Predmet.ProtuStrankaListNazivFormated>
  <DomainObject.Predmet.ProtuStrankaListNazivFormatedOIB>
    <izvorni_sadrzaj>
      <item>BEGI ZADAR j.d.o.o. za prijevoz, OIB 85162561489</item>
    </izvorni_sadrzaj>
    <derivirana_varijabla naziv="DomainObject.Predmet.ProtuStrankaListNazivFormatedOIB_1">
      <item>BEGI ZADAR j.d.o.o. za prijevoz, OIB 85162561489</item>
    </derivirana_varijabla>
  </DomainObject.Predmet.ProtuStrankaListNazivFormatedOIB>
  <DomainObject.Predmet.OstaliListFormated>
    <izvorni_sadrzaj>
      <item>Viktor Begonja</item>
    </izvorni_sadrzaj>
    <derivirana_varijabla naziv="DomainObject.Predmet.OstaliListFormated_1">
      <item>Viktor Begonja</item>
    </derivirana_varijabla>
  </DomainObject.Predmet.OstaliListFormated>
  <DomainObject.Predmet.OstaliListFormatedOIB>
    <izvorni_sadrzaj>
      <item>Viktor Begonja, OIB 64233894578</item>
    </izvorni_sadrzaj>
    <derivirana_varijabla naziv="DomainObject.Predmet.OstaliListFormatedOIB_1">
      <item>Viktor Begonja, OIB 64233894578</item>
    </derivirana_varijabla>
  </DomainObject.Predmet.OstaliListFormatedOIB>
  <DomainObject.Predmet.OstaliListFormatedWithAdress>
    <izvorni_sadrzaj>
      <item>Viktor Begonja, Franje Račkog 29b, 23000 Zadar</item>
    </izvorni_sadrzaj>
    <derivirana_varijabla naziv="DomainObject.Predmet.OstaliListFormatedWithAdress_1">
      <item>Viktor Begonja, Franje Račkog 29b, 23000 Zadar</item>
    </derivirana_varijabla>
  </DomainObject.Predmet.OstaliListFormatedWithAdress>
  <DomainObject.Predmet.OstaliListFormatedWithAdressOIB>
    <izvorni_sadrzaj>
      <item>Viktor Begonja, OIB 64233894578, Franje Račkog 29b, 23000 Zadar</item>
    </izvorni_sadrzaj>
    <derivirana_varijabla naziv="DomainObject.Predmet.OstaliListFormatedWithAdressOIB_1">
      <item>Viktor Begonja, OIB 64233894578, Franje Račkog 29b, 23000 Zadar</item>
    </derivirana_varijabla>
  </DomainObject.Predmet.OstaliListFormatedWithAdressOIB>
  <DomainObject.Predmet.OstaliListNazivFormated>
    <izvorni_sadrzaj>
      <item>Viktor Begonja</item>
    </izvorni_sadrzaj>
    <derivirana_varijabla naziv="DomainObject.Predmet.OstaliListNazivFormated_1">
      <item>Viktor Begonja</item>
    </derivirana_varijabla>
  </DomainObject.Predmet.OstaliListNazivFormated>
  <DomainObject.Predmet.OstaliListNazivFormatedOIB>
    <izvorni_sadrzaj>
      <item>Viktor Begonja, OIB 64233894578</item>
    </izvorni_sadrzaj>
    <derivirana_varijabla naziv="DomainObject.Predmet.OstaliListNazivFormatedOIB_1">
      <item>Viktor Begonja, OIB 64233894578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BEGI ZADAR j.d.o.o. za prijevoz</izvorni_sadrzaj>
    <derivirana_varijabla naziv="DomainObject.Predmet.ProtustrankaIDrugi_1">BEGI ZADAR j.d.o.o. za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BEGI ZADAR j.d.o.o. za prijevoz, OIB 85162561489, Franje Račkog 29/B, 23000 Zadar</izvorni_sadrzaj>
    <derivirana_varijabla naziv="DomainObject.Predmet.ProtustrankaIDrugiAdressOIB_1">BEGI ZADAR j.d.o.o. za prijevoz, OIB 85162561489, Franje Račkog 29/B,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BEGI ZADAR j.d.o.o. za prijevoz</item>
      <item>Viktor Begonja</item>
    </izvorni_sadrzaj>
    <derivirana_varijabla naziv="DomainObject.Predmet.SudioniciListNaziv_1">
      <item>Financijska agencija</item>
      <item>BEGI ZADAR j.d.o.o. za prijevoz</item>
      <item>Viktor Begonja</item>
    </derivirana_varijabla>
  </DomainObject.Predmet.SudioniciListNaziv>
  <DomainObject.Predmet.SudioniciListAdressOIB>
    <izvorni_sadrzaj>
      <item>Financijska agencija, OIB 85821130368, Ivana Danila 4,23000 Zadar</item>
      <item>BEGI ZADAR j.d.o.o. za prijevoz, OIB 85162561489, Franje Račkog 29/B,23000 Zadar</item>
      <item>Viktor Begonja, OIB 64233894578, Franje Račkog 29b,23000 Zadar</item>
    </izvorni_sadrzaj>
    <derivirana_varijabla naziv="DomainObject.Predmet.SudioniciListAdressOIB_1">
      <item>Financijska agencija, OIB 85821130368, Ivana Danila 4,23000 Zadar</item>
      <item>BEGI ZADAR j.d.o.o. za prijevoz, OIB 85162561489, Franje Račkog 29/B,23000 Zadar</item>
      <item>Viktor Begonja, OIB 64233894578, Franje Račkog 29b,23000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85162561489</item>
      <item>, OIB 64233894578</item>
    </izvorni_sadrzaj>
    <derivirana_varijabla naziv="DomainObject.Predmet.SudioniciListNazivOIB_1">
      <item>, OIB 85821130368</item>
      <item>, OIB 85162561489</item>
      <item>, OIB 64233894578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44C7F-52B2-4C11-82B2-D270D98062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340</properties:Words>
  <properties:Characters>1661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2016-04-15T06:14:00Z</dcterms:created>
  <dc:creator>Ante Kačić</dc:creator>
  <cp:lastModifiedBy>wsadmin</cp:lastModifiedBy>
  <cp:lastPrinted>2015-11-27T10:35:00Z</cp:lastPrinted>
  <dcterms:modified xmlns:xsi="http://www.w3.org/2001/XMLSchema-instance" xsi:type="dcterms:W3CDTF">2016-04-15T08:31:00Z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