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18be" w14:paraId="e7e18b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2D3D0F">
        <w:rPr>
          <w:rFonts w:cs="Times New Roman" w:hAnsi="Times New Roman" w:ascii="Times New Roman"/>
          <w:b w:val="false"/>
          <w:sz w:val="24"/>
          <w:szCs w:val="24"/>
        </w:rPr>
        <w:t>56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D3D0F">
        <w:t>MIDRA d.o.o., Zagreb, Dobojska 30, OIB: 92443523184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D3D0F">
        <w:t>MIDRA d.o.o., Zagreb, Dobojska 30, OIB: 92443523184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94B16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2D3D0F">
        <w:t>MIDRA d.o.o., Zagreb, Dobojska 30, OIB: 92443523184</w:t>
      </w:r>
      <w:r w:rsidR="006C4C3C">
        <w:t xml:space="preserve">, </w:t>
      </w:r>
      <w:r w:rsidR="002D3D0F">
        <w:t>Sanjinu Uremoviću, Ledenice, Ledenice 84, OIB: 68066711663,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</w:t>
      </w:r>
      <w:r w:rsidR="002D3D0F">
        <w:rPr>
          <w:b/>
        </w:rPr>
        <w:t>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2D3D0F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D3D0F">
        <w:t>MIDRA d.o.o., Zagreb, Dobojska 30, OIB: 92443523184</w:t>
      </w:r>
      <w:r w:rsidR="00704CD9">
        <w:t xml:space="preserve">, </w:t>
      </w:r>
      <w:r w:rsidR="004702FA">
        <w:t xml:space="preserve">temeljem čl. </w:t>
      </w:r>
      <w:r w:rsidR="00704CD9">
        <w:t>444. st.</w:t>
      </w:r>
      <w:r w:rsidR="00FB1E50">
        <w:t xml:space="preserve"> </w:t>
      </w:r>
      <w:r w:rsidR="00704CD9">
        <w:t>2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27A" w:rsidR="0080527A">
      <w:r>
        <w:separator/>
      </w:r>
    </w:p>
  </w:endnote>
  <w:endnote w:id="0" w:type="continuationSeparator">
    <w:p w:rsidRDefault="0080527A" w:rsidR="0080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27A" w:rsidR="0080527A">
      <w:r>
        <w:separator/>
      </w:r>
    </w:p>
  </w:footnote>
  <w:footnote w:id="0" w:type="continuationSeparator">
    <w:p w:rsidRDefault="0080527A" w:rsidR="00805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D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D3D0F">
      <w:rPr>
        <w:rFonts w:hAnsi="Verdana" w:ascii="Verdana"/>
        <w:b w:val="false"/>
        <w:sz w:val="24"/>
        <w:szCs w:val="24"/>
      </w:rPr>
      <w:t>5156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13D98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D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D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St-5156/2016</izvorni_sadrzaj>
    <derivirana_varijabla naziv="DomainObject.Predmet.OznakaBroj_1">St-5156/2016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MIDRA d.o.o. zastupanog po punomoćniku Tvrtko Šoštarić</izvorni_sadrzaj>
    <derivirana_varijabla naziv="DomainObject.Predmet.ProtustrankaFormated_1">  MIDRA d.o.o. zastupanog po punomoćniku Tvrtko Šoštarić</derivirana_varijabla>
  </DomainObject.Predmet.ProtustrankaFormated>
  <DomainObject.Predmet.ProtustrankaFormatedOIB>
    <izvorni_sadrzaj>  MIDRA d.o.o., OIB 92443523184 zastupanog po punomoćniku Tvrtko Šoštarić</izvorni_sadrzaj>
    <derivirana_varijabla naziv="DomainObject.Predmet.ProtustrankaFormatedOIB_1">  MIDRA d.o.o., OIB 92443523184 zastupanog po punomoćniku Tvrtko Šoštarić</derivirana_varijabla>
  </DomainObject.Predmet.ProtustrankaFormatedOIB>
  <DomainObject.Predmet.ProtustrankaFormatedWithAdress>
    <izvorni_sadrzaj> MIDRA d.o.o., Hercegovačka 76, 10000 Zagreb zastupanog po punomoćniku Tvrtko Šoštarić</izvorni_sadrzaj>
    <derivirana_varijabla naziv="DomainObject.Predmet.ProtustrankaFormatedWithAdress_1"> MIDRA d.o.o., Hercegovačka 76, 10000 Zagreb zastupanog po punomoćniku Tvrtko Šoštarić</derivirana_varijabla>
  </DomainObject.Predmet.ProtustrankaFormatedWithAdress>
  <DomainObject.Predmet.ProtustrankaFormatedWithAdressOIB>
    <izvorni_sadrzaj> MIDRA d.o.o., OIB 92443523184, Hercegovačka 76, 10000 Zagreb zastupanog po punomoćniku Tvrtko Šoštarić</izvorni_sadrzaj>
    <derivirana_varijabla naziv="DomainObject.Predmet.ProtustrankaFormatedWithAdressOIB_1"> MIDRA d.o.o., OIB 92443523184, Hercegovačka 76, 10000 Zagreb zastupanog po punomoćniku Tvrtko Šoštarić</derivirana_varijabla>
  </DomainObject.Predmet.ProtustrankaFormatedWithAdressOIB>
  <DomainObject.Predmet.ProtustrankaWithAdress>
    <izvorni_sadrzaj>MIDRA d.o.o. Hercegovačka 76, 10000 Zagreb</izvorni_sadrzaj>
    <derivirana_varijabla naziv="DomainObject.Predmet.ProtustrankaWithAdress_1">MIDRA d.o.o. Hercegovačka 76, 10000 Zagreb</derivirana_varijabla>
  </DomainObject.Predmet.ProtustrankaWithAdress>
  <DomainObject.Predmet.ProtustrankaWithAdressOIB>
    <izvorni_sadrzaj>MIDRA d.o.o., OIB 92443523184, Hercegovačka 76, 10000 Zagreb</izvorni_sadrzaj>
    <derivirana_varijabla naziv="DomainObject.Predmet.ProtustrankaWithAdressOIB_1">MIDRA d.o.o., OIB 92443523184, Hercegovačka 76, 10000 Zagreb</derivirana_varijabla>
  </DomainObject.Predmet.ProtustrankaWithAdressOIB>
  <DomainObject.Predmet.ProtustrankaNazivFormated>
    <izvorni_sadrzaj>MIDRA d.o.o.</izvorni_sadrzaj>
    <derivirana_varijabla naziv="DomainObject.Predmet.ProtustrankaNazivFormated_1">MIDRA d.o.o.</derivirana_varijabla>
  </DomainObject.Predmet.ProtustrankaNazivFormated>
  <DomainObject.Predmet.ProtustrankaNazivFormatedOIB>
    <izvorni_sadrzaj>MIDRA d.o.o., OIB 92443523184</izvorni_sadrzaj>
    <derivirana_varijabla naziv="DomainObject.Predmet.ProtustrankaNazivFormatedOIB_1">MIDRA d.o.o., OIB 92443523184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MIDRA d.o.o. zastupanog po punomoćniku Tvrtko Šoštarić</item>
    </izvorni_sadrzaj>
    <derivirana_varijabla naziv="DomainObject.Predmet.ProtuStrankaListFormated_1">
      <item>MIDRA d.o.o. zastupanog po punomoćniku Tvrtko Šoštarić</item>
    </derivirana_varijabla>
  </DomainObject.Predmet.ProtuStrankaListFormated>
  <DomainObject.Predmet.ProtuStrankaListFormatedOIB>
    <izvorni_sadrzaj>
      <item>MIDRA d.o.o., OIB 92443523184 zastupanog po punomoćniku Tvrtko Šoštarić</item>
    </izvorni_sadrzaj>
    <derivirana_varijabla naziv="DomainObject.Predmet.ProtuStrankaListFormatedOIB_1">
      <item>MIDRA d.o.o., OIB 92443523184 zastupanog po punomoćniku Tvrtko Šoštarić</item>
    </derivirana_varijabla>
  </DomainObject.Predmet.ProtuStrankaListFormatedOIB>
  <DomainObject.Predmet.ProtuStrankaListFormatedWithAdress>
    <izvorni_sadrzaj>
      <item>MIDRA d.o.o., Hercegovačka 76, 10000 Zagreb zastupanog po punomoćniku Tvrtko Šoštarić</item>
    </izvorni_sadrzaj>
    <derivirana_varijabla naziv="DomainObject.Predmet.ProtuStrankaListFormatedWithAdress_1">
      <item>MIDRA d.o.o., Hercegovačka 76, 10000 Zagreb zastupanog po punomoćniku Tvrtko Šoštarić</item>
    </derivirana_varijabla>
  </DomainObject.Predmet.ProtuStrankaListFormatedWithAdress>
  <DomainObject.Predmet.ProtuStrankaListFormatedWithAdressOIB>
    <izvorni_sadrzaj>
      <item>MIDRA d.o.o., OIB 92443523184, Hercegovačka 76, 10000 Zagreb zastupanog po punomoćniku Tvrtko Šoštarić</item>
    </izvorni_sadrzaj>
    <derivirana_varijabla naziv="DomainObject.Predmet.ProtuStrankaListFormatedWithAdressOIB_1">
      <item>MIDRA d.o.o., OIB 92443523184, Hercegovačka 76, 10000 Zagreb zastupanog po punomoćniku Tvrtko Šoštarić</item>
    </derivirana_varijabla>
  </DomainObject.Predmet.ProtuStrankaListFormatedWithAdressOIB>
  <DomainObject.Predmet.ProtuStrankaListNazivFormated>
    <izvorni_sadrzaj>
      <item>MIDRA d.o.o.</item>
    </izvorni_sadrzaj>
    <derivirana_varijabla naziv="DomainObject.Predmet.ProtuStrankaListNazivFormated_1">
      <item>MIDRA d.o.o.</item>
    </derivirana_varijabla>
  </DomainObject.Predmet.ProtuStrankaListNazivFormated>
  <DomainObject.Predmet.ProtuStrankaListNazivFormatedOIB>
    <izvorni_sadrzaj>
      <item>MIDRA d.o.o., OIB 92443523184</item>
    </izvorni_sadrzaj>
    <derivirana_varijabla naziv="DomainObject.Predmet.ProtuStrankaListNazivFormatedOIB_1">
      <item>MIDRA d.o.o., OIB 92443523184</item>
    </derivirana_varijabla>
  </DomainObject.Predmet.ProtuStrankaListNazivFormatedOIB>
  <DomainObject.Predmet.OstaliListFormated>
    <izvorni_sadrzaj>
      <item>Tvrtko Šoštarić punomoćnik sudionika u postupku MIDRA d.o.o.</item>
    </izvorni_sadrzaj>
    <derivirana_varijabla naziv="DomainObject.Predmet.OstaliListFormated_1">
      <item>Tvrtko Šoštarić punomoćnik sudionika u postupku MIDRA d.o.o.</item>
    </derivirana_varijabla>
  </DomainObject.Predmet.OstaliListFormated>
  <DomainObject.Predmet.OstaliListFormatedOIB>
    <izvorni_sadrzaj>
      <item>Tvrtko Šoštarić, OIB 30749325116 punomoćnik sudionika u postupku MIDRA d.o.o.</item>
    </izvorni_sadrzaj>
    <derivirana_varijabla naziv="DomainObject.Predmet.OstaliListFormatedOIB_1">
      <item>Tvrtko Šoštarić, OIB 30749325116 punomoćnik sudionika u postupku MIDRA d.o.o.</item>
    </derivirana_varijabla>
  </DomainObject.Predmet.OstaliListFormatedOIB>
  <DomainObject.Predmet.OstaliListFormatedWithAdress>
    <izvorni_sadrzaj>
      <item>Tvrtko Šoštarić, Ulica Kneza Borne 6, 23000 Murvica punomoćnik sudionika u postupku MIDRA d.o.o.</item>
    </izvorni_sadrzaj>
    <derivirana_varijabla naziv="DomainObject.Predmet.OstaliListFormatedWithAdress_1">
      <item>Tvrtko Šoštarić, Ulica Kneza Borne 6, 23000 Murvica punomoćnik sudionika u postupku MIDRA d.o.o.</item>
    </derivirana_varijabla>
  </DomainObject.Predmet.OstaliListFormatedWithAdress>
  <DomainObject.Predmet.OstaliListFormatedWithAdressOIB>
    <izvorni_sadrzaj>
      <item>Tvrtko Šoštarić, OIB 30749325116, Ulica Kneza Borne 6, 23000 Murvica punomoćnik sudionika u postupku MIDRA d.o.o.</item>
    </izvorni_sadrzaj>
    <derivirana_varijabla naziv="DomainObject.Predmet.OstaliListFormatedWithAdressOIB_1">
      <item>Tvrtko Šoštarić, OIB 30749325116, Ulica Kneza Borne 6, 23000 Murvica punomoćnik sudionika u postupku MIDRA d.o.o.</item>
    </derivirana_varijabla>
  </DomainObject.Predmet.OstaliListFormatedWithAdressOIB>
  <DomainObject.Predmet.OstaliListNazivFormated>
    <izvorni_sadrzaj>
      <item>Tvrtko Šoštarić</item>
    </izvorni_sadrzaj>
    <derivirana_varijabla naziv="DomainObject.Predmet.OstaliListNazivFormated_1">
      <item>Tvrtko Šoštarić</item>
    </derivirana_varijabla>
  </DomainObject.Predmet.OstaliListNazivFormated>
  <DomainObject.Predmet.OstaliListNazivFormatedOIB>
    <izvorni_sadrzaj>
      <item>Tvrtko Šoštarić, OIB 30749325116</item>
    </izvorni_sadrzaj>
    <derivirana_varijabla naziv="DomainObject.Predmet.OstaliListNazivFormatedOIB_1">
      <item>Tvrtko Šoštarić, OIB 30749325116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MIDRA d.o.o.</izvorni_sadrzaj>
    <derivirana_varijabla naziv="DomainObject.Predmet.ProtustrankaIDrugi_1">MIDRA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MIDRA d.o.o., OIB 92443523184, Hercegovačka 76, 10000 Zagreb</izvorni_sadrzaj>
    <derivirana_varijabla naziv="DomainObject.Predmet.ProtustrankaIDrugiAdressOIB_1">MIDRA d.o.o., OIB 92443523184, Hercegovačka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MIDRA d.o.o.</item>
      <item>Tvrtko Šoštarić</item>
    </izvorni_sadrzaj>
    <derivirana_varijabla naziv="DomainObject.Predmet.SudioniciListNaziv_1">
      <item>FINA Regionalni centar Zagreb</item>
      <item>MIDRA d.o.o.</item>
      <item>Tvrtko Šoštarić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MIDRA d.o.o., OIB 92443523184, Hercegovačka 76,10000 Zagreb</item>
      <item>Tvrtko Šoštarić, OIB 30749325116, Ulica Kneza Borne 6,23000 Murvica</item>
    </izvorni_sadrzaj>
    <derivirana_varijabla naziv="DomainObject.Predmet.SudioniciListAdressOIB_1">
      <item>FINA Regionalni centar Zagreb, OIB 85821130368, Trg svibanjskih žrtava 1995. 1,10000 Zagreb</item>
      <item>MIDRA d.o.o., OIB 92443523184, Hercegovačka 76,10000 Zagreb</item>
      <item>Tvrtko Šoštarić, OIB 30749325116, Ulica Kneza Borne 6,23000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92443523184</item>
      <item>, OIB 30749325116</item>
    </izvorni_sadrzaj>
    <derivirana_varijabla naziv="DomainObject.Predmet.SudioniciListNazivOIB_1">
      <item>, OIB 85821130368</item>
      <item>, OIB 92443523184</item>
      <item>, OIB 30749325116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52BD0-3F6C-4F38-9B15-8F0224E55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4588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2017-10-20T11:09:00Z</dcterms:created>
  <dc:creator>Korisnik</dc:creator>
  <cp:lastModifiedBy>Draženka Prpić</cp:lastModifiedBy>
  <cp:lastPrinted>2017-10-20T11:09:00Z</cp:lastPrinted>
  <dcterms:modified xmlns:xsi="http://www.w3.org/2001/XMLSchema-instance" xsi:type="dcterms:W3CDTF">2017-10-20T11:09:00Z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