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8aa4" w14:paraId="7fb8aa4" w:rsidRDefault="008168BA" w:rsidP="008168BA" w:rsidR="008168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8BA" w:rsidP="008168BA" w:rsidR="008168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168BA" w:rsidP="008168BA" w:rsidR="008168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168BA" w:rsidP="008168BA" w:rsidR="008168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168BA" w:rsidP="008168BA" w:rsidR="008168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168BA" w:rsidP="008168BA" w:rsidR="008168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168BA" w:rsidP="008168BA" w:rsidR="008168BA" w:rsidRPr="005D578C">
      <w:pPr>
        <w:jc w:val="center"/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KRAVATICA d. o. o. Pula, Marijanijeva 11, OIB </w:t>
      </w:r>
      <w:r w:rsidRPr="008168BA">
        <w:rPr>
          <w:rFonts w:cs="Times New Roman" w:eastAsia="Times New Roman"/>
        </w:rPr>
        <w:t>18377848961</w:t>
      </w:r>
      <w:r>
        <w:rPr>
          <w:rFonts w:cs="Times New Roman" w:eastAsia="Times New Roman"/>
        </w:rPr>
        <w:t xml:space="preserve">, MBS </w:t>
      </w:r>
      <w:r w:rsidRPr="008168BA">
        <w:rPr>
          <w:rFonts w:cs="Times New Roman" w:eastAsia="Times New Roman"/>
        </w:rPr>
        <w:t>040331197</w:t>
      </w:r>
      <w:r>
        <w:rPr>
          <w:rFonts w:cs="Times New Roman" w:eastAsia="Times New Roman"/>
          <w:szCs w:val="24"/>
        </w:rPr>
        <w:t>, 26. lipnja 2017.</w:t>
      </w: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KRAVATICA d. o. o. Pula, Marijanijeva 11, OIB </w:t>
      </w:r>
      <w:r w:rsidRPr="008168BA">
        <w:rPr>
          <w:rFonts w:cs="Times New Roman" w:eastAsia="Times New Roman"/>
        </w:rPr>
        <w:t>18377848961</w:t>
      </w:r>
      <w:r>
        <w:rPr>
          <w:rFonts w:cs="Times New Roman" w:eastAsia="Times New Roman"/>
        </w:rPr>
        <w:t xml:space="preserve">, MBS </w:t>
      </w:r>
      <w:r w:rsidRPr="008168BA">
        <w:rPr>
          <w:rFonts w:cs="Times New Roman" w:eastAsia="Times New Roman"/>
        </w:rPr>
        <w:t>040331197</w:t>
      </w:r>
      <w:r>
        <w:rPr>
          <w:rFonts w:cs="Times New Roman" w:eastAsia="Times New Roman"/>
          <w:szCs w:val="24"/>
        </w:rPr>
        <w:t>.</w:t>
      </w: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8168BA" w:rsidP="008168BA" w:rsidR="008168BA">
      <w:pPr>
        <w:rPr>
          <w:rFonts w:cs="Times New Roman" w:eastAsia="Times New Roman"/>
          <w:szCs w:val="20"/>
        </w:rPr>
      </w:pPr>
    </w:p>
    <w:p w:rsidRDefault="008168BA" w:rsidP="008168BA" w:rsidR="00816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KRAVATICA d. o. o. Pula, Marijanijeva 11, OIB </w:t>
      </w:r>
      <w:r w:rsidRPr="008168BA">
        <w:rPr>
          <w:rFonts w:cs="Times New Roman" w:eastAsia="Times New Roman"/>
        </w:rPr>
        <w:t>18377848961</w:t>
      </w:r>
      <w:r>
        <w:rPr>
          <w:rFonts w:cs="Times New Roman" w:eastAsia="Times New Roman"/>
        </w:rPr>
        <w:t xml:space="preserve">, MBS </w:t>
      </w:r>
      <w:r w:rsidRPr="008168BA">
        <w:rPr>
          <w:rFonts w:cs="Times New Roman" w:eastAsia="Times New Roman"/>
        </w:rPr>
        <w:t>040331197</w:t>
      </w:r>
      <w:r>
        <w:rPr>
          <w:rFonts w:cs="Times New Roman" w:eastAsia="Times New Roman"/>
          <w:szCs w:val="24"/>
        </w:rPr>
        <w:t>.</w:t>
      </w:r>
    </w:p>
    <w:p w:rsidRDefault="008168BA" w:rsidP="008168BA" w:rsidR="008168BA">
      <w:pPr>
        <w:ind w:firstLine="709"/>
        <w:rPr>
          <w:rFonts w:cs="Times New Roman" w:eastAsia="Times New Roman"/>
          <w:szCs w:val="24"/>
        </w:rPr>
      </w:pPr>
    </w:p>
    <w:p w:rsidRDefault="008168BA" w:rsidP="008168BA" w:rsidR="00816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KRAVATICA d. o. o. Pula, Marijanijeva 11, OIB </w:t>
      </w:r>
      <w:r w:rsidRPr="008168BA">
        <w:rPr>
          <w:rFonts w:cs="Times New Roman" w:eastAsia="Times New Roman"/>
        </w:rPr>
        <w:t>18377848961</w:t>
      </w:r>
      <w:r>
        <w:rPr>
          <w:rFonts w:cs="Times New Roman" w:eastAsia="Times New Roman"/>
        </w:rPr>
        <w:t xml:space="preserve">, MBS </w:t>
      </w:r>
      <w:r w:rsidRPr="008168BA">
        <w:rPr>
          <w:rFonts w:cs="Times New Roman" w:eastAsia="Times New Roman"/>
        </w:rPr>
        <w:t>040331197</w:t>
      </w:r>
      <w:r>
        <w:rPr>
          <w:rFonts w:cs="Times New Roman" w:eastAsia="Times New Roman"/>
          <w:szCs w:val="24"/>
        </w:rPr>
        <w:t>.</w:t>
      </w:r>
    </w:p>
    <w:p w:rsidRDefault="008168BA" w:rsidP="008168BA" w:rsidR="008168BA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168BA" w:rsidP="008168BA" w:rsidR="008168BA">
      <w:pPr>
        <w:ind w:firstLine="708"/>
        <w:rPr>
          <w:rFonts w:cs="Times New Roman" w:eastAsia="Times New Roman"/>
          <w:szCs w:val="24"/>
        </w:rPr>
      </w:pPr>
    </w:p>
    <w:p w:rsidRDefault="008168BA" w:rsidP="008168BA" w:rsidR="00816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KRAVATICA d. o. o. Pula</w:t>
      </w:r>
      <w:r>
        <w:rPr>
          <w:rFonts w:cs="Times New Roman" w:eastAsia="Times New Roman"/>
          <w:szCs w:val="24"/>
        </w:rPr>
        <w:t>.</w:t>
      </w:r>
    </w:p>
    <w:p w:rsidRDefault="008168BA" w:rsidP="008168BA" w:rsidR="008168B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travnja 2017. imao neizvršene osnove za plaćanje u neprekinutom razdoblju od 120 dana u ukupnom iznosu 8.179,97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St-244/2017-3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168BA" w:rsidP="008168BA" w:rsidR="00816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168BA" w:rsidP="008168BA" w:rsidR="008168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168BA" w:rsidP="008168BA" w:rsidR="008168BA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168BA" w:rsidP="008168BA" w:rsidR="008168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35EDE">
        <w:rPr>
          <w:rFonts w:cs="Times New Roman" w:eastAsia="Times New Roman"/>
          <w:szCs w:val="24"/>
        </w:rPr>
        <w:t xml:space="preserve">, v. r. </w:t>
      </w:r>
    </w:p>
    <w:p w:rsidRDefault="008168BA" w:rsidP="008168BA" w:rsidR="008168BA">
      <w:pPr>
        <w:jc w:val="left"/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left"/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168BA" w:rsidP="008168BA" w:rsidR="008168B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168BA" w:rsidP="008168BA" w:rsidR="00816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168BA" w:rsidP="008168BA" w:rsidR="008168BA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rPr>
          <w:rFonts w:cs="Times New Roman" w:eastAsia="Times New Roman"/>
          <w:szCs w:val="24"/>
        </w:rPr>
      </w:pPr>
    </w:p>
    <w:p w:rsidRDefault="008168BA" w:rsidP="008168BA" w:rsidR="008168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168BA" w:rsidP="008168BA" w:rsidR="00816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168BA" w:rsidP="008168BA" w:rsidR="00816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KRAVATICA d. o. o. Pula, Marijanijeva 11,</w:t>
      </w:r>
    </w:p>
    <w:p w:rsidRDefault="008168BA" w:rsidP="008168BA" w:rsidR="008168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168BA" w:rsidP="008168BA" w:rsidR="00816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168BA" w:rsidP="008168BA" w:rsidR="008168B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8168BA" w:rsidP="008168BA" w:rsidR="008168B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168BA" w:rsidP="008168BA" w:rsidR="00816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168BA" w:rsidP="008168BA" w:rsidR="00816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168BA" w:rsidP="008168BA" w:rsidR="008168BA" w:rsidRPr="001B0BD2"/>
    <w:p w:rsidRDefault="008168BA" w:rsidP="008168BA" w:rsidR="008168BA"/>
    <w:p w:rsidRDefault="008168BA" w:rsidP="008168BA" w:rsidR="008168BA"/>
    <w:p w:rsidRDefault="008168BA" w:rsidP="008168BA" w:rsidR="008168BA"/>
    <w:p w:rsidRDefault="008168BA" w:rsidP="008168BA" w:rsidR="008168BA"/>
    <w:p w:rsidRDefault="008168BA" w:rsidP="008168BA" w:rsidR="008168BA"/>
    <w:p w:rsidRDefault="008168BA" w:rsidP="008168BA" w:rsidR="008168BA"/>
    <w:p w:rsidRDefault="008168BA" w:rsidP="008168BA" w:rsidR="008168BA"/>
    <w:p w:rsidRDefault="008168BA" w:rsidP="008168BA" w:rsidR="008168BA"/>
    <w:p w:rsidRDefault="00156D6E" w:rsidR="00156D6E"/>
    <w:sectPr w:rsidSect="0049005B" w:rsidR="00156D6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8BA" w:rsidP="008168BA" w:rsidR="008168BA">
      <w:r>
        <w:separator/>
      </w:r>
    </w:p>
  </w:endnote>
  <w:endnote w:id="0" w:type="continuationSeparator">
    <w:p w:rsidRDefault="008168BA" w:rsidP="008168BA" w:rsidR="0081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8BA" w:rsidP="008168BA" w:rsidR="008168BA">
      <w:r>
        <w:separator/>
      </w:r>
    </w:p>
  </w:footnote>
  <w:footnote w:id="0" w:type="continuationSeparator">
    <w:p w:rsidRDefault="008168BA" w:rsidP="008168BA" w:rsidR="00816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8BA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35ED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8BA" w:rsidP="0049005B" w:rsidR="0049005B" w:rsidRPr="00970AE0">
    <w:pPr>
      <w:pStyle w:val="Zaglavlje"/>
      <w:jc w:val="right"/>
    </w:pPr>
    <w:r>
      <w:rPr>
        <w:szCs w:val="24"/>
      </w:rPr>
      <w:t>3 St-244/2017-4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35B"/>
    <w:rsid w:val="00156D6E"/>
    <w:rsid w:val="002A535B"/>
    <w:rsid w:val="008168BA"/>
    <w:rsid w:val="0093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68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68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168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8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68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6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68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ED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5ED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5E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5E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68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68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168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8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68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6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68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ED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5ED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5E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5E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KRAVATICA d.o.o. PULA</izvorni_sadrzaj>
    <derivirana_varijabla naziv="DomainObject.Predmet.ProtustrankaFormated_1">  KRAVATICA d.o.o. PULA</derivirana_varijabla>
  </DomainObject.Predmet.ProtustrankaFormated>
  <DomainObject.Predmet.ProtustrankaFormatedOIB>
    <izvorni_sadrzaj>  KRAVATICA d.o.o. PULA, OIB 18377848961</izvorni_sadrzaj>
    <derivirana_varijabla naziv="DomainObject.Predmet.ProtustrankaFormatedOIB_1">  KRAVATICA d.o.o. PULA, OIB 18377848961</derivirana_varijabla>
  </DomainObject.Predmet.ProtustrankaFormatedOIB>
  <DomainObject.Predmet.ProtustrankaFormatedWithAdress>
    <izvorni_sadrzaj> KRAVATICA d.o.o. PULA, Marijanijeva 11, 52100 Pula</izvorni_sadrzaj>
    <derivirana_varijabla naziv="DomainObject.Predmet.ProtustrankaFormatedWithAdress_1"> KRAVATICA d.o.o. PULA, Marijanijeva 11, 52100 Pula</derivirana_varijabla>
  </DomainObject.Predmet.ProtustrankaFormatedWithAdress>
  <DomainObject.Predmet.ProtustrankaFormatedWithAdressOIB>
    <izvorni_sadrzaj> KRAVATICA d.o.o. PULA, OIB 18377848961, Marijanijeva 11, 52100 Pula</izvorni_sadrzaj>
    <derivirana_varijabla naziv="DomainObject.Predmet.ProtustrankaFormatedWithAdressOIB_1"> KRAVATICA d.o.o. PULA, OIB 18377848961, Marijanijeva 11, 52100 Pula</derivirana_varijabla>
  </DomainObject.Predmet.ProtustrankaFormatedWithAdressOIB>
  <DomainObject.Predmet.ProtustrankaWithAdress>
    <izvorni_sadrzaj>KRAVATICA d.o.o. PULA Marijanijeva 11, 52100 Pula</izvorni_sadrzaj>
    <derivirana_varijabla naziv="DomainObject.Predmet.ProtustrankaWithAdress_1">KRAVATICA d.o.o. PULA Marijanijeva 11, 52100 Pula</derivirana_varijabla>
  </DomainObject.Predmet.ProtustrankaWithAdress>
  <DomainObject.Predmet.ProtustrankaWithAdressOIB>
    <izvorni_sadrzaj>KRAVATICA d.o.o. PULA, OIB 18377848961, Marijanijeva 11, 52100 Pula</izvorni_sadrzaj>
    <derivirana_varijabla naziv="DomainObject.Predmet.ProtustrankaWithAdressOIB_1">KRAVATICA d.o.o. PULA, OIB 18377848961, Marijanijeva 11, 52100 Pula</derivirana_varijabla>
  </DomainObject.Predmet.ProtustrankaWithAdressOIB>
  <DomainObject.Predmet.ProtustrankaNazivFormated>
    <izvorni_sadrzaj>KRAVATICA d.o.o. PULA</izvorni_sadrzaj>
    <derivirana_varijabla naziv="DomainObject.Predmet.ProtustrankaNazivFormated_1">KRAVATICA d.o.o. PULA</derivirana_varijabla>
  </DomainObject.Predmet.ProtustrankaNazivFormated>
  <DomainObject.Predmet.ProtustrankaNazivFormatedOIB>
    <izvorni_sadrzaj>KRAVATICA d.o.o. PULA, OIB 18377848961</izvorni_sadrzaj>
    <derivirana_varijabla naziv="DomainObject.Predmet.ProtustrankaNazivFormatedOIB_1">KRAVATICA d.o.o. PULA, OIB 18377848961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8179.97</izvorni_sadrzaj>
    <derivirana_varijabla naziv="DomainObject.Predmet.TrenutnaVrijednost_1">8179.97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KRAVATICA d.o.o. PULA</item>
    </izvorni_sadrzaj>
    <derivirana_varijabla naziv="DomainObject.Predmet.ProtuStrankaListFormated_1">
      <item>KRAVATICA d.o.o. PULA</item>
    </derivirana_varijabla>
  </DomainObject.Predmet.ProtuStrankaListFormated>
  <DomainObject.Predmet.ProtuStrankaListFormatedOIB>
    <izvorni_sadrzaj>
      <item>KRAVATICA d.o.o. PULA, OIB 18377848961</item>
    </izvorni_sadrzaj>
    <derivirana_varijabla naziv="DomainObject.Predmet.ProtuStrankaListFormatedOIB_1">
      <item>KRAVATICA d.o.o. PULA, OIB 18377848961</item>
    </derivirana_varijabla>
  </DomainObject.Predmet.ProtuStrankaListFormatedOIB>
  <DomainObject.Predmet.ProtuStrankaListFormatedWithAdress>
    <izvorni_sadrzaj>
      <item>KRAVATICA d.o.o. PULA, Marijanijeva 11, 52100 Pula</item>
    </izvorni_sadrzaj>
    <derivirana_varijabla naziv="DomainObject.Predmet.ProtuStrankaListFormatedWithAdress_1">
      <item>KRAVATICA d.o.o. PULA, Marijanijeva 11, 52100 Pula</item>
    </derivirana_varijabla>
  </DomainObject.Predmet.ProtuStrankaListFormatedWithAdress>
  <DomainObject.Predmet.ProtuStrankaListFormatedWithAdressOIB>
    <izvorni_sadrzaj>
      <item>KRAVATICA d.o.o. PULA, OIB 18377848961, Marijanijeva 11, 52100 Pula</item>
    </izvorni_sadrzaj>
    <derivirana_varijabla naziv="DomainObject.Predmet.ProtuStrankaListFormatedWithAdressOIB_1">
      <item>KRAVATICA d.o.o. PULA, OIB 18377848961, Marijanijeva 11, 52100 Pula</item>
    </derivirana_varijabla>
  </DomainObject.Predmet.ProtuStrankaListFormatedWithAdressOIB>
  <DomainObject.Predmet.ProtuStrankaListNazivFormated>
    <izvorni_sadrzaj>
      <item>KRAVATICA d.o.o. PULA</item>
    </izvorni_sadrzaj>
    <derivirana_varijabla naziv="DomainObject.Predmet.ProtuStrankaListNazivFormated_1">
      <item>KRAVATICA d.o.o. PULA</item>
    </derivirana_varijabla>
  </DomainObject.Predmet.ProtuStrankaListNazivFormated>
  <DomainObject.Predmet.ProtuStrankaListNazivFormatedOIB>
    <izvorni_sadrzaj>
      <item>KRAVATICA d.o.o. PULA, OIB 18377848961</item>
    </izvorni_sadrzaj>
    <derivirana_varijabla naziv="DomainObject.Predmet.ProtuStrankaListNazivFormatedOIB_1">
      <item>KRAVATICA d.o.o. PULA, OIB 18377848961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KRAVATICA d.o.o. PULA</izvorni_sadrzaj>
    <derivirana_varijabla naziv="DomainObject.Predmet.ProtustrankaIDrugi_1">KRAVATICA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KRAVATICA d.o.o. PULA, OIB 18377848961, Marijanijeva 11, 52100 Pula</izvorni_sadrzaj>
    <derivirana_varijabla naziv="DomainObject.Predmet.ProtustrankaIDrugiAdressOIB_1">KRAVATICA d.o.o. PULA, OIB 18377848961, Marijanijeva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KRAVATICA d.o.o. PULA</item>
    </izvorni_sadrzaj>
    <derivirana_varijabla naziv="DomainObject.Predmet.SudioniciListNaziv_1">
      <item>FINANCIJSKA AGENCIJA, RC RIJEKA, PODRUŽNICA PULA, PULA</item>
      <item>KRAVATICA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KRAVATICA d.o.o. PULA, OIB 18377848961, Marijanijeva 11,52100 Pula</item>
    </izvorni_sadrzaj>
    <derivirana_varijabla naziv="DomainObject.Predmet.SudioniciListAdressOIB_1">
      <item>FINANCIJSKA AGENCIJA, RC RIJEKA, PODRUŽNICA PULA, PULA, OIB 85821130368, Giardini 5,52100 Pula</item>
      <item>KRAVATICA d.o.o. PULA, OIB 18377848961, Marijanijeva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18377848961</item>
    </izvorni_sadrzaj>
    <derivirana_varijabla naziv="DomainObject.Predmet.SudioniciListNazivOIB_1">
      <item>, OIB 85821130368</item>
      <item>, OIB 18377848961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3642</properties:Characters>
  <properties:Lines>94</properties:Lines>
  <properties:Paragraphs>31</properties:Paragraphs>
  <properties:TotalTime>4</properties:TotalTime>
  <properties:ScaleCrop>false</properties:ScaleCrop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2017-06-26T06:59:00Z</dcterms:created>
  <dc:creator>Morena Brajuha</dc:creator>
  <dc:description/>
  <cp:keywords/>
  <cp:lastModifiedBy>Morena Brajuha</cp:lastModifiedBy>
  <cp:lastPrinted>2017-06-26T07:54:00Z</cp:lastPrinted>
  <dcterms:modified xmlns:xsi="http://www.w3.org/2001/XMLSchema-instance" xsi:type="dcterms:W3CDTF">2017-06-26T07:55:00Z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