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000B4" w:rsidR="00FA70D1" w:rsidRPr="002A37B5">
        <w:trPr>
          <w:gridAfter w:val="1"/>
          <w:wAfter w:type="dxa" w:w="284"/>
        </w:trPr>
        <w:tc>
          <w:tcPr>
            <w:tcW w:type="dxa" w:w="2943"/>
          </w:tcPr>
          <w:p w:rsidRDefault="00FA70D1" w:rsidP="006000B4" w:rsidR="00FA70D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000B4" w:rsidR="00FA70D1" w:rsidRPr="002A37B5">
        <w:tc>
          <w:tcPr>
            <w:tcW w:type="dxa" w:w="3227"/>
            <w:gridSpan w:val="2"/>
          </w:tcPr>
          <w:p w:rsidRDefault="00FA70D1" w:rsidP="006000B4" w:rsidR="00FA70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FA70D1" w:rsidP="006000B4" w:rsidR="00FA70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FA70D1" w:rsidP="006000B4" w:rsidR="00FA70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2c86e1" w14:paraId="d2c86e1" w:rsidRDefault="00281502" w:rsidR="00281502" w:rsidRPr="005C4636">
      <w:pPr>
        <w15:collapsed w:val="false"/>
      </w:pPr>
    </w:p>
    <w:p w:rsidRDefault="005C4636" w:rsidP="005C4636" w:rsidR="005C4636" w:rsidRPr="00CD6394"/>
    <w:p w:rsidRDefault="005C4636" w:rsidP="005C4636" w:rsidR="005C4636" w:rsidRPr="00CD6394">
      <w:pPr>
        <w:jc w:val="center"/>
        <w:rPr>
          <w:bCs/>
        </w:rPr>
      </w:pPr>
      <w:r w:rsidRPr="00CD6394">
        <w:rPr>
          <w:bCs/>
        </w:rPr>
        <w:t>R E P U B L I K A  H R V A T S K A</w:t>
      </w:r>
    </w:p>
    <w:p w:rsidRDefault="005C4636" w:rsidP="005C4636" w:rsidR="005C4636" w:rsidRPr="00CD6394">
      <w:pPr>
        <w:jc w:val="center"/>
        <w:rPr>
          <w:bCs/>
        </w:rPr>
      </w:pPr>
    </w:p>
    <w:p w:rsidRDefault="005C4636" w:rsidP="005C4636" w:rsidR="005C4636" w:rsidRPr="00CD6394">
      <w:pPr>
        <w:jc w:val="center"/>
        <w:rPr>
          <w:bCs/>
        </w:rPr>
      </w:pPr>
      <w:r w:rsidRPr="00CD6394">
        <w:rPr>
          <w:bCs/>
        </w:rPr>
        <w:t xml:space="preserve">Z A K LJ U Č A K </w:t>
      </w:r>
    </w:p>
    <w:p w:rsidRDefault="00082FAA" w:rsidP="00082FAA" w:rsidR="00082FAA" w:rsidRPr="005C4636"/>
    <w:p w:rsidRDefault="00CD6394" w:rsidP="00CD6394" w:rsidR="00CD6394">
      <w:pPr>
        <w:ind w:firstLine="708"/>
        <w:jc w:val="both"/>
      </w:pPr>
      <w:r>
        <w:t xml:space="preserve">Trgovački sud u Zadru, po sutkinji Ani Markač, u postupku nad stečajnim dužnikom SAS-VEKTOR d.d. u stečaju, </w:t>
      </w:r>
      <w:proofErr w:type="spellStart"/>
      <w:r>
        <w:t>Poličnik</w:t>
      </w:r>
      <w:proofErr w:type="spellEnd"/>
      <w:r>
        <w:t xml:space="preserve">, Poslovna zona Grabi, OIB:75167549515, kojeg zastupa stečajna upraviteljica Edita </w:t>
      </w:r>
      <w:proofErr w:type="spellStart"/>
      <w:r>
        <w:t>Đurkin</w:t>
      </w:r>
      <w:proofErr w:type="spellEnd"/>
      <w:r w:rsidR="00B66789">
        <w:t xml:space="preserve"> iz Osijeka, </w:t>
      </w:r>
      <w:r>
        <w:t>17. svibnja 2018.,</w:t>
      </w:r>
    </w:p>
    <w:p w:rsidRDefault="00082FAA" w:rsidP="00DB5F6E" w:rsidR="00082FAA" w:rsidRPr="005C4636">
      <w:pPr>
        <w:pStyle w:val="Tijeloteksta"/>
        <w:ind w:firstLine="708"/>
      </w:pPr>
    </w:p>
    <w:p w:rsidRDefault="005C4636" w:rsidP="005C4636" w:rsidR="005C4636" w:rsidRPr="00134DB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082FAA" w:rsidP="00082FAA" w:rsidR="00082FAA" w:rsidRPr="005C4636">
      <w:pPr>
        <w:rPr>
          <w:sz w:val="28"/>
          <w:szCs w:val="28"/>
        </w:rPr>
      </w:pPr>
    </w:p>
    <w:p w:rsidRDefault="00061975" w:rsidP="00401983" w:rsidR="00E835BE">
      <w:pPr>
        <w:ind w:firstLine="708"/>
        <w:jc w:val="both"/>
      </w:pPr>
      <w:r>
        <w:t>Izvješćuje se s</w:t>
      </w:r>
      <w:r w:rsidR="00DB5F6E">
        <w:t>tečajn</w:t>
      </w:r>
      <w:r w:rsidR="00CD6394">
        <w:t xml:space="preserve">a </w:t>
      </w:r>
      <w:r w:rsidR="001965E7">
        <w:t>upravitelj</w:t>
      </w:r>
      <w:r w:rsidR="00CD6394">
        <w:t xml:space="preserve">ica Edita </w:t>
      </w:r>
      <w:proofErr w:type="spellStart"/>
      <w:r w:rsidR="00CD6394">
        <w:t>Đurkin</w:t>
      </w:r>
      <w:proofErr w:type="spellEnd"/>
      <w:r w:rsidR="00CD6394">
        <w:t xml:space="preserve">  iz Osijeka, </w:t>
      </w:r>
      <w:r w:rsidR="00A9035E">
        <w:t xml:space="preserve">da je ovom sudu od strane Općinskog suda u </w:t>
      </w:r>
      <w:r w:rsidR="00CD6394">
        <w:t xml:space="preserve">Zadru, </w:t>
      </w:r>
      <w:r w:rsidR="00A9035E">
        <w:t xml:space="preserve">dostavljen spis </w:t>
      </w:r>
      <w:r>
        <w:t xml:space="preserve">poslovni broj </w:t>
      </w:r>
      <w:proofErr w:type="spellStart"/>
      <w:r w:rsidR="00A9035E">
        <w:t>Ovr</w:t>
      </w:r>
      <w:proofErr w:type="spellEnd"/>
      <w:r w:rsidR="00A9035E">
        <w:t>-</w:t>
      </w:r>
      <w:r w:rsidR="00CD6394">
        <w:t xml:space="preserve">1488/2017 </w:t>
      </w:r>
      <w:r w:rsidR="00A9035E">
        <w:t xml:space="preserve">u ovršnoj stvari ovrhovoditelja </w:t>
      </w:r>
      <w:r w:rsidR="00CD6394">
        <w:t>REPUBLIKE HRVASKE, Ministarstva financija, Porezne uprave, Područni ured Zadar, OIB:52634238587,</w:t>
      </w:r>
      <w:r w:rsidR="00A9035E">
        <w:t xml:space="preserve"> protiv ovršenika</w:t>
      </w:r>
      <w:r w:rsidR="00CD6394" w:rsidRPr="00CD6394">
        <w:t xml:space="preserve"> </w:t>
      </w:r>
      <w:r w:rsidR="00CD6394">
        <w:t xml:space="preserve">SAS-VEKTOR d.d., </w:t>
      </w:r>
      <w:proofErr w:type="spellStart"/>
      <w:r w:rsidR="00CD6394">
        <w:t>Poličnik</w:t>
      </w:r>
      <w:proofErr w:type="spellEnd"/>
      <w:r w:rsidR="00CD6394">
        <w:t>, Poslovna zona Grabi, OIB:75167549515</w:t>
      </w:r>
      <w:r w:rsidR="00A9035E">
        <w:t xml:space="preserve">, radi ovrhe na nekretnini, na daljnje </w:t>
      </w:r>
      <w:r>
        <w:t>postupanje</w:t>
      </w:r>
      <w:r w:rsidR="00A9035E">
        <w:t>.</w:t>
      </w:r>
    </w:p>
    <w:p w:rsidRDefault="00A9035E" w:rsidP="00A9035E" w:rsidR="00A9035E" w:rsidRPr="00401983">
      <w:pPr>
        <w:jc w:val="both"/>
      </w:pPr>
    </w:p>
    <w:p w:rsidRDefault="00004043" w:rsidP="00CD6394" w:rsidR="00281502">
      <w:pPr>
        <w:jc w:val="center"/>
      </w:pPr>
      <w:r>
        <w:t>U Zadru</w:t>
      </w:r>
      <w:r w:rsidR="00511649" w:rsidRPr="005C4636">
        <w:t xml:space="preserve"> </w:t>
      </w:r>
      <w:r w:rsidR="00CD6394">
        <w:t xml:space="preserve">17. svibnja 2018. </w:t>
      </w:r>
    </w:p>
    <w:p w:rsidRDefault="00CD6394" w:rsidP="00CD6394" w:rsidR="00CD6394" w:rsidRPr="005C4636">
      <w:pPr>
        <w:jc w:val="center"/>
      </w:pPr>
    </w:p>
    <w:p w:rsidRDefault="00061975" w:rsidP="00B66789" w:rsidR="00801998">
      <w:pPr>
        <w:jc w:val="right"/>
      </w:pPr>
      <w:r>
        <w:tab/>
        <w:t xml:space="preserve">                                          </w:t>
      </w:r>
      <w:r w:rsidR="00F43F58">
        <w:t>Sutkinja</w:t>
      </w:r>
    </w:p>
    <w:p w:rsidRDefault="00FD39ED" w:rsidP="00B66789" w:rsidR="00801998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829D5">
        <w:t xml:space="preserve"> </w:t>
      </w:r>
      <w:r w:rsidR="00331DF4">
        <w:t xml:space="preserve">                           </w:t>
      </w:r>
      <w:r w:rsidR="001829D5">
        <w:t xml:space="preserve"> </w:t>
      </w:r>
      <w:r w:rsidR="00F43F58">
        <w:t>Ana Markač</w:t>
      </w:r>
    </w:p>
    <w:p w:rsidRDefault="00801998" w:rsidP="00B66789" w:rsidR="00801998">
      <w:pPr>
        <w:jc w:val="right"/>
      </w:pPr>
    </w:p>
    <w:p w:rsidRDefault="00801998" w:rsidP="00B66789" w:rsidR="00801998" w:rsidRPr="005C4636">
      <w:pPr>
        <w:jc w:val="right"/>
      </w:pPr>
    </w:p>
    <w:p w:rsidRDefault="00061975" w:rsidP="00467CF4" w:rsidR="00061975"/>
    <w:p w:rsidRDefault="00061975" w:rsidP="00467CF4" w:rsidR="00061975"/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4C23AC" w:rsidP="00331DF4" w:rsidR="004C23AC">
      <w:pPr>
        <w:rPr>
          <w:sz w:val="28"/>
          <w:szCs w:val="28"/>
        </w:rPr>
      </w:pPr>
    </w:p>
    <w:p w:rsidRDefault="001829D5" w:rsidP="00331DF4" w:rsidR="001829D5">
      <w:pPr>
        <w:ind w:left="5664"/>
        <w:jc w:val="both"/>
        <w:rPr>
          <w:sz w:val="28"/>
          <w:szCs w:val="28"/>
        </w:rPr>
      </w:pPr>
    </w:p>
    <w:p w:rsidRDefault="001829D5" w:rsidP="001829D5" w:rsidR="001829D5">
      <w:r w:rsidRPr="001829D5">
        <w:t>DNA</w:t>
      </w:r>
      <w:r>
        <w:t>:</w:t>
      </w:r>
    </w:p>
    <w:p w:rsidRDefault="001829D5" w:rsidP="00A9035E" w:rsidR="00FA70D1">
      <w:pPr>
        <w:pStyle w:val="Odlomakpopisa"/>
        <w:numPr>
          <w:ilvl w:val="0"/>
          <w:numId w:val="7"/>
        </w:numPr>
      </w:pPr>
      <w:r>
        <w:t>stečajno</w:t>
      </w:r>
      <w:r w:rsidR="00CD6394">
        <w:t xml:space="preserve">j upraviteljici Editi </w:t>
      </w:r>
      <w:proofErr w:type="spellStart"/>
      <w:r w:rsidR="00CD6394">
        <w:t>Đurkin</w:t>
      </w:r>
      <w:proofErr w:type="spellEnd"/>
      <w:r w:rsidR="00CD6394">
        <w:t xml:space="preserve"> </w:t>
      </w:r>
      <w:r w:rsidR="00FA70D1">
        <w:t xml:space="preserve">iz Osijeka </w:t>
      </w:r>
    </w:p>
    <w:p w:rsidRDefault="00FA70D1" w:rsidP="00A9035E" w:rsidR="00FA70D1">
      <w:pPr>
        <w:pStyle w:val="Odlomakpopisa"/>
        <w:numPr>
          <w:ilvl w:val="0"/>
          <w:numId w:val="7"/>
        </w:numPr>
      </w:pPr>
      <w:r>
        <w:t xml:space="preserve">e-Oglasna ploča sudova </w:t>
      </w:r>
    </w:p>
    <w:p w:rsidRDefault="00A9035E" w:rsidP="00A9035E" w:rsidR="00A9035E">
      <w:pPr>
        <w:pStyle w:val="Odlomakpopisa"/>
        <w:numPr>
          <w:ilvl w:val="0"/>
          <w:numId w:val="7"/>
        </w:numPr>
      </w:pPr>
      <w:r>
        <w:t>u spis</w:t>
      </w:r>
    </w:p>
    <w:p w:rsidRDefault="00B66789" w:rsidP="00A9035E" w:rsidR="00B66789">
      <w:pPr>
        <w:pStyle w:val="Odlomakpopisa"/>
        <w:numPr>
          <w:ilvl w:val="0"/>
          <w:numId w:val="7"/>
        </w:numPr>
      </w:pPr>
      <w:r>
        <w:t>spis u kal. do 5. lipnja 2018.</w:t>
      </w:r>
    </w:p>
    <w:sectPr w:rsidR="00B667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A24" w:rsidP="00F43F58" w:rsidR="007F0A24">
      <w:r>
        <w:separator/>
      </w:r>
    </w:p>
  </w:endnote>
  <w:endnote w:id="0" w:type="continuationSeparator">
    <w:p w:rsidRDefault="007F0A24" w:rsidP="00F43F58" w:rsidR="007F0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A24" w:rsidP="00F43F58" w:rsidR="007F0A24">
      <w:r>
        <w:separator/>
      </w:r>
    </w:p>
  </w:footnote>
  <w:footnote w:id="0" w:type="continuationSeparator">
    <w:p w:rsidRDefault="007F0A24" w:rsidP="00F43F58" w:rsidR="007F0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CD6394" w:rsidR="00F43F58">
    <w:pPr>
      <w:jc w:val="right"/>
    </w:pPr>
    <w:r w:rsidRPr="005C4636">
      <w:t xml:space="preserve"> </w:t>
    </w:r>
    <w:r w:rsidR="00CD6394">
      <w:t xml:space="preserve">                   Poslovni broj: 2 St-331/2017-57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FA051B"/>
    <w:multiLevelType w:val="hybridMultilevel"/>
    <w:tmpl w:val="8C900358"/>
    <w:lvl w:tplc="B83A07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61975"/>
    <w:rsid w:val="00082FAA"/>
    <w:rsid w:val="000E2B91"/>
    <w:rsid w:val="00131C13"/>
    <w:rsid w:val="00156047"/>
    <w:rsid w:val="001829D5"/>
    <w:rsid w:val="001847FA"/>
    <w:rsid w:val="001965E7"/>
    <w:rsid w:val="001C2D70"/>
    <w:rsid w:val="002031CB"/>
    <w:rsid w:val="002159D7"/>
    <w:rsid w:val="00281502"/>
    <w:rsid w:val="002D0398"/>
    <w:rsid w:val="003214BC"/>
    <w:rsid w:val="00331DF4"/>
    <w:rsid w:val="00387627"/>
    <w:rsid w:val="00394897"/>
    <w:rsid w:val="003B11E4"/>
    <w:rsid w:val="00401983"/>
    <w:rsid w:val="00422334"/>
    <w:rsid w:val="00467CF4"/>
    <w:rsid w:val="004C23AC"/>
    <w:rsid w:val="00511649"/>
    <w:rsid w:val="005C4636"/>
    <w:rsid w:val="00626967"/>
    <w:rsid w:val="006B1EE7"/>
    <w:rsid w:val="007F0A24"/>
    <w:rsid w:val="00801998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9035E"/>
    <w:rsid w:val="00AE0A12"/>
    <w:rsid w:val="00B355AE"/>
    <w:rsid w:val="00B66789"/>
    <w:rsid w:val="00BA5A9C"/>
    <w:rsid w:val="00BE1412"/>
    <w:rsid w:val="00C43370"/>
    <w:rsid w:val="00C72B31"/>
    <w:rsid w:val="00CA7947"/>
    <w:rsid w:val="00CD6394"/>
    <w:rsid w:val="00D42FEC"/>
    <w:rsid w:val="00DB5F6E"/>
    <w:rsid w:val="00E02717"/>
    <w:rsid w:val="00E76DE1"/>
    <w:rsid w:val="00E835BE"/>
    <w:rsid w:val="00E8758E"/>
    <w:rsid w:val="00EF3728"/>
    <w:rsid w:val="00F43F58"/>
    <w:rsid w:val="00F80A60"/>
    <w:rsid w:val="00FA70D1"/>
    <w:rsid w:val="00FB0DA6"/>
    <w:rsid w:val="00FB2A78"/>
    <w:rsid w:val="00FC746F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Reetkatablice" w:type="table">
    <w:name w:val="Table Grid"/>
    <w:basedOn w:val="Obinatablica"/>
    <w:uiPriority w:val="59"/>
    <w:rsid w:val="00FA70D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2D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2D7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2D7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2D7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2D7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Reetkatablice" w:type="table">
    <w:name w:val="Table Grid"/>
    <w:basedOn w:val="Obinatablica"/>
    <w:uiPriority w:val="59"/>
    <w:rsid w:val="00FA70D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2D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2D7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2D7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2D7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2D7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161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vjerovnika čuvaju se u ormaru u sobi br. 42.
SPIS OS Zd Ovr-1488/17</izvorni_sadrzaj>
    <derivirana_varijabla naziv="DomainObject.Predmet.PrimjedbaSuca_1">prijave tražbine vjerovnika čuvaju se u ormaru u sobi br. 42.
SPIS OS Zd Ovr-1488/17</derivirana_varijabla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9625A-9C32-4611-9434-89609039A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886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2018-05-17T06:25:00Z</dcterms:created>
  <dc:creator>Administrator</dc:creator>
  <cp:lastModifiedBy>Vedrana Raspović</cp:lastModifiedBy>
  <cp:lastPrinted>2018-05-17T06:27:00Z</cp:lastPrinted>
  <dcterms:modified xmlns:xsi="http://www.w3.org/2001/XMLSchema-instance" xsi:type="dcterms:W3CDTF">2018-05-17T06:50:00Z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(St-331-17 -obavijest stečajnoj o dostavi ovršnog spisa na daljnje postupanje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