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76c9" w14:paraId="3ba76c9" w:rsidRDefault="006E42DF" w:rsidP="003B0DF3" w:rsidR="003B0DF3" w:rsidRPr="005E58F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E58F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E58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5E58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E58F7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</w:t>
      </w:r>
      <w:r w:rsidR="005E58F7" w:rsidRPr="005E58F7">
        <w:rPr>
          <w:rFonts w:cs="Times New Roman" w:hAnsi="Times New Roman" w:ascii="Times New Roman"/>
          <w:sz w:val="24"/>
          <w:szCs w:val="24"/>
        </w:rPr>
        <w:t>imovinom dužnika pojedinca BOŽO KOKOROVIĆ, vlasnik obrta GRADITELJSTVO KOKOROVIĆ u stečaju, Strmec Samoborski, Zagrebačka 24, OIB: 68245365738</w:t>
      </w:r>
      <w:r w:rsidR="002E6C3D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5E58F7">
        <w:rPr>
          <w:rFonts w:cs="Times New Roman" w:hAnsi="Times New Roman" w:ascii="Times New Roman"/>
          <w:sz w:val="24"/>
          <w:szCs w:val="24"/>
        </w:rPr>
        <w:t xml:space="preserve"> </w:t>
      </w:r>
      <w:r w:rsidR="005E58F7">
        <w:rPr>
          <w:rFonts w:cs="Times New Roman" w:hAnsi="Times New Roman" w:ascii="Times New Roman"/>
          <w:sz w:val="24"/>
          <w:szCs w:val="24"/>
        </w:rPr>
        <w:t>4</w:t>
      </w:r>
      <w:r w:rsidR="002E6C3D" w:rsidRPr="005E58F7">
        <w:rPr>
          <w:rFonts w:cs="Times New Roman" w:hAnsi="Times New Roman" w:ascii="Times New Roman"/>
          <w:sz w:val="24"/>
          <w:szCs w:val="24"/>
        </w:rPr>
        <w:t>. srpnja</w:t>
      </w:r>
      <w:r w:rsidR="000201A3" w:rsidRPr="005E58F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5E58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E58F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5E58F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5E58F7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201A3"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22. </w:t>
      </w:r>
      <w:r w:rsidR="002E6C3D"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kolovoza</w:t>
      </w:r>
      <w:r w:rsidR="000201A3"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0201A3"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5E58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sati,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E58F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E58F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E58F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E6C3D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1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44/96, 161/98, 29/99, 129/00, 123/03, 197/03, 187/04, 82/06, 116/10, 125/12, 133/12, d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3.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3B0DF3" w:rsidR="000201A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184. st. 2. SZ-a riješeno je kao u točki IV. izreke.</w:t>
      </w:r>
    </w:p>
    <w:p w:rsidRDefault="003B0DF3" w:rsidP="003B0DF3" w:rsidR="003B0DF3" w:rsidRPr="005E58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E6C3D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0201A3"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E58F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6E42D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6E42DF" w:rsidP="003B0DF3" w:rsidR="006E42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42DF" w:rsidP="003B0DF3" w:rsidR="006E42DF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Draženka Prpić</w:t>
      </w:r>
    </w:p>
    <w:p w:rsidRDefault="003B0DF3" w:rsidP="003B0DF3" w:rsidR="003B0DF3" w:rsidRPr="005E58F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E58F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8F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E58F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E58F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E58F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E58F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E58F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E58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485" w:rsidP="003B0DF3" w:rsidR="00D13485">
      <w:pPr>
        <w:spacing w:lineRule="auto" w:line="240" w:after="0"/>
      </w:pPr>
      <w:r>
        <w:separator/>
      </w:r>
    </w:p>
  </w:endnote>
  <w:endnote w:id="0" w:type="continuationSeparator">
    <w:p w:rsidRDefault="00D13485" w:rsidP="003B0DF3" w:rsidR="00D134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485" w:rsidP="003B0DF3" w:rsidR="00D13485">
      <w:pPr>
        <w:spacing w:lineRule="auto" w:line="240" w:after="0"/>
      </w:pPr>
      <w:r>
        <w:separator/>
      </w:r>
    </w:p>
  </w:footnote>
  <w:footnote w:id="0" w:type="continuationSeparator">
    <w:p w:rsidRDefault="00D13485" w:rsidP="003B0DF3" w:rsidR="00D134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2DF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5E58F7">
      <w:t>1412/13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2E6C3D"/>
    <w:rsid w:val="003006FE"/>
    <w:rsid w:val="00335335"/>
    <w:rsid w:val="003B0DF3"/>
    <w:rsid w:val="005647FD"/>
    <w:rsid w:val="005E58F7"/>
    <w:rsid w:val="006E42DF"/>
    <w:rsid w:val="00A260A3"/>
    <w:rsid w:val="00AA0548"/>
    <w:rsid w:val="00BC2ADD"/>
    <w:rsid w:val="00CA2B5B"/>
    <w:rsid w:val="00D1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6E4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2D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42D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42D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42D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6E4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2D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42D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42D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42D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St-1412/2013</izvorni_sadrzaj>
    <derivirana_varijabla naziv="DomainObject.Predmet.OznakaBroj_1">St-1412/2013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Božo Kokorović</izvorni_sadrzaj>
    <derivirana_varijabla naziv="DomainObject.Predmet.ProtustrankaFormated_1">  Božo Kokorović</derivirana_varijabla>
  </DomainObject.Predmet.ProtustrankaFormated>
  <DomainObject.Predmet.ProtustrankaFormatedOIB>
    <izvorni_sadrzaj>  Božo Kokorović, OIB 68245365738</izvorni_sadrzaj>
    <derivirana_varijabla naziv="DomainObject.Predmet.ProtustrankaFormatedOIB_1">  Božo Kokorović, OIB 68245365738</derivirana_varijabla>
  </DomainObject.Predmet.ProtustrankaFormatedOIB>
  <DomainObject.Predmet.ProtustrankaFormatedWithAdress>
    <izvorni_sadrzaj> Božo Kokorović, Zagrebačka 24, 10434 Strmec</izvorni_sadrzaj>
    <derivirana_varijabla naziv="DomainObject.Predmet.ProtustrankaFormatedWithAdress_1"> Božo Kokorović, Zagrebačka 24, 10434 Strmec</derivirana_varijabla>
  </DomainObject.Predmet.ProtustrankaFormatedWithAdress>
  <DomainObject.Predmet.ProtustrankaFormatedWithAdressOIB>
    <izvorni_sadrzaj> Božo Kokorović, OIB 68245365738, Zagrebačka 24, 10434 Strmec</izvorni_sadrzaj>
    <derivirana_varijabla naziv="DomainObject.Predmet.ProtustrankaFormatedWithAdressOIB_1"> Božo Kokorović, OIB 68245365738, Zagrebačka 24, 10434 Strmec</derivirana_varijabla>
  </DomainObject.Predmet.ProtustrankaFormatedWithAdressOIB>
  <DomainObject.Predmet.ProtustrankaWithAdress>
    <izvorni_sadrzaj>Božo Kokorović Zagrebačka 24, 10434 Strmec</izvorni_sadrzaj>
    <derivirana_varijabla naziv="DomainObject.Predmet.ProtustrankaWithAdress_1">Božo Kokorović Zagrebačka 24, 10434 Strmec</derivirana_varijabla>
  </DomainObject.Predmet.ProtustrankaWithAdress>
  <DomainObject.Predmet.ProtustrankaWithAdressOIB>
    <izvorni_sadrzaj>Božo Kokorović, OIB 68245365738, Zagrebačka 24, 10434 Strmec</izvorni_sadrzaj>
    <derivirana_varijabla naziv="DomainObject.Predmet.ProtustrankaWithAdressOIB_1">Božo Kokorović, OIB 68245365738, Zagrebačka 24, 10434 Strmec</derivirana_varijabla>
  </DomainObject.Predmet.ProtustrankaWithAdressOIB>
  <DomainObject.Predmet.ProtustrankaNazivFormated>
    <izvorni_sadrzaj>Božo Kokorović</izvorni_sadrzaj>
    <derivirana_varijabla naziv="DomainObject.Predmet.ProtustrankaNazivFormated_1">Božo Kokorović</derivirana_varijabla>
  </DomainObject.Predmet.ProtustrankaNazivFormated>
  <DomainObject.Predmet.ProtustrankaNazivFormatedOIB>
    <izvorni_sadrzaj>Božo Kokorović, OIB 68245365738</izvorni_sadrzaj>
    <derivirana_varijabla naziv="DomainObject.Predmet.ProtustrankaNazivFormatedOIB_1">Božo Kokorović, OIB 68245365738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Božo Kokorović</item>
    </izvorni_sadrzaj>
    <derivirana_varijabla naziv="DomainObject.Predmet.ProtuStrankaListFormated_1">
      <item>Božo Kokorović</item>
    </derivirana_varijabla>
  </DomainObject.Predmet.ProtuStrankaListFormated>
  <DomainObject.Predmet.ProtuStrankaListFormatedOIB>
    <izvorni_sadrzaj>
      <item>Božo Kokorović, OIB 68245365738</item>
    </izvorni_sadrzaj>
    <derivirana_varijabla naziv="DomainObject.Predmet.ProtuStrankaListFormatedOIB_1">
      <item>Božo Kokorović, OIB 68245365738</item>
    </derivirana_varijabla>
  </DomainObject.Predmet.ProtuStrankaListFormatedOIB>
  <DomainObject.Predmet.ProtuStrankaListFormatedWithAdress>
    <izvorni_sadrzaj>
      <item>Božo Kokorović, Zagrebačka 24, 10434 Strmec</item>
    </izvorni_sadrzaj>
    <derivirana_varijabla naziv="DomainObject.Predmet.ProtuStrankaListFormatedWithAdress_1">
      <item>Božo Kokorović, Zagrebačka 24, 10434 Strmec</item>
    </derivirana_varijabla>
  </DomainObject.Predmet.ProtuStrankaListFormatedWithAdress>
  <DomainObject.Predmet.ProtuStrankaListFormatedWithAdressOIB>
    <izvorni_sadrzaj>
      <item>Božo Kokorović, OIB 68245365738, Zagrebačka 24, 10434 Strmec</item>
    </izvorni_sadrzaj>
    <derivirana_varijabla naziv="DomainObject.Predmet.ProtuStrankaListFormatedWithAdressOIB_1">
      <item>Božo Kokorović, OIB 68245365738, Zagrebačka 24, 10434 Strmec</item>
    </derivirana_varijabla>
  </DomainObject.Predmet.ProtuStrankaListFormatedWithAdressOIB>
  <DomainObject.Predmet.ProtuStrankaListNazivFormated>
    <izvorni_sadrzaj>
      <item>Božo Kokorović</item>
    </izvorni_sadrzaj>
    <derivirana_varijabla naziv="DomainObject.Predmet.ProtuStrankaListNazivFormated_1">
      <item>Božo Kokorović</item>
    </derivirana_varijabla>
  </DomainObject.Predmet.ProtuStrankaListNazivFormated>
  <DomainObject.Predmet.ProtuStrankaListNazivFormatedOIB>
    <izvorni_sadrzaj>
      <item>Božo Kokorović, OIB 68245365738</item>
    </izvorni_sadrzaj>
    <derivirana_varijabla naziv="DomainObject.Predmet.ProtuStrankaListNazivFormatedOIB_1">
      <item>Božo Kokorović, OIB 68245365738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Biskupa Josipa Galjufa 7, 10000 Zagreb</item>
    </izvorni_sadrzaj>
    <derivirana_varijabla naziv="DomainObject.Predmet.OstaliListFormatedWithAdress_1">
      <item>Korana Ferdelji, Biskupa Josipa Galjufa 7, 10000 Zagreb</item>
    </derivirana_varijabla>
  </DomainObject.Predmet.OstaliListFormatedWithAdress>
  <DomainObject.Predmet.OstaliListFormatedWithAdressOIB>
    <izvorni_sadrzaj>
      <item>Korana Ferdelji, OIB 74691192835, Biskupa Josipa Galjufa 7, 10000 Zagreb</item>
    </izvorni_sadrzaj>
    <derivirana_varijabla naziv="DomainObject.Predmet.OstaliListFormatedWithAdressOIB_1">
      <item>Korana Ferdelji, OIB 74691192835, Biskupa Josipa Galjufa 7,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Božo Kokorović</izvorni_sadrzaj>
    <derivirana_varijabla naziv="DomainObject.Predmet.ProtustrankaIDrugi_1">Božo Kokorović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Božo Kokorović, OIB 68245365738, Zagrebačka 24, 10434 Strmec</izvorni_sadrzaj>
    <derivirana_varijabla naziv="DomainObject.Predmet.ProtustrankaIDrugiAdressOIB_1">Božo Kokorović, OIB 68245365738, Zagrebačka 24,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Kokorović</item>
      <item>FINA ZAGREB</item>
      <item>Korana Ferdelji</item>
    </izvorni_sadrzaj>
    <derivirana_varijabla naziv="DomainObject.Predmet.SudioniciListNaziv_1">
      <item>Božo Kokorović</item>
      <item>FINA ZAGREB</item>
      <item>Korana Ferdelji</item>
    </derivirana_varijabla>
  </DomainObject.Predmet.SudioniciListNaziv>
  <DomainObject.Predmet.SudioniciListAdressOIB>
    <izvorni_sadrzaj>
      <item>Božo Kokorović, OIB 68245365738, Zagrebačka 24,10434 Strmec</item>
      <item>FINA ZAGREB, OIB 85821130368, Ulica grada Vukovara 70,10000 Zagreb</item>
      <item>Korana Ferdelji, OIB 74691192835, Biskupa Josipa Galjufa 7,10000 Zagreb</item>
    </izvorni_sadrzaj>
    <derivirana_varijabla naziv="DomainObject.Predmet.SudioniciListAdressOIB_1">
      <item>Božo Kokorović, OIB 68245365738, Zagrebačka 24,10434 Strmec</item>
      <item>FINA ZAGREB, OIB 85821130368, Ulica grada Vukovara 70,10000 Zagreb</item>
      <item>Korana Ferdelji, OIB 74691192835, Biskupa Josipa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68245365738</item>
      <item>, OIB 85821130368</item>
      <item>, OIB 74691192835</item>
    </izvorni_sadrzaj>
    <derivirana_varijabla naziv="DomainObject.Predmet.SudioniciListNazivOIB_1">
      <item>, OIB 68245365738</item>
      <item>, OIB 85821130368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1489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2018-07-04T12:05:00Z</dcterms:created>
  <dc:creator>Draženka Prpić</dc:creator>
  <cp:lastModifiedBy>Draženka Prpić</cp:lastModifiedBy>
  <cp:lastPrinted>2018-07-04T12:07:00Z</cp:lastPrinted>
  <dcterms:modified xmlns:xsi="http://www.w3.org/2001/XMLSchema-instance" xsi:type="dcterms:W3CDTF">2018-07-04T12:07:00Z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(St-1412-13.docx)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