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41c5" w14:paraId="88741c5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77082">
        <w:rPr>
          <w:b/>
          <w:lang w:val="hr-HR"/>
        </w:rPr>
        <w:t>472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77082" w:rsidRPr="00477082">
        <w:rPr>
          <w:lang w:val="hr-HR"/>
        </w:rPr>
        <w:t>VIRIDIS REGIUS j.d.o.o. Split, Julija Klovića 18, OIB: 62359923497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7919DC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</w:p>
    <w:p w:rsidRDefault="00383B92" w:rsidP="00634348" w:rsidR="00383B92" w:rsidRPr="007919DC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7919DC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77082" w:rsidRPr="00477082">
        <w:rPr>
          <w:lang w:val="hr-HR"/>
        </w:rPr>
        <w:t>VIRIDIS REGIUS j.d.o.o. Split, Julija Klovića 18, OIB: 62359923497, MBS: 060361467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7919DC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7A1501">
        <w:rPr>
          <w:lang w:val="hr-HR"/>
        </w:rPr>
        <w:t>10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E62C0A" w:rsidRPr="00F36278">
        <w:t>Marina Mamić, magistra prava iz Zagreb</w:t>
      </w:r>
      <w:r w:rsidR="00E62C0A">
        <w:t>a</w:t>
      </w:r>
      <w:r w:rsidR="00E62C0A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77082" w:rsidRPr="00477082">
        <w:rPr>
          <w:lang w:val="hr-HR"/>
        </w:rPr>
        <w:t>VIRIDIS REGIUS j.d.o.o. Split, Julija Klovića 18, OIB: 62359923497, MBS: 060361467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19DC">
        <w:rPr>
          <w:lang w:val="hr-HR"/>
        </w:rPr>
        <w:t>29</w:t>
      </w:r>
      <w:r w:rsidR="00490EC0">
        <w:rPr>
          <w:lang w:val="hr-HR"/>
        </w:rPr>
        <w:t>. lipnja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77082">
        <w:rPr>
          <w:lang w:val="hr-HR"/>
        </w:rPr>
        <w:t>VIRIDIS REGIUS j.d.o.o.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477082">
        <w:rPr>
          <w:lang w:val="hr-HR"/>
        </w:rPr>
        <w:t>19.</w:t>
      </w:r>
      <w:r w:rsidR="00490EC0">
        <w:rPr>
          <w:lang w:val="hr-HR"/>
        </w:rPr>
        <w:t>06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77082">
        <w:rPr>
          <w:lang w:val="hr-HR"/>
        </w:rPr>
        <w:t>20.823,03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F39E9">
        <w:rPr>
          <w:lang w:val="hr-HR"/>
        </w:rPr>
        <w:t xml:space="preserve">11. srpnja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919DC">
        <w:rPr>
          <w:lang w:val="hr-HR"/>
        </w:rPr>
        <w:t xml:space="preserve">12. rujna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2FAA" w:rsidRPr="00BA2FA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77082">
      <w:t>472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0F39E9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96E30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082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19DC"/>
    <w:rsid w:val="0079552D"/>
    <w:rsid w:val="00796D1B"/>
    <w:rsid w:val="007A1501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2FAA"/>
    <w:rsid w:val="00BA59B2"/>
    <w:rsid w:val="00BB1B37"/>
    <w:rsid w:val="00BB1B6D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2C0A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2F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2F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2F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F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2F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2F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2F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VIRIDIS REGIUS jednostavno društvo s ograničenom odgovornošću za usluge</izvorni_sadrzaj>
    <derivirana_varijabla naziv="DomainObject.Predmet.ProtustrankaFormated_1">  VIRIDIS REGIUS jednostavno društvo s ograničenom odgovornošću za usluge</derivirana_varijabla>
  </DomainObject.Predmet.ProtustrankaFormated>
  <DomainObject.Predmet.ProtustrankaFormatedOIB>
    <izvorni_sadrzaj>  VIRIDIS REGIUS jednostavno društvo s ograničenom odgovornošću za usluge, OIB 62359923497</izvorni_sadrzaj>
    <derivirana_varijabla naziv="DomainObject.Predmet.ProtustrankaFormatedOIB_1">  VIRIDIS REGIUS jednostavno društvo s ograničenom odgovornošću za usluge, OIB 62359923497</derivirana_varijabla>
  </DomainObject.Predmet.ProtustrankaFormatedOIB>
  <DomainObject.Predmet.ProtustrankaFormatedWithAdress>
    <izvorni_sadrzaj> VIRIDIS REGIUS jednostavno društvo s ograničenom odgovornošću za usluge, Julija Klovića 18, 21000 Split</izvorni_sadrzaj>
    <derivirana_varijabla naziv="DomainObject.Predmet.ProtustrankaFormatedWithAdress_1"> VIRIDIS REGIUS jednostavno društvo s ograničenom odgovornošću za usluge, Julija Klovića 18, 21000 Split</derivirana_varijabla>
  </DomainObject.Predmet.ProtustrankaFormatedWithAdress>
  <DomainObject.Predmet.ProtustrankaFormatedWithAdressOIB>
    <izvorni_sadrzaj> VIRIDIS REGIUS jednostavno društvo s ograničenom odgovornošću za usluge, OIB 62359923497, Julija Klovića 18, 21000 Split</izvorni_sadrzaj>
    <derivirana_varijabla naziv="DomainObject.Predmet.ProtustrankaFormatedWithAdressOIB_1"> VIRIDIS REGIUS jednostavno društvo s ograničenom odgovornošću za usluge, OIB 62359923497, Julija Klovića 18, 21000 Split</derivirana_varijabla>
  </DomainObject.Predmet.ProtustrankaFormatedWithAdressOIB>
  <DomainObject.Predmet.ProtustrankaWithAdress>
    <izvorni_sadrzaj>VIRIDIS REGIUS jednostavno društvo s ograničenom odgovornošću za usluge Julija Klovića 18, 21000 Split</izvorni_sadrzaj>
    <derivirana_varijabla naziv="DomainObject.Predmet.ProtustrankaWithAdress_1">VIRIDIS REGIUS jednostavno društvo s ograničenom odgovornošću za usluge Julija Klovića 18, 21000 Split</derivirana_varijabla>
  </DomainObject.Predmet.ProtustrankaWithAdress>
  <DomainObject.Predmet.ProtustrankaWithAdressOIB>
    <izvorni_sadrzaj>VIRIDIS REGIUS jednostavno društvo s ograničenom odgovornošću za usluge, OIB 62359923497, Julija Klovića 18, 21000 Split</izvorni_sadrzaj>
    <derivirana_varijabla naziv="DomainObject.Predmet.ProtustrankaWithAdressOIB_1">VIRIDIS REGIUS jednostavno društvo s ograničenom odgovornošću za usluge, OIB 62359923497, Julija Klovića 18, 21000 Split</derivirana_varijabla>
  </DomainObject.Predmet.ProtustrankaWithAdressOIB>
  <DomainObject.Predmet.ProtustrankaNazivFormated>
    <izvorni_sadrzaj>VIRIDIS REGIUS jednostavno društvo s ograničenom odgovornošću za usluge</izvorni_sadrzaj>
    <derivirana_varijabla naziv="DomainObject.Predmet.ProtustrankaNazivFormated_1">VIRIDIS REGIUS jednostavno društvo s ograničenom odgovornošću za usluge</derivirana_varijabla>
  </DomainObject.Predmet.ProtustrankaNazivFormated>
  <DomainObject.Predmet.ProtustrankaNazivFormatedOIB>
    <izvorni_sadrzaj>VIRIDIS REGIUS jednostavno društvo s ograničenom odgovornošću za usluge, OIB 62359923497</izvorni_sadrzaj>
    <derivirana_varijabla naziv="DomainObject.Predmet.ProtustrankaNazivFormatedOIB_1">VIRIDIS REGIUS jednostavno društvo s ograničenom odgovornošću za usluge, OIB 62359923497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20823.03</izvorni_sadrzaj>
    <derivirana_varijabla naziv="DomainObject.Predmet.TrenutnaVrijednost_1">20823.03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REGIUS jednostavno društvo s ograničenom odgovornošću za usluge</item>
    </izvorni_sadrzaj>
    <derivirana_varijabla naziv="DomainObject.Predmet.ProtuStrankaListFormated_1">
      <item>VIRIDIS REGIUS jednostavno društvo s ograničenom odgovornošću za usluge</item>
    </derivirana_varijabla>
  </DomainObject.Predmet.ProtuStrankaListFormated>
  <DomainObject.Predmet.ProtuStrankaListFormatedOIB>
    <izvorni_sadrzaj>
      <item>VIRIDIS REGIUS jednostavno društvo s ograničenom odgovornošću za usluge, OIB 62359923497</item>
    </izvorni_sadrzaj>
    <derivirana_varijabla naziv="DomainObject.Predmet.ProtuStrankaListFormatedOIB_1">
      <item>VIRIDIS REGIUS jednostavno društvo s ograničenom odgovornošću za usluge, OIB 62359923497</item>
    </derivirana_varijabla>
  </DomainObject.Predmet.ProtuStrankaListFormatedOIB>
  <DomainObject.Predmet.ProtuStrankaListFormatedWithAdress>
    <izvorni_sadrzaj>
      <item>VIRIDIS REGIUS jednostavno društvo s ograničenom odgovornošću za usluge, Julija Klovića 18, 21000 Split</item>
    </izvorni_sadrzaj>
    <derivirana_varijabla naziv="DomainObject.Predmet.ProtuStrankaListFormatedWithAdress_1">
      <item>VIRIDIS REGIUS jednostavno društvo s ograničenom odgovornošću za usluge, Julija Klovića 18, 21000 Split</item>
    </derivirana_varijabla>
  </DomainObject.Predmet.ProtuStrankaListFormatedWithAdress>
  <DomainObject.Predmet.ProtuStrankaListFormatedWithAdressOIB>
    <izvorni_sadrzaj>
      <item>VIRIDIS REGIUS jednostavno društvo s ograničenom odgovornošću za usluge, OIB 62359923497, Julija Klovića 18, 21000 Split</item>
    </izvorni_sadrzaj>
    <derivirana_varijabla naziv="DomainObject.Predmet.ProtuStrankaListFormatedWithAdressOIB_1">
      <item>VIRIDIS REGIUS jednostavno društvo s ograničenom odgovornošću za usluge, OIB 62359923497, Julija Klovića 18, 21000 Split</item>
    </derivirana_varijabla>
  </DomainObject.Predmet.ProtuStrankaListFormatedWithAdressOIB>
  <DomainObject.Predmet.ProtuStrankaListNazivFormated>
    <izvorni_sadrzaj>
      <item>VIRIDIS REGIUS jednostavno društvo s ograničenom odgovornošću za usluge</item>
    </izvorni_sadrzaj>
    <derivirana_varijabla naziv="DomainObject.Predmet.ProtuStrankaListNazivFormated_1">
      <item>VIRIDIS REGIUS jednostavno društvo s ograničenom odgovornošću za usluge</item>
    </derivirana_varijabla>
  </DomainObject.Predmet.ProtuStrankaListNazivFormated>
  <DomainObject.Predmet.ProtuStrankaListNazivFormatedOIB>
    <izvorni_sadrzaj>
      <item>VIRIDIS REGIUS jednostavno društvo s ograničenom odgovornošću za usluge, OIB 62359923497</item>
    </izvorni_sadrzaj>
    <derivirana_varijabla naziv="DomainObject.Predmet.ProtuStrankaListNazivFormatedOIB_1">
      <item>VIRIDIS REGIUS jednostavno društvo s ograničenom odgovornošću za usluge, OIB 62359923497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REGIUS jednostavno društvo s ograničenom odgovornošću za usluge</izvorni_sadrzaj>
    <derivirana_varijabla naziv="DomainObject.Predmet.ProtustrankaIDrugi_1">VIRIDIS REGIUS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REGIUS jednostavno društvo s ograničenom odgovornošću za usluge, OIB 62359923497, Julija Klovića 18, 21000 Split</izvorni_sadrzaj>
    <derivirana_varijabla naziv="DomainObject.Predmet.ProtustrankaIDrugiAdressOIB_1">VIRIDIS REGIUS jednostavno društvo s ograničenom odgovornošću za usluge, OIB 62359923497, Julija Klovića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REGIUS jednostavno društvo s ograničenom odgovornošću za usluge</item>
      <item>FINANCIJSKA AGENCIJA, RC SPLIT</item>
    </izvorni_sadrzaj>
    <derivirana_varijabla naziv="DomainObject.Predmet.SudioniciListNaziv_1">
      <item>VIRIDIS REGIUS jednostavno društvo s ograničenom odgovornošću za usluge</item>
      <item>FINANCIJSKA AGENCIJA, RC SPLIT</item>
    </derivirana_varijabla>
  </DomainObject.Predmet.SudioniciListNaziv>
  <DomainObject.Predmet.SudioniciListAdressOIB>
    <izvorni_sadrzaj>
      <item>VIRIDIS REGIUS jednostavno društvo s ograničenom odgovornošću za usluge, OIB 62359923497, Julija Klovića 18,21000 Split</item>
      <item>FINANCIJSKA AGENCIJA, RC SPLIT, OIB 85821130368, Mažuranićevo šetalište 24 b,21000 Split</item>
    </izvorni_sadrzaj>
    <derivirana_varijabla naziv="DomainObject.Predmet.SudioniciListAdressOIB_1">
      <item>VIRIDIS REGIUS jednostavno društvo s ograničenom odgovornošću za usluge, OIB 62359923497, Julija Klovića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62359923497</item>
      <item>, OIB 85821130368</item>
    </izvorni_sadrzaj>
    <derivirana_varijabla naziv="DomainObject.Predmet.SudioniciListNazivOIB_1">
      <item>, OIB 62359923497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819D1-C72E-4333-B361-D3DF57A79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4130</properties:Characters>
  <properties:Lines>110</properties:Lines>
  <properties:Paragraphs>35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2018-09-12T07:24:00Z</cp:lastPrinted>
  <dcterms:modified xmlns:xsi="http://www.w3.org/2001/XMLSchema-instance" xsi:type="dcterms:W3CDTF">2018-09-12T07:25:00Z</dcterms:modified>
  <cp:revision>392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