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10ba" w14:paraId="95010b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E64D7F">
        <w:t>285</w:t>
      </w:r>
      <w:r w:rsidR="00BA373A">
        <w:t>/</w:t>
      </w:r>
      <w:r w:rsidR="00E028F7">
        <w:t>17</w:t>
      </w:r>
      <w:r w:rsidR="001B7D2F">
        <w:t>-</w:t>
      </w:r>
      <w:r w:rsidR="00C53302">
        <w:t>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028F7">
        <w:t xml:space="preserve">Financijske agencije Regionalni centar Zagreb Podružnica Zagreb, Trg svibanjskih žrtava 1995. 1, za pokretanje skraćenog stečajnog postupka  nad dužnikom </w:t>
      </w:r>
      <w:r w:rsidR="00E64D7F">
        <w:t xml:space="preserve">VAL DUSHI jednostavno društvo s ograničenom odgovornošću za usluge, Zagreb, </w:t>
      </w:r>
      <w:proofErr w:type="spellStart"/>
      <w:r w:rsidR="00E64D7F">
        <w:t>Zrnetićeva</w:t>
      </w:r>
      <w:proofErr w:type="spellEnd"/>
      <w:r w:rsidR="00E64D7F">
        <w:t xml:space="preserve"> ulica 9</w:t>
      </w:r>
      <w:r w:rsidR="00075755">
        <w:t>,</w:t>
      </w:r>
      <w:r w:rsidR="00E64D7F">
        <w:t xml:space="preserve"> MBS: 080968089, OIB: 80303301254, </w:t>
      </w:r>
      <w:r w:rsidR="00075755">
        <w:t xml:space="preserve"> </w:t>
      </w:r>
      <w:r w:rsidR="00D324BF">
        <w:t xml:space="preserve"> </w:t>
      </w:r>
      <w:r w:rsidR="000E178B">
        <w:t xml:space="preserve"> </w:t>
      </w:r>
      <w:r w:rsidR="00231648">
        <w:t xml:space="preserve"> dana </w:t>
      </w:r>
      <w:r w:rsidR="00EF634D">
        <w:t>4</w:t>
      </w:r>
      <w:r w:rsidR="001E5A25">
        <w:t xml:space="preserve">. </w:t>
      </w:r>
      <w:r w:rsidR="00EF634D">
        <w:t>travnj</w:t>
      </w:r>
      <w:r w:rsidR="001E5A25">
        <w:t>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075755" w:rsidR="00075755">
      <w:pPr>
        <w:pStyle w:val="Odlomakpopisa"/>
        <w:numPr>
          <w:ilvl w:val="0"/>
          <w:numId w:val="5"/>
        </w:numPr>
        <w:jc w:val="both"/>
      </w:pPr>
      <w:r w:rsidRPr="00E64D7F">
        <w:rPr>
          <w:bCs/>
        </w:rPr>
        <w:t>OTVARA SE stečajni postupak nad dužnikom</w:t>
      </w:r>
      <w:r w:rsidR="00A82E41">
        <w:t xml:space="preserve"> </w:t>
      </w:r>
      <w:r w:rsidR="00E64D7F">
        <w:t xml:space="preserve">VAL DUSHI jednostavno društvo s ograničenom odgovornošću za usluge, Zagreb, </w:t>
      </w:r>
      <w:proofErr w:type="spellStart"/>
      <w:r w:rsidR="00E64D7F">
        <w:t>Zrnetićeva</w:t>
      </w:r>
      <w:proofErr w:type="spellEnd"/>
      <w:r w:rsidR="00E64D7F">
        <w:t xml:space="preserve"> ulica 9, MBS: 080968089, OIB: 80303301254.   </w:t>
      </w:r>
    </w:p>
    <w:p w:rsidRDefault="00E64D7F" w:rsidP="00E64D7F" w:rsidR="00E64D7F">
      <w:pPr>
        <w:pStyle w:val="Odlomakpopisa"/>
        <w:ind w:left="1571"/>
        <w:jc w:val="both"/>
      </w:pPr>
    </w:p>
    <w:p w:rsidRDefault="0040522B" w:rsidP="00E64D7F" w:rsidR="00E64D7F" w:rsidRPr="00B03FBD">
      <w:pPr>
        <w:pStyle w:val="Odlomakpopisa"/>
        <w:numPr>
          <w:ilvl w:val="0"/>
          <w:numId w:val="5"/>
        </w:numPr>
        <w:tabs>
          <w:tab w:pos="6195" w:val="left"/>
        </w:tabs>
        <w:jc w:val="both"/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E64D7F" w:rsidRPr="00B03FBD">
        <w:t xml:space="preserve">David Jakovljević, Sesvete, </w:t>
      </w:r>
      <w:proofErr w:type="spellStart"/>
      <w:r w:rsidR="00E64D7F" w:rsidRPr="00B03FBD">
        <w:t>Kašinska</w:t>
      </w:r>
      <w:proofErr w:type="spellEnd"/>
      <w:r w:rsidR="00E64D7F" w:rsidRPr="00B03FBD">
        <w:t xml:space="preserve"> 7, OIB</w:t>
      </w:r>
      <w:r w:rsidR="00E64D7F">
        <w:t>:</w:t>
      </w:r>
      <w:r w:rsidR="00E64D7F" w:rsidRPr="00B03FBD">
        <w:t xml:space="preserve"> 63014812654</w:t>
      </w:r>
    </w:p>
    <w:p w:rsidRDefault="00D324BF" w:rsidP="00E64D7F" w:rsidR="00D324BF" w:rsidRPr="00B03FBD">
      <w:pPr>
        <w:pStyle w:val="Odlomakpopisa"/>
        <w:ind w:left="1571"/>
        <w:jc w:val="both"/>
      </w:pPr>
    </w:p>
    <w:p w:rsidRDefault="0040522B" w:rsidP="00075755" w:rsidR="0074665E" w:rsidRPr="00E64D7F">
      <w:pPr>
        <w:pStyle w:val="Odlomakpopisa"/>
        <w:numPr>
          <w:ilvl w:val="0"/>
          <w:numId w:val="5"/>
        </w:numPr>
        <w:jc w:val="both"/>
        <w:rPr>
          <w:bCs/>
        </w:rPr>
      </w:pPr>
      <w:r w:rsidRPr="00E64D7F">
        <w:rPr>
          <w:bCs/>
        </w:rPr>
        <w:t xml:space="preserve">ZAKLJUČUJE SE stečajni postupak nad dužnikom </w:t>
      </w:r>
      <w:r w:rsidR="00E64D7F">
        <w:t xml:space="preserve">VAL DUSHI jednostavno društvo s ograničenom odgovornošću za usluge, Zagreb, </w:t>
      </w:r>
      <w:proofErr w:type="spellStart"/>
      <w:r w:rsidR="00E64D7F">
        <w:t>Zrnetićeva</w:t>
      </w:r>
      <w:proofErr w:type="spellEnd"/>
      <w:r w:rsidR="00E64D7F">
        <w:t xml:space="preserve"> ulica 9, MBS: 080968089, OIB: 80303301254.</w:t>
      </w:r>
    </w:p>
    <w:p w:rsidRDefault="00E64D7F" w:rsidP="00E64D7F" w:rsidR="00E64D7F" w:rsidRPr="00E64D7F">
      <w:pPr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D324BF" w:rsidP="00D324BF" w:rsidR="00D324BF">
      <w:pPr>
        <w:jc w:val="both"/>
        <w:rPr>
          <w:b/>
          <w:bCs/>
        </w:rPr>
      </w:pPr>
    </w:p>
    <w:p w:rsidRDefault="00D324BF" w:rsidP="00D324BF" w:rsidR="00D324BF">
      <w:pPr>
        <w:jc w:val="both"/>
        <w:rPr>
          <w:b/>
          <w:bCs/>
        </w:rPr>
      </w:pPr>
    </w:p>
    <w:p w:rsidRDefault="0040522B" w:rsidP="00075755" w:rsidR="00075755">
      <w:pPr>
        <w:jc w:val="both"/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E64D7F">
        <w:t>2</w:t>
      </w:r>
      <w:r w:rsidR="00D324BF">
        <w:t>1</w:t>
      </w:r>
      <w:r w:rsidR="00B33F3C">
        <w:t xml:space="preserve">. </w:t>
      </w:r>
      <w:r w:rsidR="00506E97">
        <w:t>studenoga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E64D7F">
        <w:t xml:space="preserve">VAL DUSHI jednostavno društvo s ograničenom odgovornošću za usluge, Zagreb, </w:t>
      </w:r>
      <w:proofErr w:type="spellStart"/>
      <w:r w:rsidR="00E64D7F">
        <w:t>Zrnetićeva</w:t>
      </w:r>
      <w:proofErr w:type="spellEnd"/>
      <w:r w:rsidR="00E64D7F">
        <w:t xml:space="preserve"> ulica 9, MBS: 080968089, OIB: 80303301254.</w:t>
      </w:r>
    </w:p>
    <w:p w:rsidRDefault="00D324BF" w:rsidP="00D324BF" w:rsidR="00D324BF" w:rsidRPr="00D324BF">
      <w:pPr>
        <w:jc w:val="both"/>
        <w:rPr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506E97">
        <w:t>13</w:t>
      </w:r>
      <w:r w:rsidR="00E028F7">
        <w:t>. veljače 2017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E64D7F">
        <w:t>285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</w:t>
      </w:r>
      <w:r w:rsidR="00E64D7F">
        <w:t>285</w:t>
      </w:r>
      <w:r w:rsidR="00E028F7">
        <w:t>/17</w:t>
      </w:r>
      <w:r w:rsidR="006D22B1">
        <w:t>-</w:t>
      </w:r>
      <w:r w:rsidR="00C53302">
        <w:t>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506E97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506E97">
        <w:t>4</w:t>
      </w:r>
      <w:r w:rsidR="001E5A25">
        <w:t xml:space="preserve">. </w:t>
      </w:r>
      <w:r w:rsidR="00506E97">
        <w:t>travnj</w:t>
      </w:r>
      <w:r w:rsidR="00E028F7">
        <w:t>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DF63B4" w:rsidP="0040522B" w:rsidR="00DF63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63B4" w:rsidP="0040522B" w:rsidR="0040522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19CC">
        <w:tab/>
      </w:r>
      <w:r w:rsidR="0040522B">
        <w:t xml:space="preserve">    </w:t>
      </w:r>
      <w:r w:rsidR="00E97025">
        <w:t xml:space="preserve">   </w:t>
      </w:r>
      <w:r w:rsidR="0040522B">
        <w:t xml:space="preserve">S U D A C </w:t>
      </w:r>
    </w:p>
    <w:p w:rsidRDefault="00DF63B4" w:rsidP="0040522B" w:rsidR="0040522B">
      <w:pPr>
        <w:pStyle w:val="Tijeloteksta"/>
        <w:jc w:val="left"/>
      </w:pPr>
      <w:r>
        <w:t xml:space="preserve">     </w:t>
      </w:r>
      <w:r>
        <w:tab/>
      </w:r>
      <w:r w:rsidR="00075755">
        <w:tab/>
      </w:r>
      <w:r w:rsidR="00075755">
        <w:tab/>
      </w:r>
      <w:r w:rsidR="006E3C42">
        <w:tab/>
      </w:r>
      <w:r w:rsidR="006E3C42">
        <w:tab/>
      </w:r>
      <w:r w:rsidR="006E3C42">
        <w:tab/>
      </w:r>
      <w:r w:rsidR="006E3C42">
        <w:tab/>
      </w:r>
      <w:r w:rsidR="006E3C42">
        <w:tab/>
      </w:r>
      <w:r w:rsidR="006E3C42">
        <w:tab/>
      </w:r>
      <w:r w:rsidR="00075755">
        <w:t xml:space="preserve">      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075755">
        <w:t xml:space="preserve">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075755" w:rsidR="0040522B">
      <w:pPr>
        <w:pStyle w:val="Tijeloteksta"/>
        <w:jc w:val="left"/>
      </w:pPr>
    </w:p>
    <w:p w:rsidRDefault="00DF63B4" w:rsidP="00DF63B4" w:rsidR="00075755">
      <w:pPr>
        <w:pStyle w:val="Tijelotekst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 </w:t>
      </w:r>
    </w:p>
    <w:p w:rsidRDefault="00DF63B4" w:rsidP="00DF63B4" w:rsidR="00DF63B4">
      <w:pPr>
        <w:pStyle w:val="Tijeloteksta"/>
        <w:ind w:left="4956"/>
        <w:jc w:val="center"/>
      </w:pPr>
      <w:r>
        <w:t>Gordana Harc</w:t>
      </w:r>
    </w:p>
    <w:p w:rsidRDefault="00EE3FB4" w:rsidP="00075755" w:rsidR="00EE3FB4"/>
    <w:p w:rsidRDefault="00075755" w:rsidP="00075755" w:rsidR="00075755" w:rsidRPr="00B82754"/>
    <w:sectPr w:rsidSect="00D21A2C" w:rsidR="00075755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2597E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8D849FF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75755"/>
    <w:rsid w:val="00095675"/>
    <w:rsid w:val="000A0A90"/>
    <w:rsid w:val="000C0CEA"/>
    <w:rsid w:val="000D49F9"/>
    <w:rsid w:val="000E178B"/>
    <w:rsid w:val="000E5197"/>
    <w:rsid w:val="001465F1"/>
    <w:rsid w:val="00162746"/>
    <w:rsid w:val="00196E1F"/>
    <w:rsid w:val="001A0EF5"/>
    <w:rsid w:val="001B7D2F"/>
    <w:rsid w:val="001E5A25"/>
    <w:rsid w:val="00231648"/>
    <w:rsid w:val="00235111"/>
    <w:rsid w:val="002A0BB5"/>
    <w:rsid w:val="002B6512"/>
    <w:rsid w:val="002C3DA3"/>
    <w:rsid w:val="00301800"/>
    <w:rsid w:val="00333EEE"/>
    <w:rsid w:val="00356563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06E97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097D"/>
    <w:rsid w:val="006C63A3"/>
    <w:rsid w:val="006D22B1"/>
    <w:rsid w:val="006E3C42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319CC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241EC"/>
    <w:rsid w:val="00B33F3C"/>
    <w:rsid w:val="00B37C1E"/>
    <w:rsid w:val="00B46765"/>
    <w:rsid w:val="00B82754"/>
    <w:rsid w:val="00B87BDD"/>
    <w:rsid w:val="00BA1A5C"/>
    <w:rsid w:val="00BA373A"/>
    <w:rsid w:val="00BC17FF"/>
    <w:rsid w:val="00BD6C7B"/>
    <w:rsid w:val="00BE259C"/>
    <w:rsid w:val="00C1697B"/>
    <w:rsid w:val="00C3368F"/>
    <w:rsid w:val="00C53302"/>
    <w:rsid w:val="00C764CC"/>
    <w:rsid w:val="00C827B2"/>
    <w:rsid w:val="00CE107B"/>
    <w:rsid w:val="00D21A2C"/>
    <w:rsid w:val="00D324BF"/>
    <w:rsid w:val="00DB5F30"/>
    <w:rsid w:val="00DE0702"/>
    <w:rsid w:val="00DE40C6"/>
    <w:rsid w:val="00DE4CD2"/>
    <w:rsid w:val="00DE544E"/>
    <w:rsid w:val="00DE677D"/>
    <w:rsid w:val="00DF63B4"/>
    <w:rsid w:val="00E00143"/>
    <w:rsid w:val="00E028F7"/>
    <w:rsid w:val="00E21985"/>
    <w:rsid w:val="00E54C7F"/>
    <w:rsid w:val="00E6315A"/>
    <w:rsid w:val="00E64D7F"/>
    <w:rsid w:val="00E85BE3"/>
    <w:rsid w:val="00E97025"/>
    <w:rsid w:val="00EB37CA"/>
    <w:rsid w:val="00EC25D0"/>
    <w:rsid w:val="00EE3FB4"/>
    <w:rsid w:val="00EF634D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219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219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98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98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219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219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98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98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VAL DUSHI j.d.o.o.</izvorni_sadrzaj>
    <derivirana_varijabla naziv="DomainObject.Predmet.ProtustrankaFormated_1">  VAL DUSHI j.d.o.o.</derivirana_varijabla>
  </DomainObject.Predmet.ProtustrankaFormated>
  <DomainObject.Predmet.ProtustrankaFormatedOIB>
    <izvorni_sadrzaj>  VAL DUSHI j.d.o.o., OIB 80303301254</izvorni_sadrzaj>
    <derivirana_varijabla naziv="DomainObject.Predmet.ProtustrankaFormatedOIB_1">  VAL DUSHI j.d.o.o., OIB 80303301254</derivirana_varijabla>
  </DomainObject.Predmet.ProtustrankaFormatedOIB>
  <DomainObject.Predmet.ProtustrankaFormatedWithAdress>
    <izvorni_sadrzaj> VAL DUSHI j.d.o.o., Zrnetićeva ulica 9, 10000 Zagreb</izvorni_sadrzaj>
    <derivirana_varijabla naziv="DomainObject.Predmet.ProtustrankaFormatedWithAdress_1"> VAL DUSHI j.d.o.o., Zrnetićeva ulica 9, 10000 Zagreb</derivirana_varijabla>
  </DomainObject.Predmet.ProtustrankaFormatedWithAdress>
  <DomainObject.Predmet.ProtustrankaFormatedWithAdressOIB>
    <izvorni_sadrzaj> VAL DUSHI j.d.o.o., OIB 80303301254, Zrnetićeva ulica 9, 10000 Zagreb</izvorni_sadrzaj>
    <derivirana_varijabla naziv="DomainObject.Predmet.ProtustrankaFormatedWithAdressOIB_1"> VAL DUSHI j.d.o.o., OIB 80303301254, Zrnetićeva ulica 9, 10000 Zagreb</derivirana_varijabla>
  </DomainObject.Predmet.ProtustrankaFormatedWithAdressOIB>
  <DomainObject.Predmet.ProtustrankaWithAdress>
    <izvorni_sadrzaj>VAL DUSHI j.d.o.o. Zrnetićeva ulica 9, 10000 Zagreb</izvorni_sadrzaj>
    <derivirana_varijabla naziv="DomainObject.Predmet.ProtustrankaWithAdress_1">VAL DUSHI j.d.o.o. Zrnetićeva ulica 9, 10000 Zagreb</derivirana_varijabla>
  </DomainObject.Predmet.ProtustrankaWithAdress>
  <DomainObject.Predmet.ProtustrankaWithAdressOIB>
    <izvorni_sadrzaj>VAL DUSHI j.d.o.o., OIB 80303301254, Zrnetićeva ulica 9, 10000 Zagreb</izvorni_sadrzaj>
    <derivirana_varijabla naziv="DomainObject.Predmet.ProtustrankaWithAdressOIB_1">VAL DUSHI j.d.o.o., OIB 80303301254, Zrnetićeva ulica 9, 10000 Zagreb</derivirana_varijabla>
  </DomainObject.Predmet.ProtustrankaWithAdressOIB>
  <DomainObject.Predmet.ProtustrankaNazivFormated>
    <izvorni_sadrzaj>VAL DUSHI j.d.o.o.</izvorni_sadrzaj>
    <derivirana_varijabla naziv="DomainObject.Predmet.ProtustrankaNazivFormated_1">VAL DUSHI j.d.o.o.</derivirana_varijabla>
  </DomainObject.Predmet.ProtustrankaNazivFormated>
  <DomainObject.Predmet.ProtustrankaNazivFormatedOIB>
    <izvorni_sadrzaj>VAL DUSHI j.d.o.o., OIB 80303301254</izvorni_sadrzaj>
    <derivirana_varijabla naziv="DomainObject.Predmet.ProtustrankaNazivFormatedOIB_1">VAL DUSHI j.d.o.o., OIB 80303301254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 DUSHI j.d.o.o.</item>
    </izvorni_sadrzaj>
    <derivirana_varijabla naziv="DomainObject.Predmet.ProtuStrankaListFormated_1">
      <item>VAL DUSHI j.d.o.o.</item>
    </derivirana_varijabla>
  </DomainObject.Predmet.ProtuStrankaListFormated>
  <DomainObject.Predmet.ProtuStrankaListFormatedOIB>
    <izvorni_sadrzaj>
      <item>VAL DUSHI j.d.o.o., OIB 80303301254</item>
    </izvorni_sadrzaj>
    <derivirana_varijabla naziv="DomainObject.Predmet.ProtuStrankaListFormatedOIB_1">
      <item>VAL DUSHI j.d.o.o., OIB 80303301254</item>
    </derivirana_varijabla>
  </DomainObject.Predmet.ProtuStrankaListFormatedOIB>
  <DomainObject.Predmet.ProtuStrankaListFormatedWithAdress>
    <izvorni_sadrzaj>
      <item>VAL DUSHI j.d.o.o., Zrnetićeva ulica 9, 10000 Zagreb</item>
    </izvorni_sadrzaj>
    <derivirana_varijabla naziv="DomainObject.Predmet.ProtuStrankaListFormatedWithAdress_1">
      <item>VAL DUSHI j.d.o.o., Zrnetićeva ulica 9, 10000 Zagreb</item>
    </derivirana_varijabla>
  </DomainObject.Predmet.ProtuStrankaListFormatedWithAdress>
  <DomainObject.Predmet.ProtuStrankaListFormatedWithAdressOIB>
    <izvorni_sadrzaj>
      <item>VAL DUSHI j.d.o.o., OIB 80303301254, Zrnetićeva ulica 9, 10000 Zagreb</item>
    </izvorni_sadrzaj>
    <derivirana_varijabla naziv="DomainObject.Predmet.ProtuStrankaListFormatedWithAdressOIB_1">
      <item>VAL DUSHI j.d.o.o., OIB 80303301254, Zrnetićeva ulica 9, 10000 Zagreb</item>
    </derivirana_varijabla>
  </DomainObject.Predmet.ProtuStrankaListFormatedWithAdressOIB>
  <DomainObject.Predmet.ProtuStrankaListNazivFormated>
    <izvorni_sadrzaj>
      <item>VAL DUSHI j.d.o.o.</item>
    </izvorni_sadrzaj>
    <derivirana_varijabla naziv="DomainObject.Predmet.ProtuStrankaListNazivFormated_1">
      <item>VAL DUSHI j.d.o.o.</item>
    </derivirana_varijabla>
  </DomainObject.Predmet.ProtuStrankaListNazivFormated>
  <DomainObject.Predmet.ProtuStrankaListNazivFormatedOIB>
    <izvorni_sadrzaj>
      <item>VAL DUSHI j.d.o.o., OIB 80303301254</item>
    </izvorni_sadrzaj>
    <derivirana_varijabla naziv="DomainObject.Predmet.ProtuStrankaListNazivFormatedOIB_1">
      <item>VAL DUSHI j.d.o.o., OIB 80303301254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 DUSHI j.d.o.o.</izvorni_sadrzaj>
    <derivirana_varijabla naziv="DomainObject.Predmet.ProtustrankaIDrugi_1">VAL DUSHI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 DUSHI j.d.o.o., OIB 80303301254, Zrnetićeva ulica 9, 10000 Zagreb</izvorni_sadrzaj>
    <derivirana_varijabla naziv="DomainObject.Predmet.ProtustrankaIDrugiAdressOIB_1">VAL DUSHI j.d.o.o., OIB 80303301254, Zrnetićeva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 DUSHI j.d.o.o.</item>
      <item>FINA Regionalni centar Zagreb</item>
    </izvorni_sadrzaj>
    <derivirana_varijabla naziv="DomainObject.Predmet.SudioniciListNaziv_1">
      <item>VAL DUSHI j.d.o.o.</item>
      <item>FINA Regionalni centar Zagreb</item>
    </derivirana_varijabla>
  </DomainObject.Predmet.SudioniciListNaziv>
  <DomainObject.Predmet.SudioniciListAdressOIB>
    <izvorni_sadrzaj>
      <item>VAL DUSHI j.d.o.o., OIB 80303301254, Zrnetićeva ulica 9,10000 Zagreb</item>
      <item>FINA Regionalni centar Zagreb, OIB 85821130368, Trg svibanjskih žrtava 1995. 1,10000 Zagreb</item>
    </izvorni_sadrzaj>
    <derivirana_varijabla naziv="DomainObject.Predmet.SudioniciListAdressOIB_1">
      <item>VAL DUSHI j.d.o.o., OIB 80303301254, Zrnetićeva ulica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80303301254</item>
      <item>, OIB 85821130368</item>
    </izvorni_sadrzaj>
    <derivirana_varijabla naziv="DomainObject.Predmet.SudioniciListNazivOIB_1">
      <item>, OIB 80303301254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FEE65-3F6F-4AAB-AA7D-0BAD97BC1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2230</properties:Characters>
  <properties:Lines>76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2017-04-04T11:58:00Z</dcterms:created>
  <dc:creator>korisnik</dc:creator>
  <cp:lastModifiedBy>Gordana Harc</cp:lastModifiedBy>
  <cp:lastPrinted>2017-04-04T12:04:00Z</cp:lastPrinted>
  <dcterms:modified xmlns:xsi="http://www.w3.org/2001/XMLSchema-instance" xsi:type="dcterms:W3CDTF">2017-04-04T12:06:00Z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