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5f53" w14:paraId="f625f53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37454A">
        <w:t>191</w:t>
      </w:r>
      <w:r w:rsidR="00E15F48">
        <w:t>/18-</w:t>
      </w:r>
      <w:r w:rsidR="00E76A0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37454A">
        <w:rPr>
          <w:b/>
        </w:rPr>
        <w:t xml:space="preserve">PEKARA GABRILOVIĆ j.d.o.o. </w:t>
      </w:r>
      <w:proofErr w:type="spellStart"/>
      <w:r w:rsidR="0037454A">
        <w:rPr>
          <w:b/>
        </w:rPr>
        <w:t>Privlaka</w:t>
      </w:r>
      <w:proofErr w:type="spellEnd"/>
      <w:r w:rsidR="0037454A">
        <w:rPr>
          <w:b/>
        </w:rPr>
        <w:t>, Bana J. Šokčevića 4, OIB: 31668632921, MBS: 030184108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>, Nikole Tesle 22, OIB: 79027596789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37454A">
        <w:rPr>
          <w:b/>
        </w:rPr>
        <w:t>191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37454A">
        <w:rPr>
          <w:b/>
        </w:rPr>
        <w:t xml:space="preserve">PEKARA GABRILOVIĆ j.d.o.o. </w:t>
      </w:r>
      <w:proofErr w:type="spellStart"/>
      <w:r w:rsidR="0037454A">
        <w:rPr>
          <w:b/>
        </w:rPr>
        <w:t>Privlaka</w:t>
      </w:r>
      <w:proofErr w:type="spellEnd"/>
      <w:r w:rsidR="0037454A">
        <w:rPr>
          <w:b/>
        </w:rPr>
        <w:t>, Bana J. Šokčevića 4, OIB: 31668632921, MBS: 030184108</w:t>
      </w:r>
      <w:r w:rsidR="0037454A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 xml:space="preserve">, Nikole Tesle 22, OIB: 79027596789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>, Nikole Tesle 22, OIB: 79027596789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>, Nikole Tesle 22, OIB: 79027596789</w:t>
      </w:r>
      <w:r w:rsidR="004A6AAF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7454A" w:rsidP="0037454A" w:rsidR="0037454A">
      <w:pPr>
        <w:jc w:val="right"/>
      </w:pPr>
      <w:r>
        <w:lastRenderedPageBreak/>
        <w:t>Broj: 6 St-191/18-3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>, Nikole Tesle 22, OIB: 79027596789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37454A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37454A">
        <w:t xml:space="preserve">Zoran </w:t>
      </w:r>
      <w:proofErr w:type="spellStart"/>
      <w:r w:rsidR="0037454A">
        <w:t>Gabrilović</w:t>
      </w:r>
      <w:proofErr w:type="spellEnd"/>
      <w:r w:rsidR="0037454A">
        <w:t xml:space="preserve">, </w:t>
      </w:r>
      <w:proofErr w:type="spellStart"/>
      <w:r w:rsidR="0037454A">
        <w:t>Andrijaševci</w:t>
      </w:r>
      <w:proofErr w:type="spellEnd"/>
      <w:r w:rsidR="0037454A">
        <w:t>, Nikole Tesle 22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EA0" w:rsidR="00A81EA0">
      <w:r>
        <w:separator/>
      </w:r>
    </w:p>
  </w:endnote>
  <w:endnote w:id="0" w:type="continuationSeparator">
    <w:p w:rsidRDefault="00A81EA0" w:rsidR="00A81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EA0" w:rsidR="00A81EA0">
      <w:r>
        <w:separator/>
      </w:r>
    </w:p>
  </w:footnote>
  <w:footnote w:id="0" w:type="continuationSeparator">
    <w:p w:rsidRDefault="00A81EA0" w:rsidR="00A81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2F6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2F67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81EA0"/>
    <w:rsid w:val="00A91ED3"/>
    <w:rsid w:val="00A96A2B"/>
    <w:rsid w:val="00AB56F9"/>
    <w:rsid w:val="00AD24AA"/>
    <w:rsid w:val="00AD76C3"/>
    <w:rsid w:val="00B11D59"/>
    <w:rsid w:val="00B41F79"/>
    <w:rsid w:val="00B54B7E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F6569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F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2F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72208-85C3-4C82-8D1D-495E8E497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2461</properties:Characters>
  <properties:Lines>123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2018-05-11T09:56:00Z</cp:lastPrinted>
  <dcterms:modified xmlns:xsi="http://www.w3.org/2001/XMLSchema-instance" xsi:type="dcterms:W3CDTF">2018-05-11T09:56:00Z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