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e9f0" w14:paraId="f6fe9f0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3406E7">
        <w:rPr>
          <w:sz w:val="22"/>
          <w:szCs w:val="22"/>
        </w:rPr>
        <w:t xml:space="preserve">2331/16-5        </w:t>
      </w:r>
      <w:r w:rsidR="008E04BD">
        <w:rPr>
          <w:sz w:val="22"/>
          <w:szCs w:val="22"/>
        </w:rPr>
        <w:t xml:space="preserve">           </w:t>
      </w:r>
      <w:r w:rsidR="0027279F">
        <w:rPr>
          <w:sz w:val="22"/>
          <w:szCs w:val="22"/>
        </w:rPr>
        <w:t xml:space="preserve">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</w:t>
      </w:r>
      <w:r w:rsidR="00732220">
        <w:t>Rijeka, Podružnica Pula, Giardini 5, Pula</w:t>
      </w:r>
      <w:r w:rsidR="00713460">
        <w:t xml:space="preserve">, za pokretanje skraćenog stečajnog postupka nad dužnikom </w:t>
      </w:r>
      <w:r w:rsidR="003406E7" w:rsidRPr="008A59B5">
        <w:t>LUNULA d.o.o., Jasne Crnobori 101, Pula, MBS: 130032167, OIB: 20428546054,</w:t>
      </w:r>
      <w:r w:rsidR="003406E7">
        <w:t xml:space="preserve"> </w:t>
      </w:r>
      <w:r>
        <w:t xml:space="preserve">dana </w:t>
      </w:r>
      <w:r w:rsidR="003406E7">
        <w:t>23</w:t>
      </w:r>
      <w:r w:rsidR="00652EE6">
        <w:t xml:space="preserve">. studenog 2016. 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090C1A" w:rsidP="00090C1A" w:rsidR="00090C1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3406E7" w:rsidRPr="008A59B5">
        <w:t>LUNULA d.o.o., Jasne Crnobori 101, Pula, MBS: 130032167, OIB: 20428546054</w:t>
      </w:r>
      <w:r w:rsidR="00CB2D9B" w:rsidRPr="008A59B5">
        <w:t>,</w:t>
      </w:r>
      <w:r w:rsidR="003406E7">
        <w:t xml:space="preserve"> </w:t>
      </w:r>
      <w:r>
        <w:t xml:space="preserve">a zahtjev </w:t>
      </w:r>
      <w:r w:rsidR="00CB2D9B">
        <w:t xml:space="preserve">Financijske agencije OIB 85821130368, Regionalni centar Rijeka, Podružnica Pula, </w:t>
      </w:r>
      <w:r>
        <w:t xml:space="preserve"> od </w:t>
      </w:r>
      <w:r w:rsidR="00CB2D9B">
        <w:t>9. kolovoza 2</w:t>
      </w:r>
      <w:r>
        <w:t>016.  Klasa: 110-07/16-01/04, Urudžbeni broj: 04-06-1</w:t>
      </w:r>
      <w:r w:rsidR="00CB2D9B">
        <w:t xml:space="preserve">6-10699 </w:t>
      </w:r>
      <w:r>
        <w:t xml:space="preserve">se odbacuje. </w:t>
      </w:r>
    </w:p>
    <w:p w:rsidRDefault="00090C1A" w:rsidP="00090C1A" w:rsidR="00090C1A">
      <w:pPr>
        <w:pStyle w:val="Naslov1"/>
        <w:jc w:val="left"/>
        <w:rPr>
          <w:lang w:val="hr-HR"/>
        </w:rPr>
      </w:pPr>
    </w:p>
    <w:p w:rsidRDefault="00090C1A" w:rsidP="00090C1A" w:rsidR="00090C1A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E960E3" w:rsidRPr="008A59B5">
      <w:pPr>
        <w:ind w:firstLine="720"/>
        <w:jc w:val="both"/>
      </w:pPr>
      <w:r>
        <w:t xml:space="preserve">FINA Regionalni centar </w:t>
      </w:r>
      <w:r w:rsidR="00BC3C3C">
        <w:t xml:space="preserve">Rijeka, Podružnica Pula </w:t>
      </w:r>
      <w:r>
        <w:t xml:space="preserve">je </w:t>
      </w:r>
      <w:r w:rsidR="00CE4860">
        <w:t xml:space="preserve">dana 9. kolovoza </w:t>
      </w:r>
      <w:r>
        <w:t xml:space="preserve">2016. dostavila Trgovačkom sudu u </w:t>
      </w:r>
      <w:r w:rsidR="00CE4860">
        <w:t xml:space="preserve">Pazinu </w:t>
      </w:r>
      <w:r>
        <w:t xml:space="preserve"> zahtjev za provedbu skraćenog stečajnog postupka nad dužnikom </w:t>
      </w:r>
      <w:r w:rsidR="00E960E3" w:rsidRPr="008A59B5">
        <w:t>LUNULA d.o.o., Jasne Crnobori 101, Pula, MBS: 130032167, OIB: 20428546054.</w:t>
      </w:r>
    </w:p>
    <w:p w:rsidRDefault="00090C1A" w:rsidP="00090C1A" w:rsidR="00090C1A">
      <w:pPr>
        <w:ind w:firstLine="720"/>
        <w:jc w:val="both"/>
      </w:pPr>
      <w:r>
        <w:t xml:space="preserve">  </w:t>
      </w:r>
    </w:p>
    <w:p w:rsidRDefault="00090C1A" w:rsidP="00090C1A" w:rsidR="00090C1A">
      <w:pPr>
        <w:ind w:firstLine="720"/>
        <w:jc w:val="both"/>
      </w:pPr>
      <w:r>
        <w:t>Temeljem rješenja Visokog trgovačkog suda RH u Zagrebu broj 31-Su-</w:t>
      </w:r>
      <w:r w:rsidR="00E960E3">
        <w:t>899/16-2 od 15. rujna</w:t>
      </w:r>
      <w:r>
        <w:t xml:space="preserve"> 2016. je određen Trgovački sud u Osijeku kao drugi stvarno nadležni sud, za postupanje u stečajnim predmetima Trgovačkog suda u </w:t>
      </w:r>
      <w:r w:rsidR="00E960E3">
        <w:t>Pazinu</w:t>
      </w:r>
      <w:r>
        <w:t xml:space="preserve">, te je Trgovački sud u </w:t>
      </w:r>
      <w:r w:rsidR="008F3AB9">
        <w:t xml:space="preserve">Pazinu  </w:t>
      </w:r>
      <w:r>
        <w:t xml:space="preserve">ustupio ovome sudu navedeni stečajni predmet na daljnji postupak. </w:t>
      </w:r>
    </w:p>
    <w:p w:rsidRDefault="00090C1A" w:rsidP="00090C1A" w:rsidR="00090C1A">
      <w:pPr>
        <w:jc w:val="both"/>
      </w:pPr>
    </w:p>
    <w:p w:rsidRDefault="00090C1A" w:rsidP="00090C1A" w:rsidR="00090C1A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>Stečajnog zakona („Narodne novine“ br.</w:t>
      </w:r>
      <w:r w:rsidR="000575AC">
        <w:t xml:space="preserve"> 71/15. u daljnjem tekstu SZ-a)</w:t>
      </w:r>
      <w:r>
        <w:rPr>
          <w:bCs/>
        </w:rPr>
        <w:t xml:space="preserve"> dana </w:t>
      </w:r>
      <w:r w:rsidR="008F3AB9">
        <w:rPr>
          <w:bCs/>
        </w:rPr>
        <w:t>14. listopada 20</w:t>
      </w:r>
      <w:r>
        <w:rPr>
          <w:bCs/>
        </w:rPr>
        <w:t xml:space="preserve">16. </w:t>
      </w:r>
      <w:r>
        <w:t>objavio oglas na mrežnoj stranici e-oglasna ploča sudova pod poslovnim brojem St-</w:t>
      </w:r>
      <w:r w:rsidR="008F3AB9">
        <w:t>2331/16-</w:t>
      </w:r>
      <w:r>
        <w:t xml:space="preserve">3 kojim je pozvao osobu ovlaštenu za zastupanje dužnika da u roku od l5 dana od dana objave oglasa podnese sudu javnobilježnički ovjerovljeni popis imovine i obveza na propisanom </w:t>
      </w:r>
      <w:r>
        <w:lastRenderedPageBreak/>
        <w:t xml:space="preserve">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90C1A" w:rsidP="00090C1A" w:rsidR="00090C1A">
      <w:pPr>
        <w:ind w:firstLine="720"/>
        <w:jc w:val="both"/>
      </w:pPr>
    </w:p>
    <w:p w:rsidRDefault="00090C1A" w:rsidP="00090C1A" w:rsidR="00090C1A">
      <w:pPr>
        <w:ind w:firstLine="720"/>
        <w:jc w:val="both"/>
      </w:pPr>
      <w:r>
        <w:t xml:space="preserve">Podneskom zaprimljenim kod ovog suda </w:t>
      </w:r>
      <w:r w:rsidR="0033715A">
        <w:t xml:space="preserve">16. studenog </w:t>
      </w:r>
      <w:r>
        <w:t>2016. stečajni dužnik je predložio obustavu postupka budući je izmirio obveze te je priložio</w:t>
      </w:r>
      <w:r w:rsidR="00A80240">
        <w:t xml:space="preserve"> </w:t>
      </w:r>
      <w:r>
        <w:t xml:space="preserve"> potvrdu FINE  Sektor poslovne mreže </w:t>
      </w:r>
      <w:r w:rsidR="0033715A">
        <w:t>RC Rijeka, Podružnica Pula</w:t>
      </w:r>
      <w:r>
        <w:t xml:space="preserve"> o blokadi računa i novčanih sredstava ovršenika od </w:t>
      </w:r>
      <w:r w:rsidR="000575AC">
        <w:t>04. studenog 2</w:t>
      </w:r>
      <w:r>
        <w:t xml:space="preserve">016. iz koje je razvidno da na računima i novčanim sredstvima stečajnog dužnika na dan izdavanja potvrde nema nepodmirenih obveza te da isti nije u blokadi. </w:t>
      </w:r>
    </w:p>
    <w:p w:rsidRDefault="00090C1A" w:rsidP="00090C1A" w:rsidR="00090C1A">
      <w:pPr>
        <w:ind w:firstLine="720"/>
        <w:jc w:val="both"/>
      </w:pPr>
    </w:p>
    <w:p w:rsidRDefault="00090C1A" w:rsidP="00090C1A" w:rsidR="00090C1A">
      <w:pPr>
        <w:ind w:firstLine="720"/>
        <w:jc w:val="both"/>
      </w:pPr>
      <w:r>
        <w:t>Iz navedenog slijedi da je dužnik postao sposoban za plaćanje slijedom čega je valjalo obustaviti skraćeni stečajni postupak i riješiti kao u izreci sukladno čl. 128. st. 9. SZ-a.</w:t>
      </w:r>
    </w:p>
    <w:p w:rsidRDefault="00090C1A" w:rsidP="00090C1A" w:rsidR="00090C1A">
      <w:pPr>
        <w:ind w:firstLine="720"/>
        <w:jc w:val="both"/>
      </w:pPr>
    </w:p>
    <w:p w:rsidRDefault="00090C1A" w:rsidP="00090C1A" w:rsidR="00090C1A">
      <w:pPr>
        <w:jc w:val="both"/>
      </w:pPr>
    </w:p>
    <w:p w:rsidRDefault="00090C1A" w:rsidP="00090C1A" w:rsidR="00756A0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575AC">
        <w:rPr>
          <w:bCs/>
        </w:rPr>
        <w:t xml:space="preserve">23. studenog 2016.   </w:t>
      </w:r>
    </w:p>
    <w:p w:rsidRDefault="00756A04" w:rsidP="00090C1A" w:rsidR="00756A04">
      <w:pPr>
        <w:jc w:val="both"/>
        <w:rPr>
          <w:bCs/>
        </w:rPr>
      </w:pPr>
    </w:p>
    <w:p w:rsidRDefault="00756A04" w:rsidP="00756A04" w:rsidR="00756A04">
      <w:pPr>
        <w:jc w:val="both"/>
      </w:pPr>
      <w:r>
        <w:t xml:space="preserve">ZAPISNIČAR                                                                                             S U D A C </w:t>
      </w:r>
    </w:p>
    <w:p w:rsidRDefault="00756A04" w:rsidP="00756A04" w:rsidR="00756A04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756A04" w:rsidP="00756A04" w:rsidR="00756A04">
      <w:pPr>
        <w:jc w:val="both"/>
      </w:pPr>
    </w:p>
    <w:p w:rsidRDefault="00756A04" w:rsidP="00756A04" w:rsidR="00756A04">
      <w:pPr>
        <w:jc w:val="both"/>
        <w:rPr>
          <w:b/>
          <w:bCs/>
        </w:rPr>
      </w:pPr>
    </w:p>
    <w:p w:rsidRDefault="00756A04" w:rsidP="00756A04" w:rsidR="00756A04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756A04" w:rsidP="00756A04" w:rsidR="00756A04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756A04" w:rsidP="00756A04" w:rsidR="00756A0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756A04" w:rsidP="00756A04" w:rsidR="00756A04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6A04" w:rsidP="00756A04" w:rsidR="00756A04">
      <w:pPr>
        <w:jc w:val="both"/>
        <w:rPr>
          <w:bCs/>
        </w:rPr>
      </w:pPr>
      <w:r>
        <w:rPr>
          <w:bCs/>
        </w:rPr>
        <w:t>D N A :</w:t>
      </w:r>
    </w:p>
    <w:p w:rsidRDefault="00756A04" w:rsidP="00756A04" w:rsidR="00756A04">
      <w:pPr>
        <w:numPr>
          <w:ilvl w:val="0"/>
          <w:numId w:val="2"/>
        </w:numPr>
        <w:jc w:val="both"/>
      </w:pPr>
      <w:r>
        <w:t>Predlagatelju na njihov poslovni broj</w:t>
      </w:r>
    </w:p>
    <w:p w:rsidRDefault="00756A04" w:rsidP="00756A04" w:rsidR="00756A04">
      <w:pPr>
        <w:numPr>
          <w:ilvl w:val="0"/>
          <w:numId w:val="2"/>
        </w:numPr>
        <w:jc w:val="both"/>
      </w:pPr>
      <w:r>
        <w:t xml:space="preserve">Dužniku  </w:t>
      </w:r>
    </w:p>
    <w:p w:rsidRDefault="00756A04" w:rsidP="00756A04" w:rsidR="00756A04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756A04" w:rsidP="00756A04" w:rsidR="00756A04">
      <w:pPr>
        <w:numPr>
          <w:ilvl w:val="0"/>
          <w:numId w:val="2"/>
        </w:numPr>
        <w:jc w:val="both"/>
      </w:pPr>
      <w:r>
        <w:t xml:space="preserve">Rj. obustavom </w:t>
      </w:r>
    </w:p>
    <w:p w:rsidRDefault="00756A04" w:rsidP="00756A04" w:rsidR="00756A04">
      <w:pPr>
        <w:numPr>
          <w:ilvl w:val="0"/>
          <w:numId w:val="2"/>
        </w:numPr>
        <w:jc w:val="both"/>
      </w:pPr>
      <w:r>
        <w:t xml:space="preserve">K 23.12.              </w:t>
      </w:r>
    </w:p>
    <w:p w:rsidRDefault="000575AC" w:rsidP="00090C1A" w:rsidR="00090C1A">
      <w:pPr>
        <w:jc w:val="both"/>
      </w:pPr>
      <w:r>
        <w:rPr>
          <w:bCs/>
        </w:rPr>
        <w:t xml:space="preserve">                 </w:t>
      </w:r>
      <w:r w:rsidR="00090C1A">
        <w:rPr>
          <w:bCs/>
        </w:rPr>
        <w:t xml:space="preserve">                      </w:t>
      </w: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090C1A">
      <w:pPr>
        <w:jc w:val="both"/>
        <w:rPr>
          <w:b/>
          <w:bCs/>
        </w:rPr>
      </w:pPr>
    </w:p>
    <w:p w:rsidRDefault="00090C1A" w:rsidP="00090C1A" w:rsidR="00090C1A">
      <w:pPr>
        <w:jc w:val="both"/>
        <w:rPr>
          <w:b/>
          <w:bCs/>
        </w:rPr>
      </w:pPr>
    </w:p>
    <w:p w:rsidRDefault="00426149" w:rsidP="00426149" w:rsidR="00426149">
      <w:pPr>
        <w:jc w:val="both"/>
        <w:rPr>
          <w:b/>
          <w:bCs/>
        </w:rPr>
      </w:pPr>
    </w:p>
    <w:p w:rsidRDefault="00426149" w:rsidP="00426149" w:rsidR="00426149">
      <w:pPr>
        <w:jc w:val="both"/>
        <w:rPr>
          <w:b/>
          <w:bCs/>
        </w:rPr>
      </w:pPr>
    </w:p>
    <w:p w:rsidRDefault="00426149" w:rsidP="00426149" w:rsidR="00426149">
      <w:pPr>
        <w:jc w:val="both"/>
        <w:rPr>
          <w:b/>
          <w:bCs/>
        </w:rPr>
      </w:pPr>
    </w:p>
    <w:p w:rsidRDefault="00426149" w:rsidP="00426149" w:rsidR="00426149">
      <w:pPr>
        <w:jc w:val="both"/>
        <w:rPr>
          <w:b/>
          <w:bCs/>
        </w:rPr>
      </w:pPr>
    </w:p>
    <w:sectPr w:rsidSect="00873F42" w:rsidR="0042614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0575AC" w:rsidR="000575AC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FD5159" w:rsidRPr="00FD5159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 </w:t>
    </w:r>
    <w:r w:rsidR="000575AC">
      <w:rPr>
        <w:sz w:val="22"/>
        <w:szCs w:val="22"/>
      </w:rPr>
      <w:t xml:space="preserve">3 St-2331/16-5                                         </w:t>
    </w:r>
    <w:r w:rsidR="000575AC">
      <w:rPr>
        <w:b/>
      </w:rPr>
      <w:t xml:space="preserve">     </w:t>
    </w: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575AC"/>
    <w:rsid w:val="00064EF5"/>
    <w:rsid w:val="00070172"/>
    <w:rsid w:val="00072890"/>
    <w:rsid w:val="00090C1A"/>
    <w:rsid w:val="0009777D"/>
    <w:rsid w:val="000C2C24"/>
    <w:rsid w:val="000F37AE"/>
    <w:rsid w:val="000F6CCC"/>
    <w:rsid w:val="001060CE"/>
    <w:rsid w:val="0010734A"/>
    <w:rsid w:val="001131BD"/>
    <w:rsid w:val="00114BE9"/>
    <w:rsid w:val="00124418"/>
    <w:rsid w:val="00124F84"/>
    <w:rsid w:val="00125ED5"/>
    <w:rsid w:val="00154A6B"/>
    <w:rsid w:val="00173651"/>
    <w:rsid w:val="00185493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68B4"/>
    <w:rsid w:val="002570D7"/>
    <w:rsid w:val="00263C0D"/>
    <w:rsid w:val="0027279F"/>
    <w:rsid w:val="0027709B"/>
    <w:rsid w:val="002840C2"/>
    <w:rsid w:val="00287EC6"/>
    <w:rsid w:val="002B5B3A"/>
    <w:rsid w:val="002C2B9D"/>
    <w:rsid w:val="002D599F"/>
    <w:rsid w:val="002E7214"/>
    <w:rsid w:val="00306201"/>
    <w:rsid w:val="00325F32"/>
    <w:rsid w:val="00326E05"/>
    <w:rsid w:val="003331FB"/>
    <w:rsid w:val="0033715A"/>
    <w:rsid w:val="003406E7"/>
    <w:rsid w:val="00347E0A"/>
    <w:rsid w:val="00365512"/>
    <w:rsid w:val="00373BCD"/>
    <w:rsid w:val="00375496"/>
    <w:rsid w:val="00380787"/>
    <w:rsid w:val="00387F2C"/>
    <w:rsid w:val="003A59D3"/>
    <w:rsid w:val="003A6382"/>
    <w:rsid w:val="003B06A8"/>
    <w:rsid w:val="003B7AAC"/>
    <w:rsid w:val="003C59A3"/>
    <w:rsid w:val="003D159D"/>
    <w:rsid w:val="003E6B9E"/>
    <w:rsid w:val="00417E07"/>
    <w:rsid w:val="00426149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52EBB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1A4A"/>
    <w:rsid w:val="005E2B09"/>
    <w:rsid w:val="005E739C"/>
    <w:rsid w:val="00607A96"/>
    <w:rsid w:val="00652EE6"/>
    <w:rsid w:val="0065568F"/>
    <w:rsid w:val="00657202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2220"/>
    <w:rsid w:val="00735B4D"/>
    <w:rsid w:val="00740FAF"/>
    <w:rsid w:val="00746697"/>
    <w:rsid w:val="00756A04"/>
    <w:rsid w:val="00757EF7"/>
    <w:rsid w:val="00765984"/>
    <w:rsid w:val="007A3D74"/>
    <w:rsid w:val="007A769B"/>
    <w:rsid w:val="007C1C95"/>
    <w:rsid w:val="007E00C0"/>
    <w:rsid w:val="007E195C"/>
    <w:rsid w:val="007F02B7"/>
    <w:rsid w:val="008128D1"/>
    <w:rsid w:val="00846D54"/>
    <w:rsid w:val="00873F42"/>
    <w:rsid w:val="008777BD"/>
    <w:rsid w:val="008A5504"/>
    <w:rsid w:val="008A59B5"/>
    <w:rsid w:val="008A5DB2"/>
    <w:rsid w:val="008E04BD"/>
    <w:rsid w:val="008E3E4C"/>
    <w:rsid w:val="008F3AB9"/>
    <w:rsid w:val="009308A3"/>
    <w:rsid w:val="00937DF8"/>
    <w:rsid w:val="00941CE7"/>
    <w:rsid w:val="009435C2"/>
    <w:rsid w:val="00956DA5"/>
    <w:rsid w:val="00960A56"/>
    <w:rsid w:val="009927A0"/>
    <w:rsid w:val="009A1A56"/>
    <w:rsid w:val="009B0AE4"/>
    <w:rsid w:val="009D3A2B"/>
    <w:rsid w:val="009E2A56"/>
    <w:rsid w:val="00A050BE"/>
    <w:rsid w:val="00A32472"/>
    <w:rsid w:val="00A45F7B"/>
    <w:rsid w:val="00A70134"/>
    <w:rsid w:val="00A80240"/>
    <w:rsid w:val="00A82C09"/>
    <w:rsid w:val="00A84A1C"/>
    <w:rsid w:val="00AE35A7"/>
    <w:rsid w:val="00AE46B8"/>
    <w:rsid w:val="00AE55BB"/>
    <w:rsid w:val="00AF446D"/>
    <w:rsid w:val="00AF6533"/>
    <w:rsid w:val="00AF73D4"/>
    <w:rsid w:val="00B15931"/>
    <w:rsid w:val="00B22F31"/>
    <w:rsid w:val="00B26A26"/>
    <w:rsid w:val="00B30244"/>
    <w:rsid w:val="00B40F9B"/>
    <w:rsid w:val="00B6174E"/>
    <w:rsid w:val="00B75497"/>
    <w:rsid w:val="00B945F6"/>
    <w:rsid w:val="00B9730A"/>
    <w:rsid w:val="00BA00A7"/>
    <w:rsid w:val="00BB4CFD"/>
    <w:rsid w:val="00BC3C3C"/>
    <w:rsid w:val="00BD647B"/>
    <w:rsid w:val="00BE3A23"/>
    <w:rsid w:val="00BE6F62"/>
    <w:rsid w:val="00BF64CA"/>
    <w:rsid w:val="00C139C6"/>
    <w:rsid w:val="00C16430"/>
    <w:rsid w:val="00C216C4"/>
    <w:rsid w:val="00C318C9"/>
    <w:rsid w:val="00C37A56"/>
    <w:rsid w:val="00C5014E"/>
    <w:rsid w:val="00C60B32"/>
    <w:rsid w:val="00C6631D"/>
    <w:rsid w:val="00CA1369"/>
    <w:rsid w:val="00CB2D9B"/>
    <w:rsid w:val="00CB5060"/>
    <w:rsid w:val="00CB7CF2"/>
    <w:rsid w:val="00CC0CCF"/>
    <w:rsid w:val="00CC5FC7"/>
    <w:rsid w:val="00CE2A4F"/>
    <w:rsid w:val="00CE4860"/>
    <w:rsid w:val="00D002BC"/>
    <w:rsid w:val="00D02CC0"/>
    <w:rsid w:val="00D147A4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D7712"/>
    <w:rsid w:val="00DD7E7D"/>
    <w:rsid w:val="00DE5138"/>
    <w:rsid w:val="00E40FCC"/>
    <w:rsid w:val="00E61C0D"/>
    <w:rsid w:val="00E63BC0"/>
    <w:rsid w:val="00E6544D"/>
    <w:rsid w:val="00E7619D"/>
    <w:rsid w:val="00E960E3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B1D58"/>
    <w:rsid w:val="00FB7F6B"/>
    <w:rsid w:val="00FC068C"/>
    <w:rsid w:val="00FC45CB"/>
    <w:rsid w:val="00FD09BD"/>
    <w:rsid w:val="00FD5159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5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1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15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15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15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5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1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15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15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15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97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4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5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3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85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69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St-2331/2016</izvorni_sadrzaj>
    <derivirana_varijabla naziv="DomainObject.Predmet.OznakaBroj_1">St-2331/2016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LUNULA d.o.o. PULA</izvorni_sadrzaj>
    <derivirana_varijabla naziv="DomainObject.Predmet.ProtustrankaFormated_1">  LUNULA d.o.o. PULA</derivirana_varijabla>
  </DomainObject.Predmet.ProtustrankaFormated>
  <DomainObject.Predmet.ProtustrankaFormatedOIB>
    <izvorni_sadrzaj>  LUNULA d.o.o. PULA, OIB 20428546054</izvorni_sadrzaj>
    <derivirana_varijabla naziv="DomainObject.Predmet.ProtustrankaFormatedOIB_1">  LUNULA d.o.o. PULA, OIB 20428546054</derivirana_varijabla>
  </DomainObject.Predmet.ProtustrankaFormatedOIB>
  <DomainObject.Predmet.ProtustrankaFormatedWithAdress>
    <izvorni_sadrzaj> LUNULA d.o.o. PULA, Jasne Crnobori 101, 52100 Pula</izvorni_sadrzaj>
    <derivirana_varijabla naziv="DomainObject.Predmet.ProtustrankaFormatedWithAdress_1"> LUNULA d.o.o. PULA, Jasne Crnobori 101, 52100 Pula</derivirana_varijabla>
  </DomainObject.Predmet.ProtustrankaFormatedWithAdress>
  <DomainObject.Predmet.ProtustrankaFormatedWithAdressOIB>
    <izvorni_sadrzaj> LUNULA d.o.o. PULA, OIB 20428546054, Jasne Crnobori 101, 52100 Pula</izvorni_sadrzaj>
    <derivirana_varijabla naziv="DomainObject.Predmet.ProtustrankaFormatedWithAdressOIB_1"> LUNULA d.o.o. PULA, OIB 20428546054, Jasne Crnobori 101, 52100 Pula</derivirana_varijabla>
  </DomainObject.Predmet.ProtustrankaFormatedWithAdressOIB>
  <DomainObject.Predmet.ProtustrankaWithAdress>
    <izvorni_sadrzaj>LUNULA d.o.o. PULA Jasne Crnobori 101, 52100 Pula</izvorni_sadrzaj>
    <derivirana_varijabla naziv="DomainObject.Predmet.ProtustrankaWithAdress_1">LUNULA d.o.o. PULA Jasne Crnobori 101, 52100 Pula</derivirana_varijabla>
  </DomainObject.Predmet.ProtustrankaWithAdress>
  <DomainObject.Predmet.ProtustrankaWithAdressOIB>
    <izvorni_sadrzaj>LUNULA d.o.o. PULA, OIB 20428546054, Jasne Crnobori 101, 52100 Pula</izvorni_sadrzaj>
    <derivirana_varijabla naziv="DomainObject.Predmet.ProtustrankaWithAdressOIB_1">LUNULA d.o.o. PULA, OIB 20428546054, Jasne Crnobori 101, 52100 Pula</derivirana_varijabla>
  </DomainObject.Predmet.ProtustrankaWithAdressOIB>
  <DomainObject.Predmet.ProtustrankaNazivFormated>
    <izvorni_sadrzaj>LUNULA d.o.o. PULA</izvorni_sadrzaj>
    <derivirana_varijabla naziv="DomainObject.Predmet.ProtustrankaNazivFormated_1">LUNULA d.o.o. PULA</derivirana_varijabla>
  </DomainObject.Predmet.ProtustrankaNazivFormated>
  <DomainObject.Predmet.ProtustrankaNazivFormatedOIB>
    <izvorni_sadrzaj>LUNULA d.o.o. PULA, OIB 20428546054</izvorni_sadrzaj>
    <derivirana_varijabla naziv="DomainObject.Predmet.ProtustrankaNazivFormatedOIB_1">LUNULA d.o.o. PULA, OIB 20428546054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LUNULA d.o.o. PULA</item>
    </izvorni_sadrzaj>
    <derivirana_varijabla naziv="DomainObject.Predmet.ProtuStrankaListFormated_1">
      <item>LUNULA d.o.o. PULA</item>
    </derivirana_varijabla>
  </DomainObject.Predmet.ProtuStrankaListFormated>
  <DomainObject.Predmet.ProtuStrankaListFormatedOIB>
    <izvorni_sadrzaj>
      <item>LUNULA d.o.o. PULA, OIB 20428546054</item>
    </izvorni_sadrzaj>
    <derivirana_varijabla naziv="DomainObject.Predmet.ProtuStrankaListFormatedOIB_1">
      <item>LUNULA d.o.o. PULA, OIB 20428546054</item>
    </derivirana_varijabla>
  </DomainObject.Predmet.ProtuStrankaListFormatedOIB>
  <DomainObject.Predmet.ProtuStrankaListFormatedWithAdress>
    <izvorni_sadrzaj>
      <item>LUNULA d.o.o. PULA, Jasne Crnobori 101, 52100 Pula</item>
    </izvorni_sadrzaj>
    <derivirana_varijabla naziv="DomainObject.Predmet.ProtuStrankaListFormatedWithAdress_1">
      <item>LUNULA d.o.o. PULA, Jasne Crnobori 101, 52100 Pula</item>
    </derivirana_varijabla>
  </DomainObject.Predmet.ProtuStrankaListFormatedWithAdress>
  <DomainObject.Predmet.ProtuStrankaListFormatedWithAdressOIB>
    <izvorni_sadrzaj>
      <item>LUNULA d.o.o. PULA, OIB 20428546054, Jasne Crnobori 101, 52100 Pula</item>
    </izvorni_sadrzaj>
    <derivirana_varijabla naziv="DomainObject.Predmet.ProtuStrankaListFormatedWithAdressOIB_1">
      <item>LUNULA d.o.o. PULA, OIB 20428546054, Jasne Crnobori 101, 52100 Pula</item>
    </derivirana_varijabla>
  </DomainObject.Predmet.ProtuStrankaListFormatedWithAdressOIB>
  <DomainObject.Predmet.ProtuStrankaListNazivFormated>
    <izvorni_sadrzaj>
      <item>LUNULA d.o.o. PULA</item>
    </izvorni_sadrzaj>
    <derivirana_varijabla naziv="DomainObject.Predmet.ProtuStrankaListNazivFormated_1">
      <item>LUNULA d.o.o. PULA</item>
    </derivirana_varijabla>
  </DomainObject.Predmet.ProtuStrankaListNazivFormated>
  <DomainObject.Predmet.ProtuStrankaListNazivFormatedOIB>
    <izvorni_sadrzaj>
      <item>LUNULA d.o.o. PULA, OIB 20428546054</item>
    </izvorni_sadrzaj>
    <derivirana_varijabla naziv="DomainObject.Predmet.ProtuStrankaListNazivFormatedOIB_1">
      <item>LUNULA d.o.o. PULA, OIB 20428546054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LUNULA d.o.o. PULA</izvorni_sadrzaj>
    <derivirana_varijabla naziv="DomainObject.Predmet.ProtustrankaIDrugi_1">LUNULA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LUNULA d.o.o. PULA, OIB 20428546054, Jasne Crnobori 101, 52100 Pula</izvorni_sadrzaj>
    <derivirana_varijabla naziv="DomainObject.Predmet.ProtustrankaIDrugiAdressOIB_1">LUNULA d.o.o. PULA, OIB 20428546054, Jasne Crnobori 101,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LUNULA d.o.o. PULA</item>
    </izvorni_sadrzaj>
    <derivirana_varijabla naziv="DomainObject.Predmet.SudioniciListNaziv_1">
      <item>FINANCIJSKA AGENCIJA, RC RIJEKA, PODRUŽNICA PULA, PULA</item>
      <item>LUNULA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LUNULA d.o.o. PULA, OIB 20428546054, Jasne Crnobori 101,52100 Pula</item>
    </izvorni_sadrzaj>
    <derivirana_varijabla naziv="DomainObject.Predmet.SudioniciListAdressOIB_1">
      <item>FINANCIJSKA AGENCIJA, RC RIJEKA, PODRUŽNICA PULA, PULA, OIB 85821130368, Giardini 5,52100 Pula</item>
      <item>LUNULA d.o.o. PULA, OIB 20428546054, Jasne Crnobori 101,52100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20428546054</item>
    </izvorni_sadrzaj>
    <derivirana_varijabla naziv="DomainObject.Predmet.SudioniciListNazivOIB_1">
      <item>, OIB 85821130368</item>
      <item>, OIB 20428546054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73BFA-BD92-4D08-BD4B-294B36B64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2522</properties:Characters>
  <properties:Lines>88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2016-11-23T07:45:00Z</dcterms:created>
  <dc:creator>mkocijan</dc:creator>
  <cp:lastModifiedBy>Sanja Ban</cp:lastModifiedBy>
  <cp:lastPrinted>2016-11-23T11:29:00Z</cp:lastPrinted>
  <dcterms:modified xmlns:xsi="http://www.w3.org/2001/XMLSchema-instance" xsi:type="dcterms:W3CDTF">2016-11-23T11:31:00Z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