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7b7a" w14:paraId="63c7b7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2044F4">
        <w:t>783</w:t>
      </w:r>
      <w:r w:rsidR="002E2049">
        <w:t>/</w:t>
      </w:r>
      <w:r w:rsidR="000E76C9">
        <w:t>16</w:t>
      </w:r>
      <w:r w:rsidR="002E2049">
        <w:t>-</w:t>
      </w:r>
      <w:r w:rsidR="002044F4">
        <w:t>26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2044F4">
        <w:rPr>
          <w:color w:val="000000"/>
        </w:rPr>
        <w:t xml:space="preserve">RH POREZNA UPRAVA zastupani po ŽDO Osijek </w:t>
      </w:r>
      <w:r w:rsidR="000E06CF">
        <w:t xml:space="preserve">za otvaranje stečajnog postupka nad dužnikom </w:t>
      </w:r>
      <w:r w:rsidR="002044F4">
        <w:rPr>
          <w:color w:val="000000"/>
        </w:rPr>
        <w:t>DUNAV OIL društvo s ograničenom odgovornošću za proizvodnju i usluge Dalj, Paradžika bb, OIB 95211415846, MBS 030121867</w:t>
      </w:r>
      <w:r w:rsidR="00C803CD" w:rsidRPr="00A17398">
        <w:rPr>
          <w:b/>
        </w:rPr>
        <w:t>,</w:t>
      </w:r>
      <w:r w:rsidR="00C803CD">
        <w:t xml:space="preserve"> </w:t>
      </w:r>
      <w:r w:rsidR="00951975">
        <w:t xml:space="preserve">dana </w:t>
      </w:r>
      <w:r w:rsidR="002044F4">
        <w:t>01</w:t>
      </w:r>
      <w:r w:rsidR="00951975">
        <w:t xml:space="preserve">. </w:t>
      </w:r>
      <w:r w:rsidR="002044F4">
        <w:t>rujna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044F4">
        <w:t>Matej Bojić, Zagreb, Cernička 56, OIB: 74292385800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2044F4">
        <w:t>5</w:t>
      </w:r>
      <w:r w:rsidR="00C803CD" w:rsidRPr="000E76C9">
        <w:t>.</w:t>
      </w:r>
      <w:r w:rsidR="002044F4">
        <w:t>0</w:t>
      </w:r>
      <w:r w:rsidR="007B51F8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044F4">
        <w:t>783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044F4">
        <w:t>Matej Bojić, Zagreb, Cernička 56, OIB: 74292385800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2044F4">
        <w:t>5</w:t>
      </w:r>
      <w:r w:rsidR="009779B7" w:rsidRPr="00853B55">
        <w:t>.</w:t>
      </w:r>
      <w:r w:rsidR="002044F4">
        <w:t>0</w:t>
      </w:r>
      <w:r w:rsidRPr="00853B55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044F4">
        <w:t>783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044F4">
        <w:t>Matej Bojić, Zagreb, Cernička 56, OIB: 74292385800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044F4">
        <w:t>Matej Bojić, Zagreb, Cernička 56, OIB: 74292385800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2044F4">
        <w:t>783</w:t>
      </w:r>
      <w:r w:rsidR="00853B55">
        <w:t>/16-</w:t>
      </w:r>
      <w:r w:rsidR="002044F4">
        <w:t>26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2044F4">
        <w:rPr>
          <w:color w:val="000000"/>
        </w:rPr>
        <w:t xml:space="preserve">RH POREZNA UPRAVA zastupani po ŽDO Osijek </w:t>
      </w:r>
      <w:r w:rsidRPr="00C119CF">
        <w:rPr>
          <w:bCs/>
        </w:rPr>
        <w:t xml:space="preserve">je dana </w:t>
      </w:r>
      <w:r w:rsidR="002044F4">
        <w:rPr>
          <w:bCs/>
        </w:rPr>
        <w:t>09</w:t>
      </w:r>
      <w:r w:rsidRPr="00C119CF">
        <w:rPr>
          <w:bCs/>
        </w:rPr>
        <w:t xml:space="preserve">. </w:t>
      </w:r>
      <w:r w:rsidR="002044F4">
        <w:rPr>
          <w:bCs/>
        </w:rPr>
        <w:t>veljače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2044F4">
        <w:rPr>
          <w:color w:val="000000"/>
        </w:rPr>
        <w:t>DUNAV OIL društvo s ograničenom odgovornošću za proizvodnju i usluge Dalj, Paradžika bb, OIB 95211415846, MBS 030121867</w:t>
      </w:r>
      <w:r w:rsidRPr="00C119CF">
        <w:rPr>
          <w:bCs/>
        </w:rPr>
        <w:t>,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2044F4">
        <w:rPr>
          <w:bCs/>
        </w:rPr>
        <w:t>783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2044F4">
        <w:rPr>
          <w:bCs/>
        </w:rPr>
        <w:t>29</w:t>
      </w:r>
      <w:r w:rsidRPr="00C119CF">
        <w:rPr>
          <w:bCs/>
        </w:rPr>
        <w:t xml:space="preserve">. </w:t>
      </w:r>
      <w:r w:rsidR="002044F4">
        <w:rPr>
          <w:bCs/>
        </w:rPr>
        <w:t>travnja</w:t>
      </w:r>
      <w:r w:rsidRPr="00C119CF">
        <w:rPr>
          <w:bCs/>
        </w:rPr>
        <w:t xml:space="preserve"> 201</w:t>
      </w:r>
      <w:r w:rsidR="002044F4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2044F4">
        <w:t>Matej Bojić, Zagreb, Cernička 56, OIB: 74292385800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2044F4">
        <w:rPr>
          <w:bCs/>
        </w:rPr>
        <w:t>5.0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2044F4">
        <w:rPr>
          <w:bCs/>
        </w:rPr>
        <w:t>783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2044F4">
        <w:rPr>
          <w:bCs/>
        </w:rPr>
        <w:t>29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2044F4">
        <w:rPr>
          <w:bCs/>
        </w:rPr>
        <w:t xml:space="preserve">travnja </w:t>
      </w:r>
      <w:r w:rsidRPr="00C119CF">
        <w:rPr>
          <w:bCs/>
        </w:rPr>
        <w:t>201</w:t>
      </w:r>
      <w:r w:rsidR="002044F4">
        <w:rPr>
          <w:bCs/>
        </w:rPr>
        <w:t>6</w:t>
      </w:r>
      <w:r w:rsidRPr="00C119CF">
        <w:rPr>
          <w:bCs/>
        </w:rPr>
        <w:t xml:space="preserve">. g. osoba ovlaštena za zastupanje </w:t>
      </w:r>
      <w:r w:rsidR="002044F4">
        <w:t>Matej Bojić, Zagreb, Cernička 56, OIB: 74292385800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2044F4">
        <w:rPr>
          <w:bCs/>
        </w:rPr>
        <w:t>02</w:t>
      </w:r>
      <w:r w:rsidRPr="00C119CF">
        <w:rPr>
          <w:bCs/>
        </w:rPr>
        <w:t xml:space="preserve">. </w:t>
      </w:r>
      <w:r w:rsidR="002044F4">
        <w:rPr>
          <w:bCs/>
        </w:rPr>
        <w:t>svibnja</w:t>
      </w:r>
      <w:r w:rsidRPr="00C119CF">
        <w:rPr>
          <w:bCs/>
        </w:rPr>
        <w:t xml:space="preserve"> 201</w:t>
      </w:r>
      <w:r w:rsidR="002044F4">
        <w:rPr>
          <w:bCs/>
        </w:rPr>
        <w:t xml:space="preserve">6. godine objavom na e-oglasna ploča sudova </w:t>
      </w:r>
      <w:r w:rsidRPr="00C119CF">
        <w:rPr>
          <w:bCs/>
        </w:rPr>
        <w:t>te kako u ostavljenom roku nije postupio po pozivu suda, niti uplatio 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dostavio dokaz o izvršenim uplatama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044F4">
        <w:t>01</w:t>
      </w:r>
      <w:r w:rsidR="000E06CF">
        <w:t xml:space="preserve">. </w:t>
      </w:r>
      <w:r w:rsidR="002044F4">
        <w:t>rujna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2044F4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2044F4">
        <w:t>Matej Bojić, Zagreb, Cernička 56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7B51F8" w:rsidP="007E6D1A" w:rsidR="007E6D1A">
      <w:pPr>
        <w:numPr>
          <w:ilvl w:val="0"/>
          <w:numId w:val="11"/>
        </w:numPr>
      </w:pPr>
      <w:r>
        <w:t>1</w:t>
      </w:r>
      <w:r w:rsidR="007532AC">
        <w:t>/</w:t>
      </w:r>
      <w:r w:rsidR="005B42F5">
        <w:t>10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4F2" w:rsidP="00C06AA6" w:rsidR="00DF74F2">
      <w:r>
        <w:separator/>
      </w:r>
    </w:p>
  </w:endnote>
  <w:endnote w:id="0" w:type="continuationSeparator">
    <w:p w:rsidRDefault="00DF74F2" w:rsidP="00C06AA6" w:rsidR="00DF7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4F2" w:rsidP="00C06AA6" w:rsidR="00DF74F2">
      <w:r>
        <w:separator/>
      </w:r>
    </w:p>
  </w:footnote>
  <w:footnote w:id="0" w:type="continuationSeparator">
    <w:p w:rsidRDefault="00DF74F2" w:rsidP="00C06AA6" w:rsidR="00DF7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2C9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2C92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DF74F2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C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2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C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2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rj. Tt-16/7537-2</izvorni_sadrzaj>
    <derivirana_varijabla naziv="DomainObject.Predmet.PrimjedbaSuca_1">subjekt brisan rj. Tt-16/7537-2</derivirana_varijabla>
  </DomainObject.Predmet.PrimjedbaSuca>
  <DomainObject.Predmet.ProtustrankaFormated>
    <izvorni_sadrzaj>  DUNAV OIL društvo s ograničenom odgovornošću za proizvodnju i usluge</izvorni_sadrzaj>
    <derivirana_varijabla naziv="DomainObject.Predmet.ProtustrankaFormated_1">  DUNAV OIL društvo s ograničenom odgovornošću za proizvodnju i usluge</derivirana_varijabla>
  </DomainObject.Predmet.ProtustrankaFormated>
  <DomainObject.Predmet.ProtustrankaFormatedOIB>
    <izvorni_sadrzaj>  DUNAV OIL društvo s ograničenom odgovornošću za proizvodnju i usluge, OIB 95211415846</izvorni_sadrzaj>
    <derivirana_varijabla naziv="DomainObject.Predmet.ProtustrankaFormatedOIB_1">  DUNAV OIL društvo s ograničenom odgovornošću za proizvodnju i usluge, OIB 95211415846</derivirana_varijabla>
  </DomainObject.Predmet.ProtustrankaFormatedOIB>
  <DomainObject.Predmet.ProtustrankaFormatedWithAdress>
    <izvorni_sadrzaj> DUNAV OIL društvo s ograničenom odgovornošću za proizvodnju i usluge, Paradžika bb, 31226 Dalj</izvorni_sadrzaj>
    <derivirana_varijabla naziv="DomainObject.Predmet.ProtustrankaFormatedWithAdress_1"> DUNAV OIL društvo s ograničenom odgovornošću za proizvodnju i usluge, Paradžika bb, 31226 Dalj</derivirana_varijabla>
  </DomainObject.Predmet.ProtustrankaFormatedWithAdress>
  <DomainObject.Predmet.ProtustrankaFormatedWithAdressOIB>
    <izvorni_sadrzaj> DUNAV OIL društvo s ograničenom odgovornošću za proizvodnju i usluge, OIB 95211415846, Paradžika bb, 31226 Dalj</izvorni_sadrzaj>
    <derivirana_varijabla naziv="DomainObject.Predmet.ProtustrankaFormatedWithAdressOIB_1"> DUNAV OIL društvo s ograničenom odgovornošću za proizvodnju i usluge, OIB 95211415846, Paradžika bb, 31226 Dalj</derivirana_varijabla>
  </DomainObject.Predmet.ProtustrankaFormatedWithAdressOIB>
  <DomainObject.Predmet.ProtustrankaWithAdress>
    <izvorni_sadrzaj>DUNAV OIL društvo s ograničenom odgovornošću za proizvodnju i usluge Paradžika bb, 31226 Dalj</izvorni_sadrzaj>
    <derivirana_varijabla naziv="DomainObject.Predmet.ProtustrankaWithAdress_1">DUNAV OIL društvo s ograničenom odgovornošću za proizvodnju i usluge Paradžika bb, 31226 Dalj</derivirana_varijabla>
  </DomainObject.Predmet.ProtustrankaWithAdress>
  <DomainObject.Predmet.ProtustrankaWithAdressOIB>
    <izvorni_sadrzaj>DUNAV OIL društvo s ograničenom odgovornošću za proizvodnju i usluge, OIB 95211415846, Paradžika bb, 31226 Dalj</izvorni_sadrzaj>
    <derivirana_varijabla naziv="DomainObject.Predmet.ProtustrankaWithAdressOIB_1">DUNAV OIL društvo s ograničenom odgovornošću za proizvodnju i usluge, OIB 95211415846, Paradžika bb, 31226 Dalj</derivirana_varijabla>
  </DomainObject.Predmet.ProtustrankaWithAdressOIB>
  <DomainObject.Predmet.ProtustrankaNazivFormated>
    <izvorni_sadrzaj>DUNAV OIL društvo s ograničenom odgovornošću za proizvodnju i usluge</izvorni_sadrzaj>
    <derivirana_varijabla naziv="DomainObject.Predmet.ProtustrankaNazivFormated_1">DUNAV OIL društvo s ograničenom odgovornošću za proizvodnju i usluge</derivirana_varijabla>
  </DomainObject.Predmet.ProtustrankaNazivFormated>
  <DomainObject.Predmet.ProtustrankaNazivFormatedOIB>
    <izvorni_sadrzaj>DUNAV OIL društvo s ograničenom odgovornošću za proizvodnju i usluge, OIB 95211415846</izvorni_sadrzaj>
    <derivirana_varijabla naziv="DomainObject.Predmet.ProtustrankaNazivFormatedOIB_1">DUNAV OIL društvo s ograničenom odgovornošću za proizvodnju i usluge, OIB 95211415846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DUNAV OIL društvo s ograničenom odgovornošću za proizvodnju i usluge</item>
    </izvorni_sadrzaj>
    <derivirana_varijabla naziv="DomainObject.Predmet.ProtuStrankaListFormated_1">
      <item>DUNAV OIL društvo s ograničenom odgovornošću za proizvodnju i usluge</item>
    </derivirana_varijabla>
  </DomainObject.Predmet.ProtuStrankaListFormated>
  <DomainObject.Predmet.ProtuStrankaListFormatedOIB>
    <izvorni_sadrzaj>
      <item>DUNAV OIL društvo s ograničenom odgovornošću za proizvodnju i usluge, OIB 95211415846</item>
    </izvorni_sadrzaj>
    <derivirana_varijabla naziv="DomainObject.Predmet.ProtuStrankaListFormatedOIB_1">
      <item>DUNAV OIL društvo s ograničenom odgovornošću za proizvodnju i usluge, OIB 95211415846</item>
    </derivirana_varijabla>
  </DomainObject.Predmet.ProtuStrankaListFormatedOIB>
  <DomainObject.Predmet.ProtuStrankaListFormatedWithAdress>
    <izvorni_sadrzaj>
      <item>DUNAV OIL društvo s ograničenom odgovornošću za proizvodnju i usluge, Paradžika bb, 31226 Dalj</item>
    </izvorni_sadrzaj>
    <derivirana_varijabla naziv="DomainObject.Predmet.ProtuStrankaListFormatedWithAdress_1">
      <item>DUNAV OIL društvo s ograničenom odgovornošću za proizvodnju i usluge, Paradžika bb, 31226 Dalj</item>
    </derivirana_varijabla>
  </DomainObject.Predmet.ProtuStrankaListFormatedWithAdress>
  <DomainObject.Predmet.ProtuStrankaListFormatedWithAdressOIB>
    <izvorni_sadrzaj>
      <item>DUNAV OIL društvo s ograničenom odgovornošću za proizvodnju i usluge, OIB 95211415846, Paradžika bb, 31226 Dalj</item>
    </izvorni_sadrzaj>
    <derivirana_varijabla naziv="DomainObject.Predmet.ProtuStrankaListFormatedWithAdressOIB_1">
      <item>DUNAV OIL društvo s ograničenom odgovornošću za proizvodnju i usluge, OIB 95211415846, Paradžika bb, 31226 Dalj</item>
    </derivirana_varijabla>
  </DomainObject.Predmet.ProtuStrankaListFormatedWithAdressOIB>
  <DomainObject.Predmet.ProtuStrankaListNazivFormated>
    <izvorni_sadrzaj>
      <item>DUNAV OIL društvo s ograničenom odgovornošću za proizvodnju i usluge</item>
    </izvorni_sadrzaj>
    <derivirana_varijabla naziv="DomainObject.Predmet.ProtuStrankaListNazivFormated_1">
      <item>DUNAV OIL društvo s ograničenom odgovornošću za proizvodnju i usluge</item>
    </derivirana_varijabla>
  </DomainObject.Predmet.ProtuStrankaListNazivFormated>
  <DomainObject.Predmet.ProtuStrankaListNazivFormatedOIB>
    <izvorni_sadrzaj>
      <item>DUNAV OIL društvo s ograničenom odgovornošću za proizvodnju i usluge, OIB 95211415846</item>
    </izvorni_sadrzaj>
    <derivirana_varijabla naziv="DomainObject.Predmet.ProtuStrankaListNazivFormatedOIB_1">
      <item>DUNAV OIL društvo s ograničenom odgovornošću za proizvodnju i usluge, OIB 95211415846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DUNAV OIL društvo s ograničenom odgovornošću za proizvodnju i usluge</izvorni_sadrzaj>
    <derivirana_varijabla naziv="DomainObject.Predmet.ProtustrankaIDrugi_1">DUNAV OIL društvo s ograničenom odgovornošću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DUNAV OIL društvo s ograničenom odgovornošću za proizvodnju i usluge, OIB 95211415846, Paradžika bb, 31226 Dalj</izvorni_sadrzaj>
    <derivirana_varijabla naziv="DomainObject.Predmet.ProtustrankaIDrugiAdressOIB_1">DUNAV OIL društvo s ograničenom odgovornošću za proizvodnju i usluge, OIB 95211415846, Paradžika bb,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19. rujna 2016.</izvorni_sadrzaj>
    <derivirana_varijabla naziv="DomainObject.Predmet.OdlukaRjesenje.DatumPravomocnosti_1">19. rujna 2016.</derivirana_varijabla>
  </DomainObject.Predmet.OdlukaRjesenje.DatumPravomocnosti>
  <DomainObject.Predmet.OdlukaRjesenje.Oznaka>
    <izvorni_sadrzaj>St-783/2016-18</izvorni_sadrzaj>
    <derivirana_varijabla naziv="DomainObject.Predmet.OdlukaRjesenje.Oznaka_1">St-783/2016-18</derivirana_varijabla>
  </DomainObject.Predmet.OdlukaRjesenje.Oznaka>
  <DomainObject.Predmet.SudioniciListNaziv>
    <izvorni_sadrzaj>
      <item>DUNAV OIL društvo s ograničenom odgovornošću za proizvodnju i usluge</item>
      <item>RH MINISTARSTVO FINANCIJA</item>
      <item>ŽDO U OSIJEKU</item>
    </izvorni_sadrzaj>
    <derivirana_varijabla naziv="DomainObject.Predmet.SudioniciListNaziv_1">
      <item>DUNAV OIL društvo s ograničenom odgovornošću za proizvodnju i usluge</item>
      <item>RH MINISTARSTVO FINANCIJA</item>
      <item>ŽDO U OSIJEKU</item>
    </derivirana_varijabla>
  </DomainObject.Predmet.SudioniciListNaziv>
  <DomainObject.Predmet.SudioniciListAdressOIB>
    <izvorni_sadrzaj>
      <item>DUNAV OIL društvo s ograničenom odgovornošću za proizvodnju i usluge, OIB 95211415846, Paradžika bb,31226 Dalj</item>
      <item>RH MINISTARSTVO FINANCIJA, OIB 52634238587</item>
      <item>ŽDO U OSIJEKU</item>
    </izvorni_sadrzaj>
    <derivirana_varijabla naziv="DomainObject.Predmet.SudioniciListAdressOIB_1">
      <item>DUNAV OIL društvo s ograničenom odgovornošću za proizvodnju i usluge, OIB 95211415846, Paradžika bb,31226 Dalj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95211415846</item>
      <item>, OIB 52634238587</item>
      <item>, OIB null</item>
    </izvorni_sadrzaj>
    <derivirana_varijabla naziv="DomainObject.Predmet.SudioniciListNazivOIB_1">
      <item>, OIB 95211415846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74E94-3002-4901-8B53-18201E84D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3144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2017-09-01T07:51:00Z</dcterms:created>
  <dc:creator>Korisnik</dc:creator>
  <cp:lastModifiedBy>Snježana Markotić Jurić</cp:lastModifiedBy>
  <cp:lastPrinted>2017-09-01T07:51:00Z</cp:lastPrinted>
  <dcterms:modified xmlns:xsi="http://www.w3.org/2001/XMLSchema-instance" xsi:type="dcterms:W3CDTF">2017-09-01T07:52:00Z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