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a9c7" w14:paraId="5e4a9c7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r w:rsidR="0052762E" w:rsidRPr="0052762E">
        <w:rPr>
          <w:rFonts w:hAnsi="Times New Roman" w:ascii="Times New Roman"/>
          <w:lang w:val="hr-HR"/>
        </w:rPr>
        <w:t xml:space="preserve">MI-VI AUTO d.o.o. za trgovinu i usluge u stečaju, Sesvete (Grad Zagreb), </w:t>
      </w:r>
      <w:proofErr w:type="spellStart"/>
      <w:r w:rsidR="0052762E" w:rsidRPr="0052762E">
        <w:rPr>
          <w:rFonts w:hAnsi="Times New Roman" w:ascii="Times New Roman"/>
          <w:lang w:val="hr-HR"/>
        </w:rPr>
        <w:t>Popovec</w:t>
      </w:r>
      <w:proofErr w:type="spellEnd"/>
      <w:r w:rsidR="0052762E" w:rsidRPr="0052762E">
        <w:rPr>
          <w:rFonts w:hAnsi="Times New Roman" w:ascii="Times New Roman"/>
          <w:lang w:val="hr-HR"/>
        </w:rPr>
        <w:t>, V</w:t>
      </w:r>
      <w:r w:rsidR="0052762E">
        <w:rPr>
          <w:rFonts w:hAnsi="Times New Roman" w:ascii="Times New Roman"/>
          <w:lang w:val="hr-HR"/>
        </w:rPr>
        <w:t xml:space="preserve">araždinska </w:t>
      </w:r>
      <w:proofErr w:type="spellStart"/>
      <w:r w:rsidR="0052762E">
        <w:rPr>
          <w:rFonts w:hAnsi="Times New Roman" w:ascii="Times New Roman"/>
          <w:lang w:val="hr-HR"/>
        </w:rPr>
        <w:t>29</w:t>
      </w:r>
      <w:proofErr w:type="spellEnd"/>
      <w:r w:rsidR="0052762E">
        <w:rPr>
          <w:rFonts w:hAnsi="Times New Roman" w:ascii="Times New Roman"/>
          <w:lang w:val="hr-HR"/>
        </w:rPr>
        <w:t xml:space="preserve">, </w:t>
      </w:r>
      <w:proofErr w:type="spellStart"/>
      <w:r w:rsidR="0052762E">
        <w:rPr>
          <w:rFonts w:hAnsi="Times New Roman" w:ascii="Times New Roman"/>
          <w:lang w:val="hr-HR"/>
        </w:rPr>
        <w:t>OIB</w:t>
      </w:r>
      <w:proofErr w:type="spellEnd"/>
      <w:r w:rsidR="0052762E">
        <w:rPr>
          <w:rFonts w:hAnsi="Times New Roman" w:ascii="Times New Roman"/>
          <w:lang w:val="hr-HR"/>
        </w:rPr>
        <w:t xml:space="preserve">: </w:t>
      </w:r>
      <w:proofErr w:type="spellStart"/>
      <w:r w:rsidR="0052762E">
        <w:rPr>
          <w:rFonts w:hAnsi="Times New Roman" w:ascii="Times New Roman"/>
          <w:lang w:val="hr-HR"/>
        </w:rPr>
        <w:t>79937807440</w:t>
      </w:r>
      <w:proofErr w:type="spellEnd"/>
      <w:r w:rsidR="006B49DA">
        <w:rPr>
          <w:rFonts w:hAnsi="Times New Roman" w:ascii="Times New Roman"/>
          <w:lang w:val="hr-HR"/>
        </w:rPr>
        <w:t xml:space="preserve">, </w:t>
      </w:r>
      <w:r w:rsidR="0052762E">
        <w:rPr>
          <w:rFonts w:hAnsi="Times New Roman" w:ascii="Times New Roman"/>
          <w:lang w:val="hr-HR"/>
        </w:rPr>
        <w:t xml:space="preserve">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2762E">
        <w:rPr>
          <w:rFonts w:hAnsi="Times New Roman" w:ascii="Times New Roman"/>
          <w:szCs w:val="24"/>
          <w:lang w:val="hr-HR"/>
        </w:rPr>
        <w:t>12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52762E">
        <w:rPr>
          <w:rFonts w:hAnsi="Times New Roman" w:ascii="Times New Roman"/>
          <w:szCs w:val="24"/>
          <w:lang w:val="hr-HR"/>
        </w:rPr>
        <w:t>travnja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52762E" w:rsidP="00C216E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Stečajnoj upraviteljici</w:t>
      </w:r>
      <w:r w:rsidR="00E44360" w:rsidRPr="00A117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ANTONIJA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GALIĆ</w:t>
      </w:r>
      <w:proofErr w:type="spellEnd"/>
      <w:r>
        <w:rPr>
          <w:rFonts w:hAnsi="Times New Roman" w:ascii="Times New Roman"/>
          <w:szCs w:val="24"/>
          <w:lang w:val="hr-HR"/>
        </w:rPr>
        <w:t xml:space="preserve">,  Zagreb, Bobovačka </w:t>
      </w:r>
      <w:proofErr w:type="spellStart"/>
      <w:r>
        <w:rPr>
          <w:rFonts w:hAnsi="Times New Roman" w:ascii="Times New Roman"/>
          <w:szCs w:val="24"/>
          <w:lang w:val="hr-HR"/>
        </w:rPr>
        <w:t>1a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64334764434</w:t>
      </w:r>
      <w:proofErr w:type="spellEnd"/>
      <w:r w:rsidR="006B49DA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r w:rsidRPr="0052762E">
        <w:rPr>
          <w:rFonts w:hAnsi="Times New Roman" w:ascii="Times New Roman"/>
          <w:lang w:val="hr-HR"/>
        </w:rPr>
        <w:t xml:space="preserve">MI-VI AUTO d.o.o. za trgovinu i usluge u stečaju, Sesvete (Grad Zagreb), </w:t>
      </w:r>
      <w:proofErr w:type="spellStart"/>
      <w:r w:rsidRPr="0052762E">
        <w:rPr>
          <w:rFonts w:hAnsi="Times New Roman" w:ascii="Times New Roman"/>
          <w:lang w:val="hr-HR"/>
        </w:rPr>
        <w:t>Popovec</w:t>
      </w:r>
      <w:proofErr w:type="spellEnd"/>
      <w:r w:rsidRPr="0052762E">
        <w:rPr>
          <w:rFonts w:hAnsi="Times New Roman" w:ascii="Times New Roman"/>
          <w:lang w:val="hr-HR"/>
        </w:rPr>
        <w:t>, V</w:t>
      </w:r>
      <w:r>
        <w:rPr>
          <w:rFonts w:hAnsi="Times New Roman" w:ascii="Times New Roman"/>
          <w:lang w:val="hr-HR"/>
        </w:rPr>
        <w:t xml:space="preserve">araždinska </w:t>
      </w:r>
      <w:proofErr w:type="spellStart"/>
      <w:r>
        <w:rPr>
          <w:rFonts w:hAnsi="Times New Roman" w:ascii="Times New Roman"/>
          <w:lang w:val="hr-HR"/>
        </w:rPr>
        <w:t>29</w:t>
      </w:r>
      <w:proofErr w:type="spellEnd"/>
      <w:r>
        <w:rPr>
          <w:rFonts w:hAnsi="Times New Roman" w:ascii="Times New Roman"/>
          <w:lang w:val="hr-HR"/>
        </w:rPr>
        <w:t xml:space="preserve">, </w:t>
      </w:r>
      <w:proofErr w:type="spellStart"/>
      <w:r>
        <w:rPr>
          <w:rFonts w:hAnsi="Times New Roman" w:ascii="Times New Roman"/>
          <w:lang w:val="hr-HR"/>
        </w:rPr>
        <w:t>OIB</w:t>
      </w:r>
      <w:proofErr w:type="spellEnd"/>
      <w:r>
        <w:rPr>
          <w:rFonts w:hAnsi="Times New Roman" w:ascii="Times New Roman"/>
          <w:lang w:val="hr-HR"/>
        </w:rPr>
        <w:t xml:space="preserve">: </w:t>
      </w:r>
      <w:proofErr w:type="spellStart"/>
      <w:r>
        <w:rPr>
          <w:rFonts w:hAnsi="Times New Roman" w:ascii="Times New Roman"/>
          <w:lang w:val="hr-HR"/>
        </w:rPr>
        <w:t>79937807440</w:t>
      </w:r>
      <w:proofErr w:type="spellEnd"/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>
        <w:rPr>
          <w:rFonts w:hAnsi="Times New Roman" w:ascii="Times New Roman"/>
          <w:szCs w:val="24"/>
          <w:u w:val="single"/>
          <w:lang w:val="hr-HR"/>
        </w:rPr>
        <w:t>88.088</w:t>
      </w:r>
      <w:proofErr w:type="spellEnd"/>
      <w:r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421577">
        <w:rPr>
          <w:rFonts w:hAnsi="Times New Roman" w:ascii="Times New Roman"/>
          <w:szCs w:val="24"/>
          <w:u w:val="single"/>
          <w:lang w:val="hr-HR"/>
        </w:rPr>
        <w:t xml:space="preserve"> kn bruto.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F12954" w:rsidRPr="00F12954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7E6A40" w:rsidRPr="007E6A40">
        <w:rPr>
          <w:rFonts w:hAnsi="Times New Roman" w:ascii="Times New Roman"/>
          <w:szCs w:val="24"/>
          <w:lang w:val="hr-HR"/>
        </w:rPr>
        <w:t xml:space="preserve"> unovčena je st</w:t>
      </w:r>
      <w:r w:rsidR="00C216E8">
        <w:rPr>
          <w:rFonts w:hAnsi="Times New Roman" w:ascii="Times New Roman"/>
          <w:szCs w:val="24"/>
          <w:lang w:val="hr-HR"/>
        </w:rPr>
        <w:t xml:space="preserve">ečajna masa stečajnog dužnika u vrijednosti od </w:t>
      </w:r>
      <w:proofErr w:type="spellStart"/>
      <w:r w:rsidR="0052762E">
        <w:rPr>
          <w:rFonts w:hAnsi="Times New Roman" w:ascii="Times New Roman"/>
          <w:szCs w:val="24"/>
          <w:lang w:val="hr-HR"/>
        </w:rPr>
        <w:t>851.100</w:t>
      </w:r>
      <w:proofErr w:type="spellEnd"/>
      <w:r w:rsidR="0052762E">
        <w:rPr>
          <w:rFonts w:hAnsi="Times New Roman" w:ascii="Times New Roman"/>
          <w:szCs w:val="24"/>
          <w:lang w:val="hr-HR"/>
        </w:rPr>
        <w:t>,</w:t>
      </w:r>
      <w:proofErr w:type="spellStart"/>
      <w:r w:rsidR="0052762E">
        <w:rPr>
          <w:rFonts w:hAnsi="Times New Roman" w:ascii="Times New Roman"/>
          <w:szCs w:val="24"/>
          <w:lang w:val="hr-HR"/>
        </w:rPr>
        <w:t>00</w:t>
      </w:r>
      <w:proofErr w:type="spellEnd"/>
      <w:r w:rsidR="00C216E8">
        <w:rPr>
          <w:rFonts w:hAnsi="Times New Roman" w:ascii="Times New Roman"/>
          <w:szCs w:val="24"/>
          <w:lang w:val="hr-HR"/>
        </w:rPr>
        <w:t xml:space="preserve"> kn</w:t>
      </w:r>
      <w:r w:rsidR="00B15080">
        <w:rPr>
          <w:rFonts w:hAnsi="Times New Roman" w:ascii="Times New Roman"/>
          <w:szCs w:val="24"/>
          <w:lang w:val="hr-HR"/>
        </w:rPr>
        <w:t>,</w:t>
      </w:r>
      <w:r w:rsidR="00C216E8">
        <w:rPr>
          <w:rFonts w:hAnsi="Times New Roman" w:ascii="Times New Roman"/>
          <w:szCs w:val="24"/>
          <w:lang w:val="hr-HR"/>
        </w:rPr>
        <w:t xml:space="preserve"> temeljem čega stečajni upravitelj ima pravo na nagradu u iznosu kako je to navedeno u izreci ovog rješenja, sukladno odredbi čl. </w:t>
      </w:r>
      <w:r w:rsidR="00B15080">
        <w:rPr>
          <w:rFonts w:hAnsi="Times New Roman" w:ascii="Times New Roman"/>
          <w:szCs w:val="24"/>
          <w:lang w:val="hr-HR"/>
        </w:rPr>
        <w:t xml:space="preserve">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7E6A40">
        <w:rPr>
          <w:rFonts w:hAnsi="Times New Roman" w:ascii="Times New Roman"/>
          <w:szCs w:val="24"/>
          <w:lang w:val="hr-HR"/>
        </w:rPr>
        <w:t>Uredbu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</w:t>
      </w:r>
      <w:proofErr w:type="spellStart"/>
      <w:r w:rsidR="00F12954">
        <w:rPr>
          <w:rFonts w:hAnsi="Times New Roman" w:ascii="Times New Roman"/>
          <w:szCs w:val="24"/>
          <w:lang w:val="hr-HR"/>
        </w:rPr>
        <w:t>105</w:t>
      </w:r>
      <w:proofErr w:type="spellEnd"/>
      <w:r w:rsid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>
        <w:rPr>
          <w:rFonts w:hAnsi="Times New Roman" w:ascii="Times New Roman"/>
          <w:szCs w:val="24"/>
          <w:lang w:val="hr-HR"/>
        </w:rPr>
        <w:t xml:space="preserve">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71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).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2762E">
        <w:rPr>
          <w:rFonts w:hAnsi="Times New Roman" w:ascii="Times New Roman"/>
          <w:szCs w:val="24"/>
          <w:lang w:val="hr-HR"/>
        </w:rPr>
        <w:t>12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52762E">
        <w:rPr>
          <w:rFonts w:hAnsi="Times New Roman" w:ascii="Times New Roman"/>
          <w:szCs w:val="24"/>
          <w:lang w:val="hr-HR"/>
        </w:rPr>
        <w:t>travnja</w:t>
      </w:r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C662CE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662CE" w:rsidP="00324504" w:rsidR="00C662C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662CE" w:rsidP="00324504" w:rsidR="00C662C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746943" w:rsidP="00C662CE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52762E">
      <w:rPr>
        <w:rFonts w:hAnsi="Times New Roman" w:ascii="Times New Roman"/>
        <w:lang w:val="hr-HR"/>
      </w:rPr>
      <w:t>478</w:t>
    </w:r>
    <w:proofErr w:type="spellEnd"/>
    <w:r w:rsidR="0052762E">
      <w:rPr>
        <w:rFonts w:hAnsi="Times New Roman" w:ascii="Times New Roman"/>
        <w:lang w:val="hr-HR"/>
      </w:rPr>
      <w:t>/</w:t>
    </w:r>
    <w:proofErr w:type="spellStart"/>
    <w:r w:rsidR="0052762E">
      <w:rPr>
        <w:rFonts w:hAnsi="Times New Roman" w:ascii="Times New Roman"/>
        <w:lang w:val="hr-HR"/>
      </w:rPr>
      <w:t>11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921CF"/>
    <w:rsid w:val="003C4EC3"/>
    <w:rsid w:val="00421577"/>
    <w:rsid w:val="004471F6"/>
    <w:rsid w:val="00452661"/>
    <w:rsid w:val="004A4BFC"/>
    <w:rsid w:val="004C7B81"/>
    <w:rsid w:val="00512069"/>
    <w:rsid w:val="0052762E"/>
    <w:rsid w:val="005C6E21"/>
    <w:rsid w:val="005D250C"/>
    <w:rsid w:val="00610FA9"/>
    <w:rsid w:val="0062094A"/>
    <w:rsid w:val="00630699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B36D7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C7905"/>
    <w:rsid w:val="00C06356"/>
    <w:rsid w:val="00C216E8"/>
    <w:rsid w:val="00C418F3"/>
    <w:rsid w:val="00C573E2"/>
    <w:rsid w:val="00C662CE"/>
    <w:rsid w:val="00C96788"/>
    <w:rsid w:val="00D1273B"/>
    <w:rsid w:val="00D621BD"/>
    <w:rsid w:val="00D750E5"/>
    <w:rsid w:val="00D92020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6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2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2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2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2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6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2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2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2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2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St-478/2011</izvorni_sadrzaj>
    <derivirana_varijabla naziv="DomainObject.Predmet.OznakaBroj_1">St-478/2011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MI-VI AUTO d.o.o. za trgovinu i usluge - u stečaju</izvorni_sadrzaj>
    <derivirana_varijabla naziv="DomainObject.Predmet.ProtustrankaFormated_1">  MI-VI AUTO d.o.o. za trgovinu i usluge - u stečaju</derivirana_varijabla>
  </DomainObject.Predmet.ProtustrankaFormated>
  <DomainObject.Predmet.ProtustrankaFormatedOIB>
    <izvorni_sadrzaj>  MI-VI AUTO d.o.o. za trgovinu i usluge - u stečaju, OIB 79937807440</izvorni_sadrzaj>
    <derivirana_varijabla naziv="DomainObject.Predmet.ProtustrankaFormatedOIB_1">  MI-VI AUTO d.o.o. za trgovinu i usluge - u stečaju, OIB 79937807440</derivirana_varijabla>
  </DomainObject.Predmet.ProtustrankaFormatedOIB>
  <DomainObject.Predmet.ProtustrankaFormatedWithAdress>
    <izvorni_sadrzaj> MI-VI AUTO d.o.o. za trgovinu i usluge - u stečaju, Popovec, Varaždinska 29, 10360 Sesvete</izvorni_sadrzaj>
    <derivirana_varijabla naziv="DomainObject.Predmet.ProtustrankaFormatedWithAdress_1"> MI-VI AUTO d.o.o. za trgovinu i usluge - u stečaju, Popovec, Varaždinska 29, 10360 Sesvete</derivirana_varijabla>
  </DomainObject.Predmet.ProtustrankaFormatedWithAdress>
  <DomainObject.Predmet.ProtustrankaFormatedWithAdressOIB>
    <izvorni_sadrzaj> MI-VI AUTO d.o.o. za trgovinu i usluge - u stečaju, OIB 79937807440, Popovec, Varaždinska 29, 10360 Sesvete</izvorni_sadrzaj>
    <derivirana_varijabla naziv="DomainObject.Predmet.ProtustrankaFormatedWithAdressOIB_1"> MI-VI AUTO d.o.o. za trgovinu i usluge - u stečaju, OIB 79937807440, Popovec, Varaždinska 29, 10360 Sesvete</derivirana_varijabla>
  </DomainObject.Predmet.ProtustrankaFormatedWithAdressOIB>
  <DomainObject.Predmet.ProtustrankaWithAdress>
    <izvorni_sadrzaj>MI-VI AUTO d.o.o. za trgovinu i usluge - u stečaju Popovec, Varaždinska 29, 10360 Sesvete</izvorni_sadrzaj>
    <derivirana_varijabla naziv="DomainObject.Predmet.ProtustrankaWithAdress_1">MI-VI AUTO d.o.o. za trgovinu i usluge - u stečaju Popovec, Varaždinska 29, 10360 Sesvete</derivirana_varijabla>
  </DomainObject.Predmet.ProtustrankaWithAdress>
  <DomainObject.Predmet.ProtustrankaWithAdressOIB>
    <izvorni_sadrzaj>MI-VI AUTO d.o.o. za trgovinu i usluge - u stečaju, OIB 79937807440, Popovec, Varaždinska 29, 10360 Sesvete</izvorni_sadrzaj>
    <derivirana_varijabla naziv="DomainObject.Predmet.ProtustrankaWithAdressOIB_1">MI-VI AUTO d.o.o. za trgovinu i usluge - u stečaju, OIB 79937807440, Popovec, Varaždinska 29, 10360 Sesvete</derivirana_varijabla>
  </DomainObject.Predmet.ProtustrankaWithAdressOIB>
  <DomainObject.Predmet.ProtustrankaNazivFormated>
    <izvorni_sadrzaj>MI-VI AUTO d.o.o. za trgovinu i usluge - u stečaju</izvorni_sadrzaj>
    <derivirana_varijabla naziv="DomainObject.Predmet.ProtustrankaNazivFormated_1">MI-VI AUTO d.o.o. za trgovinu i usluge - u stečaju</derivirana_varijabla>
  </DomainObject.Predmet.ProtustrankaNazivFormated>
  <DomainObject.Predmet.ProtustrankaNazivFormatedOIB>
    <izvorni_sadrzaj>MI-VI AUTO d.o.o. za trgovinu i usluge - u stečaju, OIB 79937807440</izvorni_sadrzaj>
    <derivirana_varijabla naziv="DomainObject.Predmet.ProtustrankaNazivFormatedOIB_1">MI-VI AUTO d.o.o. za trgovinu i usluge - u stečaju, OIB 79937807440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 - VI AUTO d.o.o. u likvidaciji; Niko Maleta; Zoran Maleta</izvorni_sadrzaj>
    <derivirana_varijabla naziv="DomainObject.Predmet.StrankaFormated_1">  MI - VI AUTO d.o.o. u likvidaciji; Niko Maleta; Zoran Maleta</derivirana_varijabla>
  </DomainObject.Predmet.StrankaFormated>
  <DomainObject.Predmet.StrankaFormatedOIB>
    <izvorni_sadrzaj>  MI - VI AUTO d.o.o. u likvidaciji, OIB 79937807440; Niko Maleta, OIB 34379484757; Zoran Maleta, OIB 84823224553</izvorni_sadrzaj>
    <derivirana_varijabla naziv="DomainObject.Predmet.StrankaFormatedOIB_1">  MI - VI AUTO d.o.o. u likvidaciji, OIB 79937807440; Niko Maleta, OIB 34379484757; Zoran Maleta, OIB 84823224553</derivirana_varijabla>
  </DomainObject.Predmet.StrankaFormatedOIB>
  <DomainObject.Predmet.StrankaFormatedWithAdress>
    <izvorni_sadrzaj> MI - VI AUTO d.o.o. u likvidaciji, VARAŽDINSKA 29, POPOVEC SESVETE; Niko Maleta, Glavna Ulica 73 D, 10360 Sesvete; Zoran Maleta, Glavna Ulica 73 D, 10360 Sesvete</izvorni_sadrzaj>
    <derivirana_varijabla naziv="DomainObject.Predmet.StrankaFormatedWithAdress_1"> MI - VI AUTO d.o.o. u likvidaciji, VARAŽDINSKA 29, POPOVEC SESVETE; Niko Maleta, Glavna Ulica 73 D, 10360 Sesvete; Zoran Maleta, Glavna Ulica 73 D, 10360 Sesvete</derivirana_varijabla>
  </DomainObject.Predmet.StrankaFormatedWithAdress>
  <DomainObject.Predmet.StrankaFormatedWithAdressOIB>
    <izvorni_sadrzaj> MI - VI AUTO d.o.o. u likvidaciji, OIB 79937807440, VARAŽDINSKA 29, POPOVEC SESVETE; Niko Maleta, OIB 34379484757, Glavna Ulica 73 D, 10360 Sesvete; Zoran Maleta, OIB 84823224553, Glavna Ulica 73 D, 10360 Sesvete</izvorni_sadrzaj>
    <derivirana_varijabla naziv="DomainObject.Predmet.StrankaFormatedWithAdressOIB_1"> MI - VI AUTO d.o.o. u likvidaciji, OIB 79937807440, VARAŽDINSKA 29, POPOVEC SESVETE; Niko Maleta, OIB 34379484757, Glavna Ulica 73 D, 10360 Sesvete; Zoran Maleta, OIB 84823224553, Glavna Ulica 73 D, 10360 Sesvete</derivirana_varijabla>
  </DomainObject.Predmet.StrankaFormatedWithAdressOIB>
  <DomainObject.Predmet.StrankaWithAdress>
    <izvorni_sadrzaj>MI - VI AUTO d.o.o. u likvidaciji VARAŽDINSKA 29,POPOVEC SESVETE,Niko Maleta Glavna Ulica 73 D,10360 Sesvete,Zoran Maleta Glavna Ulica 73 D,10360 Sesvete</izvorni_sadrzaj>
    <derivirana_varijabla naziv="DomainObject.Predmet.StrankaWithAdress_1">MI - VI AUTO d.o.o. u likvidaciji VARAŽDINSKA 29,POPOVEC SESVETE,Niko Maleta Glavna Ulica 73 D,10360 Sesvete,Zoran Maleta Glavna Ulica 73 D,10360 Sesvete</derivirana_varijabla>
  </DomainObject.Predmet.StrankaWithAdress>
  <DomainObject.Predmet.StrankaWithAdressOIB>
    <izvorni_sadrzaj>MI - VI AUTO d.o.o. u likvidaciji, OIB 79937807440, VARAŽDINSKA 29,POPOVEC SESVETE,Niko Maleta, OIB 34379484757, Glavna Ulica 73 D,10360 Sesvete,Zoran Maleta, OIB 84823224553, Glavna Ulica 73 D,10360 Sesvete</izvorni_sadrzaj>
    <derivirana_varijabla naziv="DomainObject.Predmet.StrankaWithAdressOIB_1">MI - VI AUTO d.o.o. u likvidaciji, OIB 79937807440, VARAŽDINSKA 29,POPOVEC SESVETE,Niko Maleta, OIB 34379484757, Glavna Ulica 73 D,10360 Sesvete,Zoran Maleta, OIB 84823224553, Glavna Ulica 73 D,10360 Sesvete</derivirana_varijabla>
  </DomainObject.Predmet.StrankaWithAdressOIB>
  <DomainObject.Predmet.StrankaNazivFormated>
    <izvorni_sadrzaj>MI - VI AUTO d.o.o. u likvidaciji,Niko Maleta,Zoran Maleta</izvorni_sadrzaj>
    <derivirana_varijabla naziv="DomainObject.Predmet.StrankaNazivFormated_1">MI - VI AUTO d.o.o. u likvidaciji,Niko Maleta,Zoran Maleta</derivirana_varijabla>
  </DomainObject.Predmet.StrankaNazivFormated>
  <DomainObject.Predmet.StrankaNazivFormatedOIB>
    <izvorni_sadrzaj>MI - VI AUTO d.o.o. u likvidaciji, OIB 79937807440,Niko Maleta, OIB 34379484757,Zoran Maleta, OIB 84823224553</izvorni_sadrzaj>
    <derivirana_varijabla naziv="DomainObject.Predmet.StrankaNazivFormatedOIB_1">MI - VI AUTO d.o.o. u likvidaciji, OIB 79937807440,Niko Maleta, OIB 34379484757,Zoran Maleta, OIB 84823224553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 - VI AUTO d.o.o. u likvidaciji</item>
      <item>Niko Maleta</item>
      <item>Zoran Maleta</item>
    </izvorni_sadrzaj>
    <derivirana_varijabla naziv="DomainObject.Predmet.StrankaListFormated_1">
      <item>MI - VI AUTO d.o.o. u likvidaciji</item>
      <item>Niko Maleta</item>
      <item>Zoran Maleta</item>
    </derivirana_varijabla>
  </DomainObject.Predmet.StrankaListFormated>
  <DomainObject.Predmet.StrankaListFormatedOIB>
    <izvorni_sadrzaj>
      <item>MI - VI AUTO d.o.o. u likvidaciji, OIB 79937807440</item>
      <item>Niko Maleta, OIB 34379484757</item>
      <item>Zoran Maleta, OIB 84823224553</item>
    </izvorni_sadrzaj>
    <derivirana_varijabla naziv="DomainObject.Predmet.StrankaListFormatedOIB_1">
      <item>MI - VI AUTO d.o.o. u likvidaciji, OIB 79937807440</item>
      <item>Niko Maleta, OIB 34379484757</item>
      <item>Zoran Maleta, OIB 84823224553</item>
    </derivirana_varijabla>
  </DomainObject.Predmet.StrankaListFormatedOIB>
  <DomainObject.Predmet.StrankaListFormatedWithAdress>
    <izvorni_sadrzaj>
      <item>MI - VI AUTO d.o.o. u likvidaciji, VARAŽDINSKA 29, POPOVEC SESVETE</item>
      <item>Niko Maleta, Glavna Ulica 73 D, 10360 Sesvete</item>
      <item>Zoran Maleta, Glavna Ulica 73 D, 10360 Sesvete</item>
    </izvorni_sadrzaj>
    <derivirana_varijabla naziv="DomainObject.Predmet.StrankaListFormatedWithAdress_1">
      <item>MI - VI AUTO d.o.o. u likvidaciji, VARAŽDINSKA 29, POPOVEC SESVETE</item>
      <item>Niko Maleta, Glavna Ulica 73 D, 10360 Sesvete</item>
      <item>Zoran Maleta, Glavna Ulica 73 D, 10360 Sesvete</item>
    </derivirana_varijabla>
  </DomainObject.Predmet.StrankaListFormatedWithAdress>
  <DomainObject.Predmet.StrankaListFormatedWithAdressOIB>
    <izvorni_sadrzaj>
      <item>MI - VI AUTO d.o.o. u likvidaciji, OIB 79937807440, VARAŽDINSKA 29, POPOVEC SESVETE</item>
      <item>Niko Maleta, OIB 34379484757, Glavna Ulica 73 D, 10360 Sesvete</item>
      <item>Zoran Maleta, OIB 84823224553, Glavna Ulica 73 D, 10360 Sesvete</item>
    </izvorni_sadrzaj>
    <derivirana_varijabla naziv="DomainObject.Predmet.StrankaListFormatedWithAdressOIB_1">
      <item>MI - VI AUTO d.o.o. u likvidaciji, OIB 79937807440, VARAŽDINSKA 29, POPOVEC SESVETE</item>
      <item>Niko Maleta, OIB 34379484757, Glavna Ulica 73 D, 10360 Sesvete</item>
      <item>Zoran Maleta, OIB 84823224553, Glavna Ulica 73 D, 10360 Sesvete</item>
    </derivirana_varijabla>
  </DomainObject.Predmet.StrankaListFormatedWithAdressOIB>
  <DomainObject.Predmet.StrankaListNazivFormated>
    <izvorni_sadrzaj>
      <item>MI - VI AUTO d.o.o. u likvidaciji</item>
      <item>Niko Maleta</item>
      <item>Zoran Maleta</item>
    </izvorni_sadrzaj>
    <derivirana_varijabla naziv="DomainObject.Predmet.StrankaListNazivFormated_1">
      <item>MI - VI AUTO d.o.o. u likvidaciji</item>
      <item>Niko Maleta</item>
      <item>Zoran Maleta</item>
    </derivirana_varijabla>
  </DomainObject.Predmet.StrankaListNazivFormated>
  <DomainObject.Predmet.StrankaListNazivFormatedOIB>
    <izvorni_sadrzaj>
      <item>MI - VI AUTO d.o.o. u likvidaciji, OIB 79937807440</item>
      <item>Niko Maleta, OIB 34379484757</item>
      <item>Zoran Maleta, OIB 84823224553</item>
    </izvorni_sadrzaj>
    <derivirana_varijabla naziv="DomainObject.Predmet.StrankaListNazivFormatedOIB_1">
      <item>MI - VI AUTO d.o.o. u likvidaciji, OIB 79937807440</item>
      <item>Niko Maleta, OIB 34379484757</item>
      <item>Zoran Maleta, OIB 84823224553</item>
    </derivirana_varijabla>
  </DomainObject.Predmet.StrankaListNazivFormatedOIB>
  <DomainObject.Predmet.ProtuStrankaListFormated>
    <izvorni_sadrzaj>
      <item>MI-VI AUTO d.o.o. za trgovinu i usluge - u stečaju</item>
    </izvorni_sadrzaj>
    <derivirana_varijabla naziv="DomainObject.Predmet.ProtuStrankaListFormated_1">
      <item>MI-VI AUTO d.o.o. za trgovinu i usluge - u stečaju</item>
    </derivirana_varijabla>
  </DomainObject.Predmet.ProtuStrankaListFormated>
  <DomainObject.Predmet.ProtuStrankaListFormatedOIB>
    <izvorni_sadrzaj>
      <item>MI-VI AUTO d.o.o. za trgovinu i usluge - u stečaju, OIB 79937807440</item>
    </izvorni_sadrzaj>
    <derivirana_varijabla naziv="DomainObject.Predmet.ProtuStrankaListFormatedOIB_1">
      <item>MI-VI AUTO d.o.o. za trgovinu i usluge - u stečaju, OIB 79937807440</item>
    </derivirana_varijabla>
  </DomainObject.Predmet.ProtuStrankaListFormatedOIB>
  <DomainObject.Predmet.ProtuStrankaListFormatedWithAdress>
    <izvorni_sadrzaj>
      <item>MI-VI AUTO d.o.o. za trgovinu i usluge - u stečaju, Popovec, Varaždinska 29, 10360 Sesvete</item>
    </izvorni_sadrzaj>
    <derivirana_varijabla naziv="DomainObject.Predmet.ProtuStrankaListFormatedWithAdress_1">
      <item>MI-VI AUTO d.o.o. za trgovinu i usluge - u stečaju, Popovec, Varaždinska 29, 10360 Sesvete</item>
    </derivirana_varijabla>
  </DomainObject.Predmet.ProtuStrankaListFormatedWithAdress>
  <DomainObject.Predmet.ProtuStrankaListFormatedWithAdressOIB>
    <izvorni_sadrzaj>
      <item>MI-VI AUTO d.o.o. za trgovinu i usluge - u stečaju, OIB 79937807440, Popovec, Varaždinska 29, 10360 Sesvete</item>
    </izvorni_sadrzaj>
    <derivirana_varijabla naziv="DomainObject.Predmet.ProtuStrankaListFormatedWithAdressOIB_1">
      <item>MI-VI AUTO d.o.o. za trgovinu i usluge - u stečaju, OIB 79937807440, Popovec, Varaždinska 29, 10360 Sesvete</item>
    </derivirana_varijabla>
  </DomainObject.Predmet.ProtuStrankaListFormatedWithAdressOIB>
  <DomainObject.Predmet.ProtuStrankaListNazivFormated>
    <izvorni_sadrzaj>
      <item>MI-VI AUTO d.o.o. za trgovinu i usluge - u stečaju</item>
    </izvorni_sadrzaj>
    <derivirana_varijabla naziv="DomainObject.Predmet.ProtuStrankaListNazivFormated_1">
      <item>MI-VI AUTO d.o.o. za trgovinu i usluge - u stečaju</item>
    </derivirana_varijabla>
  </DomainObject.Predmet.ProtuStrankaListNazivFormated>
  <DomainObject.Predmet.ProtuStrankaListNazivFormatedOIB>
    <izvorni_sadrzaj>
      <item>MI-VI AUTO d.o.o. za trgovinu i usluge - u stečaju, OIB 79937807440</item>
    </izvorni_sadrzaj>
    <derivirana_varijabla naziv="DomainObject.Predmet.ProtuStrankaListNazivFormatedOIB_1">
      <item>MI-VI AUTO d.o.o. za trgovinu i usluge - u stečaju, OIB 79937807440</item>
    </derivirana_varijabla>
  </DomainObject.Predmet.ProtuStrankaListNazivFormatedOIB>
  <DomainObject.Predmet.OstaliListFormated>
    <izvorni_sadrzaj>
      <item>Erste&amp;Steiermarkische bank d.d.</item>
      <item>Vedrana Suša</item>
      <item>Antonija Galić</item>
      <item>B2  KAPITAL d.o.o. za poslovne usluge</item>
    </izvorni_sadrzaj>
    <derivirana_varijabla naziv="DomainObject.Predmet.OstaliListFormated_1">
      <item>Erste&amp;Steiermarkische bank d.d.</item>
      <item>Vedrana Suša</item>
      <item>Antonija Galić</item>
      <item>B2  KAPITAL d.o.o. za poslovne usluge</item>
    </derivirana_varijabla>
  </DomainObject.Predmet.OstaliListFormated>
  <DomainObject.Predmet.OstaliListFormatedOIB>
    <izvorni_sadrzaj>
      <item>Erste&amp;Steiermarkische bank d.d.</item>
      <item>Vedrana Suša, OIB 25716672173</item>
      <item>Antonija Galić, OIB 64334764434</item>
      <item>B2  KAPITAL d.o.o. za poslovne usluge, OIB 57509775367</item>
    </izvorni_sadrzaj>
    <derivirana_varijabla naziv="DomainObject.Predmet.OstaliListFormatedOIB_1">
      <item>Erste&amp;Steiermarkische bank d.d.</item>
      <item>Vedrana Suša, OIB 25716672173</item>
      <item>Antonija Galić, OIB 64334764434</item>
      <item>B2  KAPITAL d.o.o. za poslovne usluge, OIB 57509775367</item>
    </derivirana_varijabla>
  </DomainObject.Predmet.OstaliListFormatedOIB>
  <DomainObject.Predmet.OstaliListFormatedWithAdress>
    <izvorni_sadrzaj>
      <item>Erste&amp;Steiermarkische bank d.d., Jadranski trg 3, 51000 Rijeka</item>
      <item>Vedrana Suša, Boškovićeva 23, 10000 Zagreb</item>
      <item>Antonija Galić, Bobovačka Ulica 1 A, 10000 Zagreb</item>
      <item>B2  KAPITAL d.o.o. za poslovne usluge, Radnička cesta 41, 10000 Zagreb</item>
    </izvorni_sadrzaj>
    <derivirana_varijabla naziv="DomainObject.Predmet.OstaliListFormatedWithAdress_1">
      <item>Erste&amp;Steiermarkische bank d.d., Jadranski trg 3, 51000 Rijeka</item>
      <item>Vedrana Suša, Boškovićeva 23, 10000 Zagreb</item>
      <item>Antonija Galić, Bobovačka Ulica 1 A,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Erste&amp;Steiermarkische bank d.d., Jadranski trg 3, 51000 Rijeka</item>
      <item>Vedrana Suša, OIB 25716672173, Boškovićeva 23, 10000 Zagreb</item>
      <item>Antonija Galić, OIB 64334764434, Bobovačka Ulica 1 A, 10000 Zagreb</item>
      <item>B2  KAPITAL d.o.o. za poslovne usluge, OIB 57509775367, Radnička cesta 41, 10000 Zagreb</item>
    </izvorni_sadrzaj>
    <derivirana_varijabla naziv="DomainObject.Predmet.OstaliListFormatedWithAdressOIB_1">
      <item>Erste&amp;Steiermarkische bank d.d., Jadranski trg 3, 51000 Rijeka</item>
      <item>Vedrana Suša, OIB 25716672173, Boškovićeva 23, 10000 Zagreb</item>
      <item>Antonija Galić, OIB 64334764434, Bobovačka Ulica 1 A,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Erste&amp;Steiermarkische bank d.d.</item>
      <item>Vedrana Suša</item>
      <item>Antonija Galić</item>
      <item>B2  KAPITAL d.o.o. za poslovne usluge</item>
    </izvorni_sadrzaj>
    <derivirana_varijabla naziv="DomainObject.Predmet.OstaliListNazivFormated_1">
      <item>Erste&amp;Steiermarkische bank d.d.</item>
      <item>Vedrana Suša</item>
      <item>Antonija Galić</item>
      <item>B2  KAPITAL d.o.o. za poslovne usluge</item>
    </derivirana_varijabla>
  </DomainObject.Predmet.OstaliListNazivFormated>
  <DomainObject.Predmet.OstaliListNazivFormatedOIB>
    <izvorni_sadrzaj>
      <item>Erste&amp;Steiermarkische bank d.d.</item>
      <item>Vedrana Suša, OIB 25716672173</item>
      <item>Antonija Galić, OIB 64334764434</item>
      <item>B2  KAPITAL d.o.o. za poslovne usluge, OIB 57509775367</item>
    </izvorni_sadrzaj>
    <derivirana_varijabla naziv="DomainObject.Predmet.OstaliListNazivFormatedOIB_1">
      <item>Erste&amp;Steiermarkische bank d.d.</item>
      <item>Vedrana Suša, OIB 25716672173</item>
      <item>Antonija Galić, OIB 64334764434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 Maleta i dr.</izvorni_sadrzaj>
    <derivirana_varijabla naziv="DomainObject.Predmet.StrankaIDrugi_1">Niko Maleta i dr.</derivirana_varijabla>
  </DomainObject.Predmet.StrankaIDrugi>
  <DomainObject.Predmet.ProtustrankaIDrugi>
    <izvorni_sadrzaj>MI-VI AUTO d.o.o. za trgovinu i usluge - u stečaju</izvorni_sadrzaj>
    <derivirana_varijabla naziv="DomainObject.Predmet.ProtustrankaIDrugi_1">MI-VI AUTO d.o.o. za trgovinu i usluge - u stečaju</derivirana_varijabla>
  </DomainObject.Predmet.ProtustrankaIDrugi>
  <DomainObject.Predmet.StrankaIDrugiAdressOIB>
    <izvorni_sadrzaj>Niko Maleta, OIB 34379484757, Glavna Ulica 73 D, 10360 Sesvete i dr.</izvorni_sadrzaj>
    <derivirana_varijabla naziv="DomainObject.Predmet.StrankaIDrugiAdressOIB_1">Niko Maleta, OIB 34379484757, Glavna Ulica 73 D, 10360 Sesvete i dr.</derivirana_varijabla>
  </DomainObject.Predmet.StrankaIDrugiAdressOIB>
  <DomainObject.Predmet.ProtustrankaIDrugiAdressOIB>
    <izvorni_sadrzaj>MI-VI AUTO d.o.o. za trgovinu i usluge - u stečaju, OIB 79937807440, Popovec, Varaždinska 29, 10360 Sesvete</izvorni_sadrzaj>
    <derivirana_varijabla naziv="DomainObject.Predmet.ProtustrankaIDrugiAdressOIB_1">MI-VI AUTO d.o.o. za trgovinu i usluge - u stečaju, OIB 79937807440, Popovec, Varaždinska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MI-VI AUTO d.o.o. za trgovinu i usluge - u stečaju</item>
      <item>MI - VI AUTO d.o.o. u likvidaciji</item>
      <item>Erste&amp;Steiermarkische bank d.d.</item>
      <item>Vedrana Suša</item>
      <item>Antonija Galić</item>
      <item>B2  KAPITAL d.o.o. za poslovne usluge</item>
      <item>Niko Maleta</item>
      <item>Zoran Maleta</item>
    </izvorni_sadrzaj>
    <derivirana_varijabla naziv="DomainObject.Predmet.SudioniciListNaziv_1">
      <item>MI-VI AUTO d.o.o. za trgovinu i usluge - u stečaju</item>
      <item>MI - VI AUTO d.o.o. u likvidaciji</item>
      <item>Erste&amp;Steiermarkische bank d.d.</item>
      <item>Vedrana Suša</item>
      <item>Antonija Galić</item>
      <item>B2  KAPITAL d.o.o. za poslovne usluge</item>
      <item>Niko Maleta</item>
      <item>Zoran Maleta</item>
    </derivirana_varijabla>
  </DomainObject.Predmet.SudioniciListNaziv>
  <DomainObject.Predmet.SudioniciListAdressOIB>
    <izvorni_sadrzaj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Bobovačka Ulica 1 A,10000 Zagreb</item>
      <item>B2  KAPITAL d.o.o. za poslovne usluge, OIB 57509775367, Radnička cesta 41,10000 Zagreb</item>
      <item>Niko Maleta, OIB 34379484757, Glavna Ulica 73 D,10360 Sesvete</item>
      <item>Zoran Maleta, OIB 84823224553, Glavna Ulica 73 D,10360 Sesvete</item>
    </izvorni_sadrzaj>
    <derivirana_varijabla naziv="DomainObject.Predmet.SudioniciListAdressOIB_1"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Bobovačka Ulica 1 A,10000 Zagreb</item>
      <item>B2  KAPITAL d.o.o. za poslovne usluge, OIB 57509775367, Radnička cesta 41,10000 Zagreb</item>
      <item>Niko Maleta, OIB 34379484757, Glavna Ulica 73 D,10360 Sesvete</item>
      <item>Zoran Maleta, OIB 84823224553, Glavna Ulica 73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79937807440</item>
      <item>, OIB 79937807440</item>
      <item>, OIB null</item>
      <item>, OIB 25716672173</item>
      <item>, OIB 64334764434</item>
      <item>, OIB 57509775367</item>
      <item>, OIB 34379484757</item>
      <item>, OIB 84823224553</item>
    </izvorni_sadrzaj>
    <derivirana_varijabla naziv="DomainObject.Predmet.SudioniciListNazivOIB_1">
      <item>, OIB 79937807440</item>
      <item>, OIB 79937807440</item>
      <item>, OIB null</item>
      <item>, OIB 25716672173</item>
      <item>, OIB 64334764434</item>
      <item>, OIB 57509775367</item>
      <item>, OIB 34379484757</item>
      <item>, OIB 84823224553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3617B-E946-4E44-908D-36AE738C7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233</properties:Words>
  <properties:Characters>1136</properties:Characters>
  <properties:Lines>35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2017-04-12T08:23:00Z</dcterms:created>
  <dc:creator>Sudsko vijeće</dc:creator>
  <cp:lastModifiedBy>Monika Grbac</cp:lastModifiedBy>
  <cp:lastPrinted>2017-04-12T08:30:00Z</cp:lastPrinted>
  <dcterms:modified xmlns:xsi="http://www.w3.org/2001/XMLSchema-instance" xsi:type="dcterms:W3CDTF">2017-04-12T08:44:00Z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