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4258"/>
        <w:gridCol w:w="2160"/>
        <w:gridCol w:w="1893"/>
        <w:gridCol w:w="2319"/>
        <w:gridCol w:w="2918"/>
        <w:gridCol w:w="1010"/>
        <w:gridCol w:w="1308"/>
      </w:tblGrid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DRUGI  VIŠI  ISPLATNI  RED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                   Str. 23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2160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893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type="dxa" w:w="2319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NAMIRENJA</w:t>
            </w:r>
          </w:p>
        </w:tc>
        <w:tc>
          <w:tcPr>
            <w:tcW w:type="dxa" w:w="2918"/>
            <w:tcBorders>
              <w:top w:space="0" w:sz="12" w:color="auto" w:val="single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IZNOS TRAŽBINE 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2160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TRAŽBINE,KN</w:t>
            </w:r>
          </w:p>
        </w:tc>
        <w:tc>
          <w:tcPr>
            <w:tcW w:type="dxa" w:w="231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ZAVRŠNOM 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ZA NAMIRENJE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DIOBOM,KN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NAKN.DIOBOM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,KN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BERNER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Majstorska 9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15.401,54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15.401,54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 punomoćniku odvjetniku Marijo Lovrić,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Ilica 34/III, Zagreb 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66471923099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LIKOS D.O.O..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Karlovačka cesta 2/E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44.297,12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44.297,12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 OD Eterović i Šarac, Palmotićeva 68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53977618024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ERSTE&amp;STEIERMARKISCHE S-LEASING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Zelinska 3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445.657,89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445.657,89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D.O.O.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OIB:46550671661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BOMARK D.O.O.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Ivana Severa 15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20.292,56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20.292,56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odvjetniku Siniši Kolarić,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A.Kačića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Varaždin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Miošića 7,Varaždin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26513813298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HYPO ALPE - ADRIA BANK D.D.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Slavonska avenija 6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418.937,60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418.937,60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OIB:14036333877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305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UNICREDIT LEASING CROATIA D.O.O.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Heinzelova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33 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875.508,53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875.508,53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305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18736141210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RH, URED DRŽAVNE UPRAVE U 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Trg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Lj.Patačića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9.867,21</w:t>
            </w: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9.867,21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VIROVITIČKO PODRAVSKOJ ŽUPANIJI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33000 Virovitica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 ŽDO u Bjelovaru, Šetalište dr.I.Lebovića 40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BERLANČIĆ ZDENKO I MARIJA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Eugena Kumičića 2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32.448,26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32.448,26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29429223895, OIB: 15993850346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33000 Virovitica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                   Str. 24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4258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2160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893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type="dxa" w:w="2319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NAMIRENJA</w:t>
            </w:r>
          </w:p>
        </w:tc>
        <w:tc>
          <w:tcPr>
            <w:tcW w:type="dxa" w:w="2918"/>
            <w:tcBorders>
              <w:top w:space="0" w:sz="12" w:color="auto" w:val="single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TRAŽBINE  ZA</w:t>
            </w:r>
          </w:p>
        </w:tc>
        <w:tc>
          <w:tcPr>
            <w:tcW w:type="dxa" w:w="1010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90"/>
        </w:trPr>
        <w:tc>
          <w:tcPr>
            <w:tcW w:type="dxa" w:w="4258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2160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TRAŽBINE,KN</w:t>
            </w:r>
          </w:p>
        </w:tc>
        <w:tc>
          <w:tcPr>
            <w:tcW w:type="dxa" w:w="231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ZAVRŠNOM DIOBOM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NAMIRENJE NAKN.</w:t>
            </w:r>
          </w:p>
        </w:tc>
        <w:tc>
          <w:tcPr>
            <w:tcW w:type="dxa" w:w="1010"/>
            <w:tcBorders>
              <w:top w:val="nil"/>
              <w:left w:space="0" w:sz="12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90"/>
        </w:trPr>
        <w:tc>
          <w:tcPr>
            <w:tcW w:type="dxa" w:w="4258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KN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DIOBOM, KN</w:t>
            </w:r>
          </w:p>
        </w:tc>
        <w:tc>
          <w:tcPr>
            <w:tcW w:type="dxa" w:w="1010"/>
            <w:tcBorders>
              <w:top w:val="nil"/>
              <w:left w:space="0" w:sz="12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SLAVONKA PRERADA POVRĆA I VOĆA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Zagrebačka 32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3.527,26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3.527,26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D.O.O. 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33523 Čađavica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75664931763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GRAD SLATINA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Trg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Sv.Josipa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96.857,81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96.857,81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80534915195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33520 Slatina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FLORA VTC D.O.O.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Vukovarska cesta 5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14.061,91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14.061,91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54521868069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33000 Virovitica 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WDF DOSTAVA VODE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Ludbreška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116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2.807,67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2.807,67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punomoćniku; odvjetniku Ivo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Pavliček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Globočec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Ludbreški</w:t>
            </w:r>
            <w:proofErr w:type="spellEnd"/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Varaždin,S,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Vraza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42000 Varaždin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79263523642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CROATIA OSIGURANJE D.D. FILIJALA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Školska 4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66.604,44</w:t>
            </w: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66.604,44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KUTINA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44320 Kutina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26187994862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OPĆINA MIKLEUŠ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N.Š.Zrinskog 93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1.183,28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1.183,28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86852314680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33517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Mikleuš</w:t>
            </w:r>
            <w:proofErr w:type="spellEnd"/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ASANATOR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K.Tomislava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109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12.622,50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12.622,50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14627368837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Višnjevac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31000 Osijek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PLIN VTC D.O.O. 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Trg bana Josipa  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80.420,38</w:t>
            </w: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80.420,38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98883434930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Jelačića 21/II 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GRAD VIROVITICA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Trg kralja Zvonimira 1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450.333,19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450.333,19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89075064271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33000 Virovitica 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SREDNJA ŠKOLA BEDEKOVČINA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Lj.Gaja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56.031,80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56.031,80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05274910037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49221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Bedekovčina</w:t>
            </w:r>
            <w:proofErr w:type="spellEnd"/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VODE, VODNOGOSPODARSKI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Splavarska 2a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1.926,82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1.926,82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ODJEL ZA DUNAV I DONJU DRAVU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31000 Osijek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28921383001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                  Str. 25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2160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893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type="dxa" w:w="2319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NAMIRENJA</w:t>
            </w:r>
          </w:p>
        </w:tc>
        <w:tc>
          <w:tcPr>
            <w:tcW w:type="dxa" w:w="2918"/>
            <w:tcBorders>
              <w:top w:space="0" w:sz="12" w:color="auto" w:val="single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IZNOS TRAŽBINE 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76"/>
        </w:trPr>
        <w:tc>
          <w:tcPr>
            <w:tcW w:type="dxa" w:w="4258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2160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TRAŽBINE,KN</w:t>
            </w:r>
          </w:p>
        </w:tc>
        <w:tc>
          <w:tcPr>
            <w:tcW w:type="dxa" w:w="231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ZAVRŠNOM 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ZA NAMIRENJE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DIOBOM,KN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NAKN.DIOBOM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,KN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LIPAPROMET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Radnička cesta 220 a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9.944,60</w:t>
            </w:r>
          </w:p>
        </w:tc>
        <w:tc>
          <w:tcPr>
            <w:tcW w:type="dxa" w:w="2319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9.944,60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27060811148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M SAN GRUPA D.D.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Buzinski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prilaz 10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80.573,46</w:t>
            </w: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80.573,46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34695138237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VODE, VODNOGOSPODARSKI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Ulica grada 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8.025,67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8.025,67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ODJEL ZA SREDNJU I DONJU SAVU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Vukovara 220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28921383001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LUSTERI VUKOVIĆ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Industrijska ulica 28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3.789,69</w:t>
            </w: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3.789,69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 punomoćniku: odvjetniku Domagoju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Pribislavec</w:t>
            </w:r>
            <w:proofErr w:type="spellEnd"/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Crnogorac, Varaždin, Ankice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Opolski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42000 Varaždin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06838866758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SLATINA KOM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Trg Ruđera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28.207,01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28.207,01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69440520360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Boškovića 16/B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33520 Slatina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HEP OPSKRBA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Ulica grada 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59.169,63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59.169,63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63073332379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Vukovara 37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HRVATSKI TELEKOM D.D.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R.F.Mihanovića 9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78.233,17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78.233,17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81793146560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QUALITAS D.O.O.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Jukićeva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20.163,03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20.163,03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 punomoćniku: odvjetniku Dubravku Mar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iz OD Černi, Mar;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Žuvanić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Štambuk d.o.o.,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Jurišićeva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9, 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46638550961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MIROSLAV AHAC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Grbavac 63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78.451,36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78.451,36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punomoćniku:odvjetnici Mireli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Virag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Miota</w:t>
            </w:r>
            <w:proofErr w:type="spellEnd"/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43500 Daruvar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Grubišno Polje, Trg bana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J.Jelačića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30496158381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space="0" w:sz="12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                   Str. 26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2160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893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type="dxa" w:w="2319"/>
            <w:tcBorders>
              <w:top w:space="0" w:sz="6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NAMIRENJA</w:t>
            </w:r>
          </w:p>
        </w:tc>
        <w:tc>
          <w:tcPr>
            <w:tcW w:type="dxa" w:w="2918"/>
            <w:tcBorders>
              <w:top w:space="0" w:sz="6" w:color="auto" w:val="single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IZNOS TRAŽBINE 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4258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DIOBOM,KN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NAKN.DIOBOM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,KN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TRAŽBINE,KN</w:t>
            </w:r>
          </w:p>
        </w:tc>
        <w:tc>
          <w:tcPr>
            <w:tcW w:type="dxa" w:w="231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ZAVRŠNOM 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ZA NAMIRENJE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DIOBOM,KN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NAKN.DIOBOM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,KN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KNAUF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Uzdolje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polje 91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25.730,97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25.730,97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 punomoćniku: OD Anić i Partneri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Uzdolje</w:t>
            </w:r>
            <w:proofErr w:type="spellEnd"/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Gajeva 53/II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22300 Knin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46419854204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HRVATSKA RADIOTELEVIZIJA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Prisavlje 3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9.453,88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9.453,88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d.o.o., Zagreb, Radnička cesta 22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punomoćniku: OD Owens i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Houška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Praška 10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33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68419124305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BMD STIL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Bedenica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45 a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43.396,69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43.396,69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96086822394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10381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Bedenica</w:t>
            </w:r>
            <w:proofErr w:type="spellEnd"/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14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HP-HRVATSKA POŠTA D.D.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Jurišićeva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869,26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869,26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OIB; 87311810356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NATAŠA SOLIĆ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Trg sv.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Florijana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2.086,94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2.086,94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00308188962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33515 Orahovica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OTR ZA TRGOVINU I USLUGE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Zagrebačka 13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8.447,51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8.447,51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"CAMELLIA"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VL.SILVIJA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MARTINKOVIĆ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33518 Nova Bukovica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ŠKILJIĆ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47496597252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SLAVONIJA IGM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Braće Radića 200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12.585,09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12.585,09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36015539875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31500 Našice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INFORMATIVNI CENTAR VIROVITICA D.O.O.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F.Rusana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1/9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6.111,58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6.111,58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01156745523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33000 Virovitica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PODRAVSKA BANKA D.D. 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Opatička 3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632.676,42</w:t>
            </w: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632.676,42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97326283154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48000 Koprivnica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ALLIANZ ZAGREB D.D.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Heinzelova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86.255,36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86.255,36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punomoćniku: OD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Hanžeković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&amp;Partneri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d.o.o., Zagreb, Radnička cesta 22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23759810849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                   Str. 27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2160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893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type="dxa" w:w="2319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NAMIRENJA</w:t>
            </w:r>
          </w:p>
        </w:tc>
        <w:tc>
          <w:tcPr>
            <w:tcW w:type="dxa" w:w="2918"/>
            <w:tcBorders>
              <w:top w:space="0" w:sz="12" w:color="auto" w:val="single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IZNOS TRAŽBINE 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2160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TRAŽBINE,KN</w:t>
            </w:r>
          </w:p>
        </w:tc>
        <w:tc>
          <w:tcPr>
            <w:tcW w:type="dxa" w:w="231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ZAVRŠNOM 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ZA NAMIRENJE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DIOBOM,KN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NAKN.DIOBOM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,KN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VIRKOM D.O.O. 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Kralja Petra Krešimira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26.067,42</w:t>
            </w: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26.067,42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55802054231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IV 30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33000 Virovitica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BETON - LUČKO D.O.O.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Puškarićeva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1/b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12.149,05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12.149,05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punomoćniku: odvjetnici Albina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Dlačić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Lučko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Zagreb, Kneza Mislava 10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87425920265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FINANCIJSKA AGENCIJA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Vrtni put 3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737,79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737,79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85821130368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HEP-OPERATER DISTRIBUCIJSKOG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A.Mihanovića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42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9.122,39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9.122,39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SUSATAVA D.O.O. ELEKTRA VIROVITICA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33000 Virovitica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46830600751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CHROMOS-SVJETLOST D.O.O.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M.Stojanovića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213.171,09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213.171,09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72579903288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35257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Lužani</w:t>
            </w:r>
            <w:proofErr w:type="spellEnd"/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HRV.DRUŠTVO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SKLADATELJA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Berislavićeva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12.792,37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12.792,37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punomoćniku: odvjetniku Pavlu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Fellner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Jurišićeva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1a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56668956985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NAŠICECEMENT D.D.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Tajnovac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795.137,60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795.137,60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62612424147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31500 Našice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EKONERG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Koranska 5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17.522,73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17.522,73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punomoćniku: odvjetniku Borisu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Anišić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Ilica 191 B/1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71690188016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TOFRADO BAČVARIJA D.O.O.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Ante Starčevića 16 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28.540,72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28.540,72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27978186391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34310 Pleternica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                         Str.28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2160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893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type="dxa" w:w="2319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NAMIRENJA</w:t>
            </w:r>
          </w:p>
        </w:tc>
        <w:tc>
          <w:tcPr>
            <w:tcW w:type="dxa" w:w="2918"/>
            <w:tcBorders>
              <w:top w:space="0" w:sz="12" w:color="auto" w:val="single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IZNOS TRAŽBINE 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2160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TRAŽBINE,KN</w:t>
            </w:r>
          </w:p>
        </w:tc>
        <w:tc>
          <w:tcPr>
            <w:tcW w:type="dxa" w:w="231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ZAVRŠNOM 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ZA NAMIRENJE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DIOBOM,KN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NAKN.DIOBOM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,KN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HEP-OPERATER DISTRIBUCIJSKOG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Trg sv. Križa 7 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1.562,07</w:t>
            </w:r>
          </w:p>
        </w:tc>
        <w:tc>
          <w:tcPr>
            <w:tcW w:type="dxa" w:w="2319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1.562,07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SUSATAVA D.O.O. ELEKTRA KRIŽ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10314 Križ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46830600751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PIK VRBOVEC D.D.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Zagrebačka 148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113.331,96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113.331,96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78909170415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10340 Vrbovec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STUBIČAR VINKA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N.Š.Zrinskog 98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18.851,03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18.851,03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03595131559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33517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Mikleuš</w:t>
            </w:r>
            <w:proofErr w:type="spellEnd"/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KOMRAD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Braće Radića 2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8.087,12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8.087,12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96537643037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33520 Slatina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SAB D.O.O.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Podborska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1/b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23.018,88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23.018,88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 punomoćniku: ZOU Volić&amp;Ružička,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43500 Daruvar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Garešnica,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V.Nazora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15 a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14408283449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PRAJO BETON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E.Šlomovića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1.357,72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1.357,72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 punomoćniku: ZOU Volić&amp;Ružička,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33000 Virovitica 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Garešnica,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V.Nazora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15 a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91875708484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IVANAC JADRANKA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Gajeva 4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14.916,00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14.916,00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61336018999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33411 Gradina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VINKOPROM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H.V.Hrvatinića 108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146.691,42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146.691,42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00721719381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32100 Vinkovci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PINOKIO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K.Tomislava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type="dxa" w:w="1893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78.695,32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78.695,32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04314402363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33410 Suhopolje</w:t>
            </w:r>
          </w:p>
        </w:tc>
        <w:tc>
          <w:tcPr>
            <w:tcW w:type="dxa" w:w="189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GERA TRGOVINA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Puškarićeva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65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19.503,34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19.503,34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OIB: 86589457002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Lučko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DILJ D.O.O. 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Ciglarska 33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7.109,16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7.109,16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60248788788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32100 Vinkovci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                      Str. 29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2160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893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type="dxa" w:w="2319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NAMIRENJA</w:t>
            </w:r>
          </w:p>
        </w:tc>
        <w:tc>
          <w:tcPr>
            <w:tcW w:type="dxa" w:w="2918"/>
            <w:tcBorders>
              <w:top w:space="0" w:sz="12" w:color="auto" w:val="single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IZNOS TRAŽBINE 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2160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TRAŽBINE,KN</w:t>
            </w:r>
          </w:p>
        </w:tc>
        <w:tc>
          <w:tcPr>
            <w:tcW w:type="dxa" w:w="231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ZAVRŠNOM 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ZA NAMIRENJE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DIOBOM,KN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NAKN.DIOBOM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,KN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ODVJETNIK MIRKO PETRAŠ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Masarykova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37.423,39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37.423,39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75396638563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33000 Virovitica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EUROINSPEKT CROATIAKONTROLA D.O.O.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Karlovačka cesta 4 L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9.292,03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9.292,03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 odvjetniku: Branku Vukušić, Zagreb, Rep.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Austrije 17/I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50024748563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HIDROIZOLACIJA KATRAN D.O.O.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Radnička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cseta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27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15.409,77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15.409,77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14453802350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PAPUK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V.Nazora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18.355,81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18.355,81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95664025141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33515 Orahovica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JAVNA VATROGASNA POSTROJBA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Matije  Gupca 63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3.373,97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3.373,97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GRADA VIROVITICA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33000 Virovitica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72139518512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OPĆINA NOVA BUKOVICA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Trg.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Dr.F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. Tuđmana 2</w:t>
            </w:r>
          </w:p>
        </w:tc>
        <w:tc>
          <w:tcPr>
            <w:tcW w:type="dxa" w:w="1893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232,50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232,50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72006805985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33518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N.Bukovica</w:t>
            </w:r>
            <w:proofErr w:type="spellEnd"/>
          </w:p>
        </w:tc>
        <w:tc>
          <w:tcPr>
            <w:tcW w:type="dxa" w:w="189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IGMA D.O.O. 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Ciglana 10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54.056,78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54.056,78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43695070004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48000 Koprivnica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BAUMIT CROATIA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Ruđera Boškovića 54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131.951,57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131.951,57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punomoćniku: OD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Hačić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Kallay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&amp;Partneri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43541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Sirač</w:t>
            </w:r>
            <w:proofErr w:type="spellEnd"/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d.o.o., Zagreb, Ilica 1/a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19470350321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INA-INDUSTRIJA NAFTE D.D. 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Avenija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V.Holjevca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52.703,96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52.703,96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punomoćniku: OD Ilić,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Orehovec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&amp;Partneri,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10000 Zagreb 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Smičiklasova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18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27759560625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TANČIK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Plješivička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type="dxa" w:w="1893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7.521,87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7.521,87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84067419474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31431 Čepin</w:t>
            </w:r>
          </w:p>
        </w:tc>
        <w:tc>
          <w:tcPr>
            <w:tcW w:type="dxa" w:w="1893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OKIPOR D.O.O. 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Žitnjak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bb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14.182,59</w:t>
            </w: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14.182,59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punomoćniku: odvjetniku Branku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Ilijevski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Miramarska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13 d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83884542614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                     Str. 30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2160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893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type="dxa" w:w="2319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NAMIRENJA</w:t>
            </w:r>
          </w:p>
        </w:tc>
        <w:tc>
          <w:tcPr>
            <w:tcW w:type="dxa" w:w="2918"/>
            <w:tcBorders>
              <w:top w:space="0" w:sz="12" w:color="auto" w:val="single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IZNOS TRAŽBINE 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2160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TRAŽBINE,KN</w:t>
            </w:r>
          </w:p>
        </w:tc>
        <w:tc>
          <w:tcPr>
            <w:tcW w:type="dxa" w:w="231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ZAVRŠNOM 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ZA NAMIRENJE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DIOBOM,KN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NAKN.DIOBOM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,KN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RH,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MIN.FINANCIJA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POREZNA UPRAVA 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Vladimira Nazora 3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7.962.980,02</w:t>
            </w: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7.962.980,02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PODRUČNI URED VIROVITICA po ŽDO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33000 Virovitica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Bjelovar, Šetalište dr.I.Lebovića 40, Bjelovar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KONZUM D.D. 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M.Čavića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 a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325.292,00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325.292,00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29955634590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 xml:space="preserve">KTC D.O.O. 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N.Tesle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18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3.196,79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3.196,79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95970838122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48260 Križevci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GRAD DARUVAR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Trg kralja Tomislava </w:t>
            </w:r>
          </w:p>
        </w:tc>
        <w:tc>
          <w:tcPr>
            <w:tcW w:type="dxa" w:w="1893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18.831,74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18.831,74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35688993528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14, 43500 Daruvar</w:t>
            </w:r>
          </w:p>
        </w:tc>
        <w:tc>
          <w:tcPr>
            <w:tcW w:type="dxa" w:w="189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GRADSKA PLINARA ZAGREB-OPSKRBA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Radnička cesta 1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1.814,54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1.814,54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D.O.O. 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74364571096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DELTA PLUS CROATIA D.O.O.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Samoboraka cesta 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14.927,04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14.927,04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punomoćniku: OD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Benko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i Partneri,Zagreb, 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147, 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Trg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P.Svačića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49788699026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AROMA BRADIĆ D.O.O. 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Kralja Zvonimira 186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85.695,41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85.695,41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60362625460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32100 Vinkovci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BILJANA TOMLJANOVIĆ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Braće Radića 36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25.033,45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25.033,45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21525853775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33520 Slatina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LEDO D.D. 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M.Čavića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 a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21.712,79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21.712,79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87955947581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"ELCRO" ELEKTROSERVIS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VL.MLADEN</w:t>
            </w:r>
            <w:proofErr w:type="spellEnd"/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A.Hebranga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13.920,06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13.920,06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GRBA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33410 Suhopolje 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27131208663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ZDRAVSTVENA USTANOVA LJEKARNE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Ulica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Lj.Gaja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21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168.337,00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168.337,00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NOVOSELAC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33405 Pitomača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punomoćniku:ZOU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R.Borotić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i Darko 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Novačić, Virovitica,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T.Masaryka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22968503936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                     Str. 31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2160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893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type="dxa" w:w="2319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NAMIRENJA</w:t>
            </w:r>
          </w:p>
        </w:tc>
        <w:tc>
          <w:tcPr>
            <w:tcW w:type="dxa" w:w="2918"/>
            <w:tcBorders>
              <w:top w:space="0" w:sz="12" w:color="auto" w:val="single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IZNOS TRAŽBINE 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2160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TRAŽBINE,KN</w:t>
            </w:r>
          </w:p>
        </w:tc>
        <w:tc>
          <w:tcPr>
            <w:tcW w:type="dxa" w:w="231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ZAVRŠNOM 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ZA NAMIRENJE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DIOBOM,KN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NAKN.DIOBOM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,KN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SILOSI VTC D.O.O. U STEČAJU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Stjepana Radića 132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12.707.539,67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12.707.539,67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51317208222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33000 Virovitica 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HIDRO VING D.O.O.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Ivana Mažuranića 11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54.778,58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54.778,58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punomoćniku:ZOU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R.Borotić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i Darko 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33000 Virovitica 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Novačić, Virovitica,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T.Masaryka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23821159336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WEBER ESCAL D.O.O. 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Zastavnice 38 a</w:t>
            </w:r>
          </w:p>
        </w:tc>
        <w:tc>
          <w:tcPr>
            <w:tcW w:type="dxa" w:w="1893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8.948,53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8.948,53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 punomoćniku: odvjetniku Darku Marjanović,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10251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Hr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. Leskovac 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P.Hatza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42257427313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VODE VODNOGOSPODARSKA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Ul.grada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Vukovara 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9.279,13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9.279,13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ISPOSTAVA ZA MALI SLIV "BISTRA"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220, 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28921383001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WERKMAN D.O.O. 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Gundulićeva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28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10.625,00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10.625,00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18830752007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31000 Osijek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LIMARIJA-SEBASTIJAN D.O.O. 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Plješivička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18.358,11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18.358,11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 punomoćniku: odvjetnici Ivi Mišković,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Bestovje</w:t>
            </w:r>
            <w:proofErr w:type="spellEnd"/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Pirovec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10431 Sveta Nedjelja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28853627484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GS1 CROATIA 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Tuškanac 14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1.100,00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 xml:space="preserve">po punomoćniku: odvjetnici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M.Vončina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10000 Zagreb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G.Grubišić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S.Lović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V.Lalić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Zagreb, 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Preradovićeva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03365973101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HEP OPERATER DISTRIBUCIJSKOG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Hrv.državnosti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32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2.438,22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2.438,22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SUSTAVA D.O.O., ELEKTRA KOPRIVNICA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48000 Koprivnica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46830600751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                       Str. 32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2160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893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type="dxa" w:w="2319"/>
            <w:tcBorders>
              <w:top w:space="0" w:sz="12" w:color="auto" w:val="single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IZNOS NAMIRENJA</w:t>
            </w:r>
          </w:p>
        </w:tc>
        <w:tc>
          <w:tcPr>
            <w:tcW w:type="dxa" w:w="2918"/>
            <w:tcBorders>
              <w:top w:space="0" w:sz="12" w:color="auto" w:val="single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IZNOS TRAŽBINE 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2160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TRAŽBINE,KN</w:t>
            </w:r>
          </w:p>
        </w:tc>
        <w:tc>
          <w:tcPr>
            <w:tcW w:type="dxa" w:w="2319"/>
            <w:tcBorders>
              <w:top w:val="nil"/>
              <w:left w:space="0" w:sz="12" w:color="auto" w:val="single"/>
              <w:bottom w:val="nil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 xml:space="preserve">ZAVRŠNOM 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ZA NAMIRENJE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62"/>
        </w:trPr>
        <w:tc>
          <w:tcPr>
            <w:tcW w:type="dxa" w:w="4258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DIOBOM,KN</w:t>
            </w:r>
          </w:p>
        </w:tc>
        <w:tc>
          <w:tcPr>
            <w:tcW w:type="dxa" w:w="2918"/>
            <w:tcBorders>
              <w:top w:val="nil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NAKN.DIOBOM</w:t>
            </w:r>
            <w:proofErr w:type="spellEnd"/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,KN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MATO VARGA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Petra Preradovića 1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5.250,00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5.250,00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93141254069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33000 Virovitica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ĐURĐICA VARGA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Petra Preradovića 1</w:t>
            </w:r>
          </w:p>
        </w:tc>
        <w:tc>
          <w:tcPr>
            <w:tcW w:type="dxa" w:w="1893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5.250,00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5.250,00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93838254473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33000 Virovitica</w:t>
            </w:r>
          </w:p>
        </w:tc>
        <w:tc>
          <w:tcPr>
            <w:tcW w:type="dxa" w:w="189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NADA ŠKROBIĆ, MARINA ŠKROBIĆ,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Lukavac 47</w:t>
            </w:r>
          </w:p>
        </w:tc>
        <w:tc>
          <w:tcPr>
            <w:tcW w:type="dxa" w:w="1893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36.439,51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36.439,51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NENAD ŠKROBIĆ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33520 Slatina</w:t>
            </w: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HEP OPERATER DISTRIBUCIJSKOG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Šetalište kardinala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6.858,99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6.858,99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SUSTAVA D.O.O., ELEKTROSLAVONIJA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F.Šepera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OSIJEK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31000 Osijek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46830600751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DIV D.O.O. 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Bobovica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10 a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37.342,95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37.342,95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33890755814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10430 Samobor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SINDIKAT OPECO VIROVITICA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Strossmayerova 97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162.994,56</w:t>
            </w:r>
          </w:p>
        </w:tc>
        <w:tc>
          <w:tcPr>
            <w:tcW w:type="dxa" w:w="2319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162.994,56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16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33000 Virovitica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GRAD GRUBIŠNO POLJE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Trg bana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J.Jelačića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6.166,90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6.166,90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131918656679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43290 Grubišno Polje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punomoćniku: odvjetnici Mireli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Virag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Miota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G.Polje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Trg bana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J.Jelačića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POSLOVNI PARK VIROVITICA D.O.O.</w:t>
            </w:r>
          </w:p>
        </w:tc>
        <w:tc>
          <w:tcPr>
            <w:tcW w:type="dxa" w:w="2160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I.G.Kovačića 8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7.952,84</w:t>
            </w:r>
          </w:p>
        </w:tc>
        <w:tc>
          <w:tcPr>
            <w:tcW w:type="dxa" w:w="2319"/>
            <w:tcBorders>
              <w:top w:space="0" w:sz="6" w:color="auto" w:val="single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7.952,84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u ime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dalibora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Vlaisavljevića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i drugih 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33000 Virovitica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suvlasnika zgrade u Virovitici, Pejačevićeva 2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03136769948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RADIO VIROVITICA D.O.O. 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Trg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F.Tuđmana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type="dxa" w:w="189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5.730,41</w:t>
            </w: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29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5.730,41</w:t>
            </w: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po punomoćniku: odvjetniku Željku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Palatinuš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33000 Virovitica</w:t>
            </w: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Virovitica, Gajeva 22/III</w:t>
            </w:r>
          </w:p>
        </w:tc>
        <w:tc>
          <w:tcPr>
            <w:tcW w:type="dxa" w:w="2160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val="nil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R="00F35164">
        <w:tblPrEx>
          <w:tblCellMar>
            <w:top w:type="dxa" w:w="0"/>
            <w:bottom w:type="dxa" w:w="0"/>
          </w:tblCellMar>
        </w:tblPrEx>
        <w:trPr>
          <w:trHeight w:val="247"/>
        </w:trPr>
        <w:tc>
          <w:tcPr>
            <w:tcW w:type="dxa" w:w="425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OIB: 38448471127</w:t>
            </w:r>
          </w:p>
        </w:tc>
        <w:tc>
          <w:tcPr>
            <w:tcW w:type="dxa" w:w="216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93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319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9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010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08"/>
            <w:tcBorders>
              <w:top w:val="nil"/>
              <w:left w:val="nil"/>
              <w:bottom w:val="nil"/>
              <w:right w:val="nil"/>
            </w:tcBorders>
          </w:tcPr>
          <w:p w:rsidRDefault="00F35164" w:rsidR="00F35164">
            <w:pPr>
              <w:autoSpaceDE w:val="false"/>
              <w:autoSpaceDN w:val="false"/>
              <w:adjustRightInd w:val="false"/>
              <w:spacing w:after="0"/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</w:tbl>
    <w:p w14:textId="aee8c61" w14:paraId="aee8c61" w:rsidRDefault="00AE649C" w:rsidP="00F35164" w:rsidR="00AE649C" w:rsidRPr="00B76F3C">
      <w:pPr>
        <w:pStyle w:val="Bezproreda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164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St-34/2014-332</izvorni_sadrzaj>
    <derivirana_varijabla naziv="DomainObject.Oznaka_1">St-34/2014-332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Trg kralja Tomislava bb., 33405 Pitomača</item>
      <item>e-oglasna ploča</item>
      <item>GRADBA d.o.o., Brezik 1/J, 33406 Lukač</item>
      <item>ODVJETNIČKO DRUŠTVO LACKOVIĆ &amp; RUKAVINA, Opatička 5/II, 48000 Koprivnica</item>
      <item>DAMIR KUJUNDŽIĆ, S. Radića 36, 31000 Osijek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Trg kralja Tomislava bb., 33405 Pitomača</item>
      <item>e-oglasna ploča</item>
      <item>GRADBA d.o.o., Brezik 1/J, 33406 Lukač</item>
      <item>ODVJETNIČKO DRUŠTVO LACKOVIĆ &amp; RUKAVINA, Opatička 5/II, 48000 Koprivnica</item>
      <item>DAMIR KUJUNDŽIĆ, S. Radića 36, 31000 Osijek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  <item>DAMIR KUJUNDŽIĆ, OIB 75693638154, S. Radića 36, 31000 Osijek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Marijana Dijaković, OIB 98073223498, Trg kralja Tomislava bb., 33405 Pitomača</item>
      <item>e-oglasna ploča</item>
      <item>GRADBA d.o.o., OIB 07720002212, Brezik 1/J, 33406 Lukač</item>
      <item>ODVJETNIČKO DRUŠTVO LACKOVIĆ &amp; RUKAVINA, Opatička 5/II, 48000 Koprivnica</item>
      <item>DAMIR KUJUNDŽIĆ, OIB 75693638154, S. Radića 36, 31000 Osijek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Dijaković, OIB 98073223498</item>
      <item>e-oglasna ploča</item>
      <item>GRADBA d.o.o., OIB 07720002212</item>
      <item>ODVJETNIČKO DRUŠTVO LACKOVIĆ &amp; RUKAVINA</item>
      <item>DAMIR KUJUNDŽIĆ, OIB 75693638154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St-34/2014-332</izvorni_sadrzaj>
    <derivirana_varijabla naziv="DomainObject.PoslovniBrojDokumenta_1">St-34/2014-332</derivirana_varijabla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Marijana Dijaković</item>
      <item>e-oglasna ploča</item>
      <item>GRADBA d.o.o.</item>
      <item>ODVJETNIČKO DRUŠTVO LACKOVIĆ &amp; RUKAVINA</item>
      <item>DAMIR KUJUNDŽIĆ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Marijana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  <item>DAMIR KUJUNDŽIĆ, OIB 75693638154, S. Radića 36,31000 Osijek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Marijana Dijaković, OIB 98073223498, Trg kralja Tomislava bb.,33405 Pitomača</item>
      <item>e-oglasna ploča</item>
      <item>GRADBA d.o.o., OIB 07720002212, Brezik 1/J,33406 Lukač</item>
      <item>ODVJETNIČKO DRUŠTVO LACKOVIĆ &amp; RUKAVINA, Opatička 5/II,48000 Koprivnica</item>
      <item>DAMIR KUJUNDŽIĆ, OIB 75693638154, S. Radića 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D556F4-8C2B-4465-85E3-6693E5F57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1698</properties:Words>
  <properties:Characters>11166</properties:Characters>
  <properties:Lines>2512</properties:Lines>
  <properties:Paragraphs>890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2017-01-30T11:58:00Z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St-34/2014-332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