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328c" w14:paraId="18b328c" w:rsidRDefault="006E227C" w:rsidP="00EC545E" w:rsidR="006E227C" w:rsidRPr="00A13EE3">
      <w:pPr>
        <w:jc w:val="right"/>
        <w15:collapsed w:val="false"/>
      </w:pPr>
      <w:bookmarkStart w:name="_GoBack" w:id="0"/>
      <w:bookmarkEnd w:id="0"/>
      <w:r w:rsidRPr="00A13EE3">
        <w:t xml:space="preserve">Poslovni broj: </w:t>
      </w:r>
      <w:r w:rsidR="009429B0">
        <w:t>2</w:t>
      </w:r>
      <w:r>
        <w:t xml:space="preserve"> </w:t>
      </w:r>
      <w:r w:rsidR="00E73949">
        <w:t>St</w:t>
      </w:r>
      <w:r>
        <w:t>-</w:t>
      </w:r>
      <w:r w:rsidR="0012119F">
        <w:t>1143</w:t>
      </w:r>
      <w:r>
        <w:t>/</w:t>
      </w:r>
      <w:r w:rsidR="001A6AA7">
        <w:t>20</w:t>
      </w:r>
      <w:r w:rsidR="004630C8">
        <w:t>1</w:t>
      </w:r>
      <w:r w:rsidR="0012119F">
        <w:t>5</w:t>
      </w:r>
      <w:r>
        <w:t>-</w:t>
      </w:r>
      <w:r w:rsidR="00215853">
        <w:t>15</w:t>
      </w:r>
    </w:p>
    <w:p w:rsidRDefault="00EC545E" w:rsidP="00EC545E" w:rsidR="00EC545E" w:rsidRPr="00EC545E">
      <w:r w:rsidRPr="00EC545E">
        <w:rPr>
          <w:bCs/>
        </w:rPr>
        <w:t xml:space="preserve">                     </w:t>
      </w:r>
      <w:r w:rsidRPr="00EC545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45E">
        <w:rPr>
          <w:bCs/>
        </w:rPr>
        <w:tab/>
      </w:r>
      <w:r w:rsidRPr="00EC545E">
        <w:rPr>
          <w:bCs/>
        </w:rPr>
        <w:tab/>
        <w:t xml:space="preserve">                             </w:t>
      </w:r>
    </w:p>
    <w:p w:rsidRDefault="00EC545E" w:rsidP="00EC545E" w:rsidR="00EC545E" w:rsidRPr="00EC545E">
      <w:r w:rsidRPr="00EC545E">
        <w:t xml:space="preserve">       REPUBLIKA HRVATSKA</w:t>
      </w:r>
    </w:p>
    <w:p w:rsidRDefault="00EC545E" w:rsidP="00EC545E" w:rsidR="00EC545E" w:rsidRPr="00EC545E">
      <w:r w:rsidRPr="00EC545E">
        <w:t>TRGOVAČKI SUD U VARAŽDINU</w:t>
      </w:r>
    </w:p>
    <w:p w:rsidRDefault="00EC545E" w:rsidP="00EC545E" w:rsidR="00EC545E" w:rsidRPr="00EC545E">
      <w:pPr>
        <w:rPr>
          <w:bCs/>
        </w:rPr>
      </w:pPr>
      <w:r w:rsidRPr="00EC545E">
        <w:t xml:space="preserve">                  B. Radić 2</w:t>
      </w:r>
      <w:r w:rsidRPr="00EC545E">
        <w:rPr>
          <w:bCs/>
        </w:rPr>
        <w:t xml:space="preserve">                   </w:t>
      </w:r>
      <w:r w:rsidRPr="00EC545E">
        <w:rPr>
          <w:bCs/>
        </w:rPr>
        <w:tab/>
      </w:r>
      <w:r w:rsidRPr="00EC545E">
        <w:rPr>
          <w:bCs/>
        </w:rPr>
        <w:tab/>
      </w:r>
      <w:r w:rsidRPr="00EC545E">
        <w:rPr>
          <w:bCs/>
        </w:rPr>
        <w:tab/>
      </w:r>
    </w:p>
    <w:p w:rsidRDefault="006E227C" w:rsidP="006E227C" w:rsidR="006E227C" w:rsidRPr="00A13EE3"/>
    <w:p w:rsidRDefault="00BB51EE" w:rsidP="00BB51EE" w:rsidR="00BB51EE" w:rsidRPr="00A13EE3">
      <w:pPr>
        <w:jc w:val="center"/>
      </w:pPr>
      <w:r>
        <w:t>R E P U B L I K A    H R V A T S K A</w:t>
      </w:r>
    </w:p>
    <w:p w:rsidRDefault="006E227C" w:rsidP="006E227C" w:rsidR="006E227C">
      <w:pPr>
        <w:jc w:val="center"/>
      </w:pPr>
      <w:r w:rsidRPr="00A13EE3">
        <w:t>R J E Š E N J E</w:t>
      </w:r>
    </w:p>
    <w:p w:rsidRDefault="006E227C" w:rsidP="006E227C" w:rsidR="006E227C" w:rsidRPr="00A13EE3">
      <w:pPr>
        <w:jc w:val="center"/>
      </w:pPr>
    </w:p>
    <w:p w:rsidRDefault="006E227C" w:rsidP="00E60C10" w:rsidR="006E227C" w:rsidRPr="00E506FC">
      <w:pPr>
        <w:ind w:hanging="709"/>
        <w:jc w:val="both"/>
      </w:pPr>
      <w:r>
        <w:tab/>
      </w:r>
      <w:r w:rsidR="00E60C10">
        <w:tab/>
      </w:r>
      <w:r w:rsidR="00215853" w:rsidRPr="009468FC">
        <w:rPr>
          <w:color w:themeColor="text1" w:val="000000"/>
        </w:rPr>
        <w:t xml:space="preserve">Trgovački sud u Varaždinu po </w:t>
      </w:r>
      <w:r w:rsidR="009429B0">
        <w:t>sutkinji toga suda Meliti Poljanec Bubaš</w:t>
      </w:r>
      <w:r w:rsidR="00215853" w:rsidRPr="009468FC">
        <w:rPr>
          <w:color w:themeColor="text1" w:val="000000"/>
        </w:rPr>
        <w:t>, kao stečaj</w:t>
      </w:r>
      <w:r w:rsidR="00B95C92">
        <w:rPr>
          <w:color w:themeColor="text1" w:val="000000"/>
        </w:rPr>
        <w:t>noj</w:t>
      </w:r>
      <w:r w:rsidR="007E33D8">
        <w:rPr>
          <w:color w:themeColor="text1" w:val="000000"/>
        </w:rPr>
        <w:t xml:space="preserve"> </w:t>
      </w:r>
      <w:r w:rsidR="00B95C92">
        <w:rPr>
          <w:color w:themeColor="text1" w:val="000000"/>
        </w:rPr>
        <w:t>sutkinji</w:t>
      </w:r>
      <w:r w:rsidR="007E33D8">
        <w:rPr>
          <w:color w:themeColor="text1" w:val="000000"/>
        </w:rPr>
        <w:t xml:space="preserve">, u stečajnom predmetu </w:t>
      </w:r>
      <w:r w:rsidR="007E33D8" w:rsidRPr="008176DA">
        <w:t>povodom prijedloga predlagatelja/dužnika L</w:t>
      </w:r>
      <w:r w:rsidR="007E33D8">
        <w:t>INEA COD d.o.o., Čakovec, Zavnoh</w:t>
      </w:r>
      <w:r w:rsidR="007E33D8" w:rsidRPr="008176DA">
        <w:t>-a 1, OIB: 86730846809 za otvaranje st</w:t>
      </w:r>
      <w:r w:rsidR="007E33D8">
        <w:t>ečajnog postupka nad dužnikom</w:t>
      </w:r>
      <w:r w:rsidR="00E61A34" w:rsidRPr="00D6357F">
        <w:t xml:space="preserve">, dana </w:t>
      </w:r>
      <w:r w:rsidR="00215853">
        <w:t>2</w:t>
      </w:r>
      <w:r w:rsidR="009429B0">
        <w:t>7</w:t>
      </w:r>
      <w:r w:rsidR="00E61A34" w:rsidRPr="00D6357F">
        <w:t xml:space="preserve">. </w:t>
      </w:r>
      <w:r w:rsidR="00E61A34">
        <w:t>lipnja</w:t>
      </w:r>
      <w:r w:rsidR="00E61A34" w:rsidRPr="00D6357F">
        <w:t xml:space="preserve"> 2016. godine</w:t>
      </w:r>
    </w:p>
    <w:p w:rsidRDefault="006E227C" w:rsidP="006E227C" w:rsidR="006E227C">
      <w:pPr>
        <w:jc w:val="both"/>
      </w:pPr>
    </w:p>
    <w:p w:rsidRDefault="009100AB" w:rsidP="006E227C" w:rsidR="009100AB">
      <w:pPr>
        <w:jc w:val="both"/>
      </w:pPr>
    </w:p>
    <w:p w:rsidRDefault="006E227C" w:rsidP="006E227C" w:rsidR="006E227C" w:rsidRPr="00450943">
      <w:pPr>
        <w:jc w:val="center"/>
      </w:pPr>
      <w:r w:rsidRPr="00450943">
        <w:t>r i j e š i o    j e</w:t>
      </w:r>
    </w:p>
    <w:p w:rsidRDefault="006E227C" w:rsidP="006E227C" w:rsidR="006E227C">
      <w:pPr>
        <w:jc w:val="both"/>
      </w:pPr>
    </w:p>
    <w:p w:rsidRDefault="009100AB" w:rsidP="006E227C" w:rsidR="009100AB" w:rsidRPr="00450943">
      <w:pPr>
        <w:jc w:val="both"/>
      </w:pPr>
    </w:p>
    <w:p w:rsidRDefault="00E73949" w:rsidP="009100AB" w:rsidR="006E227C" w:rsidRPr="00215853">
      <w:pPr>
        <w:jc w:val="both"/>
      </w:pPr>
      <w:r w:rsidRPr="00215853">
        <w:tab/>
      </w:r>
      <w:r w:rsidR="006E227C" w:rsidRPr="00215853">
        <w:t xml:space="preserve">Odgađa se </w:t>
      </w:r>
      <w:r w:rsidR="00935ED3" w:rsidRPr="00215853">
        <w:t xml:space="preserve">ispitno </w:t>
      </w:r>
      <w:r w:rsidR="006E227C" w:rsidRPr="00215853">
        <w:t xml:space="preserve">ročište zakazano za dan </w:t>
      </w:r>
      <w:r w:rsidR="007E33D8">
        <w:t>8</w:t>
      </w:r>
      <w:r w:rsidR="006E227C" w:rsidRPr="00215853">
        <w:t xml:space="preserve">. </w:t>
      </w:r>
      <w:r w:rsidR="009429B0">
        <w:t>srpnja</w:t>
      </w:r>
      <w:r w:rsidR="006E227C" w:rsidRPr="00215853">
        <w:t xml:space="preserve"> 201</w:t>
      </w:r>
      <w:r w:rsidR="005E4F52" w:rsidRPr="00215853">
        <w:t>6</w:t>
      </w:r>
      <w:r w:rsidR="006E227C" w:rsidRPr="00215853">
        <w:t xml:space="preserve">. u </w:t>
      </w:r>
      <w:r w:rsidR="007E33D8">
        <w:t>10</w:t>
      </w:r>
      <w:r w:rsidR="004C56FA" w:rsidRPr="00215853">
        <w:t>,</w:t>
      </w:r>
      <w:r w:rsidR="00953E46" w:rsidRPr="00215853">
        <w:t>00</w:t>
      </w:r>
      <w:r w:rsidR="006E227C" w:rsidRPr="00215853">
        <w:t xml:space="preserve"> sati, </w:t>
      </w:r>
      <w:r w:rsidR="009100AB" w:rsidRPr="00215853">
        <w:t>a sljedeće će biti zakazano pisanim putem</w:t>
      </w:r>
      <w:r w:rsidR="00E75E66" w:rsidRPr="00215853">
        <w:t>.</w:t>
      </w:r>
    </w:p>
    <w:p w:rsidRDefault="00BF751C" w:rsidP="006E227C" w:rsidR="00BF751C">
      <w:pPr>
        <w:jc w:val="both"/>
      </w:pPr>
    </w:p>
    <w:p w:rsidRDefault="008F3B94" w:rsidP="006E227C" w:rsidR="008F3B94">
      <w:pPr>
        <w:jc w:val="both"/>
      </w:pPr>
    </w:p>
    <w:p w:rsidRDefault="00BB51EE" w:rsidP="006E227C" w:rsidR="00BB51EE">
      <w:pPr>
        <w:jc w:val="both"/>
      </w:pPr>
    </w:p>
    <w:p w:rsidRDefault="006E227C" w:rsidP="00430C1D" w:rsidR="006E227C" w:rsidRPr="00450943">
      <w:pPr>
        <w:jc w:val="center"/>
      </w:pPr>
      <w:r>
        <w:t>U Va</w:t>
      </w:r>
      <w:r w:rsidR="00EC545E">
        <w:t>raždinu</w:t>
      </w:r>
      <w:r w:rsidR="002D75CC">
        <w:t xml:space="preserve">, </w:t>
      </w:r>
      <w:r w:rsidR="00215853">
        <w:t>2</w:t>
      </w:r>
      <w:r w:rsidR="009429B0">
        <w:t>7</w:t>
      </w:r>
      <w:r w:rsidR="002D75CC">
        <w:t xml:space="preserve">. </w:t>
      </w:r>
      <w:r w:rsidR="00953E46">
        <w:t>lipnja</w:t>
      </w:r>
      <w:r>
        <w:t xml:space="preserve">  201</w:t>
      </w:r>
      <w:r w:rsidR="005E4F52">
        <w:t>6</w:t>
      </w:r>
      <w:r w:rsidRPr="00450943">
        <w:t>.</w:t>
      </w:r>
    </w:p>
    <w:p w:rsidRDefault="006E227C" w:rsidP="006E227C" w:rsidR="006E227C"/>
    <w:p w:rsidRDefault="009429B0" w:rsidP="006E227C" w:rsidR="009429B0"/>
    <w:p w:rsidRDefault="006E227C" w:rsidP="006E227C" w:rsidR="006E227C" w:rsidRPr="00450943">
      <w:pPr>
        <w:jc w:val="both"/>
      </w:pP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>
        <w:t xml:space="preserve">   </w:t>
      </w:r>
      <w:r w:rsidR="00BB51EE">
        <w:tab/>
      </w:r>
      <w:r w:rsidR="009429B0">
        <w:t>Sutkinja</w:t>
      </w:r>
      <w:r>
        <w:t xml:space="preserve"> </w:t>
      </w:r>
    </w:p>
    <w:p w:rsidRDefault="006E227C" w:rsidP="006E227C" w:rsidR="006E227C" w:rsidRPr="00450943">
      <w:pPr>
        <w:jc w:val="both"/>
      </w:pPr>
    </w:p>
    <w:p w:rsidRDefault="006E227C" w:rsidP="008025BC" w:rsidR="008025B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B51EE">
        <w:tab/>
      </w:r>
      <w:r w:rsidR="009429B0">
        <w:t>Melita Poljanec Bubaš</w:t>
      </w:r>
    </w:p>
    <w:p w:rsidRDefault="00C80F8C" w:rsidP="009429B0" w:rsidR="009F1159">
      <w:pPr>
        <w:jc w:val="both"/>
      </w:pPr>
      <w:r>
        <w:t xml:space="preserve"> </w:t>
      </w:r>
    </w:p>
    <w:p w:rsidRDefault="00365855" w:rsidP="00215853" w:rsidR="00CF1244">
      <w:pPr>
        <w:jc w:val="both"/>
      </w:pPr>
      <w:r>
        <w:t xml:space="preserve"> </w:t>
      </w:r>
    </w:p>
    <w:p w:rsidRDefault="002D75CC" w:rsidP="006E227C" w:rsidR="002D75CC">
      <w:pPr>
        <w:jc w:val="both"/>
      </w:pPr>
    </w:p>
    <w:p w:rsidRDefault="006E227C" w:rsidP="006E227C" w:rsidR="006E227C" w:rsidRPr="00450943">
      <w:pPr>
        <w:jc w:val="both"/>
      </w:pPr>
      <w:r w:rsidRPr="00450943">
        <w:t>Pouka o pravnom lijeku:</w:t>
      </w:r>
    </w:p>
    <w:p w:rsidRDefault="006E227C" w:rsidP="006E227C" w:rsidR="006E227C" w:rsidRPr="00450943">
      <w:pPr>
        <w:jc w:val="both"/>
      </w:pPr>
      <w:r w:rsidRPr="00450943">
        <w:t>Protiv ovog rješenja žalba nije dopuštena.</w:t>
      </w:r>
    </w:p>
    <w:p w:rsidRDefault="006E227C" w:rsidP="006E227C" w:rsidR="006E227C" w:rsidRPr="00450943">
      <w:pPr>
        <w:jc w:val="both"/>
      </w:pPr>
    </w:p>
    <w:p w:rsidRDefault="006E227C" w:rsidP="006E227C" w:rsidR="001B6B83">
      <w:pPr>
        <w:jc w:val="both"/>
      </w:pPr>
      <w:r w:rsidRPr="00450943">
        <w:t xml:space="preserve">DNA: </w:t>
      </w:r>
    </w:p>
    <w:p w:rsidRDefault="007E33D8" w:rsidP="007E33D8" w:rsidR="007E33D8" w:rsidRPr="007E33D8">
      <w:pPr>
        <w:rPr>
          <w:rFonts w:eastAsiaTheme="minorHAnsi"/>
          <w:lang w:eastAsia="en-US"/>
        </w:rPr>
      </w:pPr>
      <w:r w:rsidRPr="007E33D8">
        <w:rPr>
          <w:rFonts w:eastAsiaTheme="minorHAnsi"/>
          <w:lang w:eastAsia="en-US"/>
        </w:rPr>
        <w:t>1. predlagatelj-stečajni dužnik LINEA COD d.o.o., Čakovec, Zavnoh-a 1</w:t>
      </w:r>
    </w:p>
    <w:p w:rsidRDefault="007E33D8" w:rsidP="007E33D8" w:rsidR="007E33D8" w:rsidRPr="007E33D8">
      <w:pPr>
        <w:rPr>
          <w:rFonts w:eastAsiaTheme="minorHAnsi"/>
          <w:lang w:eastAsia="en-US"/>
        </w:rPr>
      </w:pPr>
      <w:r w:rsidRPr="007E33D8">
        <w:rPr>
          <w:rFonts w:eastAsiaTheme="minorHAnsi"/>
          <w:lang w:eastAsia="en-US"/>
        </w:rPr>
        <w:t>2. direktor dužnika Branko Habuš, Čakovec, Antuna Augustinčića 8</w:t>
      </w:r>
    </w:p>
    <w:p w:rsidRDefault="007E33D8" w:rsidP="007E33D8" w:rsidR="007E33D8" w:rsidRPr="007E33D8">
      <w:pPr>
        <w:rPr>
          <w:rFonts w:eastAsiaTheme="minorHAnsi"/>
          <w:lang w:eastAsia="en-US"/>
        </w:rPr>
      </w:pPr>
      <w:r w:rsidRPr="007E33D8">
        <w:rPr>
          <w:rFonts w:eastAsiaTheme="minorHAnsi"/>
          <w:lang w:eastAsia="en-US"/>
        </w:rPr>
        <w:t xml:space="preserve">3. </w:t>
      </w:r>
      <w:r>
        <w:rPr>
          <w:rFonts w:eastAsiaTheme="minorHAnsi"/>
          <w:lang w:eastAsia="en-US"/>
        </w:rPr>
        <w:t>s</w:t>
      </w:r>
      <w:r w:rsidRPr="007E33D8">
        <w:rPr>
          <w:rFonts w:eastAsiaTheme="minorHAnsi"/>
          <w:lang w:eastAsia="en-US"/>
        </w:rPr>
        <w:t>tečajni upravitelj Sanja Kraljek, Čakovec, Kralja Tomislava 14</w:t>
      </w:r>
    </w:p>
    <w:p w:rsidRDefault="007E33D8" w:rsidP="007E33D8" w:rsidR="007E33D8" w:rsidRPr="007E33D8">
      <w:pPr>
        <w:rPr>
          <w:rFonts w:eastAsiaTheme="minorHAnsi"/>
          <w:lang w:eastAsia="en-US"/>
        </w:rPr>
      </w:pPr>
      <w:r w:rsidRPr="007E33D8">
        <w:rPr>
          <w:rFonts w:eastAsiaTheme="minorHAnsi"/>
          <w:lang w:eastAsia="en-US"/>
        </w:rPr>
        <w:t>4. Financijska agencija Zagreb, Vrtni put 3</w:t>
      </w:r>
    </w:p>
    <w:p w:rsidRDefault="007E33D8" w:rsidP="007E33D8" w:rsidR="007E33D8" w:rsidRPr="007E33D8">
      <w:pPr>
        <w:rPr>
          <w:rFonts w:eastAsiaTheme="minorHAnsi"/>
          <w:lang w:eastAsia="en-US"/>
        </w:rPr>
      </w:pPr>
      <w:r w:rsidRPr="007E33D8">
        <w:rPr>
          <w:rFonts w:eastAsiaTheme="minorHAnsi"/>
          <w:lang w:eastAsia="en-US"/>
        </w:rPr>
        <w:t>5. Ministarstvo financija, Porezna uprava, Područni ured Čakovec, O. Keršovanija 11</w:t>
      </w:r>
    </w:p>
    <w:p w:rsidRDefault="007E33D8" w:rsidP="007E33D8" w:rsidR="007E33D8">
      <w:pPr>
        <w:rPr>
          <w:rFonts w:eastAsiaTheme="minorHAnsi"/>
          <w:lang w:eastAsia="en-US"/>
        </w:rPr>
      </w:pPr>
      <w:r w:rsidRPr="007E33D8">
        <w:rPr>
          <w:rFonts w:eastAsiaTheme="minorHAnsi"/>
          <w:lang w:eastAsia="en-US"/>
        </w:rPr>
        <w:t>6. Županijsko državno odvjetništvo u Varaždinu</w:t>
      </w:r>
    </w:p>
    <w:p w:rsidRDefault="00C80F8C" w:rsidP="007E33D8" w:rsidR="007E33D8" w:rsidRPr="007E33D8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</w:t>
      </w:r>
      <w:r w:rsidR="007E33D8" w:rsidRPr="007E33D8">
        <w:rPr>
          <w:rFonts w:eastAsiaTheme="minorHAnsi"/>
          <w:lang w:eastAsia="en-US"/>
        </w:rPr>
        <w:t xml:space="preserve">. </w:t>
      </w:r>
      <w:r w:rsidR="007E33D8">
        <w:rPr>
          <w:rFonts w:eastAsiaTheme="minorHAnsi"/>
          <w:lang w:eastAsia="en-US"/>
        </w:rPr>
        <w:t>e-O</w:t>
      </w:r>
      <w:r w:rsidR="007E33D8" w:rsidRPr="007E33D8">
        <w:rPr>
          <w:rFonts w:eastAsiaTheme="minorHAnsi"/>
          <w:lang w:eastAsia="en-US"/>
        </w:rPr>
        <w:t>glasna ploča</w:t>
      </w:r>
    </w:p>
    <w:p w:rsidRDefault="006E227C" w:rsidP="002D4DD2" w:rsidR="006E227C">
      <w:pPr>
        <w:jc w:val="both"/>
      </w:pPr>
    </w:p>
    <w:sectPr w:rsidSect="00BB51EE" w:rsidR="006E227C">
      <w:pgSz w:h="16838" w:w="11906"/>
      <w:pgMar w:gutter="567" w:footer="709" w:header="709" w:left="851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3E"/>
    <w:multiLevelType w:val="hybridMultilevel"/>
    <w:tmpl w:val="D6A8A818"/>
    <w:lvl w:tplc="539627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CB10070"/>
    <w:multiLevelType w:val="hybridMultilevel"/>
    <w:tmpl w:val="538EE75E"/>
    <w:lvl w:tplc="588698E6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7C"/>
    <w:rsid w:val="000070E2"/>
    <w:rsid w:val="0001462A"/>
    <w:rsid w:val="00044EA4"/>
    <w:rsid w:val="0005180B"/>
    <w:rsid w:val="00054577"/>
    <w:rsid w:val="000A542D"/>
    <w:rsid w:val="000B655B"/>
    <w:rsid w:val="000D63EA"/>
    <w:rsid w:val="000E1119"/>
    <w:rsid w:val="001010EC"/>
    <w:rsid w:val="00115058"/>
    <w:rsid w:val="0012119F"/>
    <w:rsid w:val="00131486"/>
    <w:rsid w:val="001378FB"/>
    <w:rsid w:val="00157F2E"/>
    <w:rsid w:val="00171B7F"/>
    <w:rsid w:val="00184319"/>
    <w:rsid w:val="001A4F65"/>
    <w:rsid w:val="001A6AA7"/>
    <w:rsid w:val="001B6B83"/>
    <w:rsid w:val="001D4F77"/>
    <w:rsid w:val="001D55F8"/>
    <w:rsid w:val="001F1393"/>
    <w:rsid w:val="001F1643"/>
    <w:rsid w:val="001F6BCA"/>
    <w:rsid w:val="002053E5"/>
    <w:rsid w:val="00215853"/>
    <w:rsid w:val="002549A9"/>
    <w:rsid w:val="002846A2"/>
    <w:rsid w:val="002C5D2E"/>
    <w:rsid w:val="002D4DD2"/>
    <w:rsid w:val="002D75CC"/>
    <w:rsid w:val="00304A30"/>
    <w:rsid w:val="00322B32"/>
    <w:rsid w:val="003346CE"/>
    <w:rsid w:val="00365855"/>
    <w:rsid w:val="003E2AE0"/>
    <w:rsid w:val="003F120C"/>
    <w:rsid w:val="004274AF"/>
    <w:rsid w:val="00430C1D"/>
    <w:rsid w:val="004630C8"/>
    <w:rsid w:val="004834B4"/>
    <w:rsid w:val="00483530"/>
    <w:rsid w:val="00497129"/>
    <w:rsid w:val="004C1E71"/>
    <w:rsid w:val="004C56FA"/>
    <w:rsid w:val="004C7E44"/>
    <w:rsid w:val="00500521"/>
    <w:rsid w:val="005234B2"/>
    <w:rsid w:val="00525276"/>
    <w:rsid w:val="00544D19"/>
    <w:rsid w:val="00552B1C"/>
    <w:rsid w:val="00581316"/>
    <w:rsid w:val="005D21C7"/>
    <w:rsid w:val="005E4F52"/>
    <w:rsid w:val="005E7ACB"/>
    <w:rsid w:val="005F39DA"/>
    <w:rsid w:val="0063224D"/>
    <w:rsid w:val="00660FB3"/>
    <w:rsid w:val="00693CD2"/>
    <w:rsid w:val="006C1AAA"/>
    <w:rsid w:val="006C51EB"/>
    <w:rsid w:val="006C5AE8"/>
    <w:rsid w:val="006E227C"/>
    <w:rsid w:val="006F25A8"/>
    <w:rsid w:val="006F60F3"/>
    <w:rsid w:val="00701AA5"/>
    <w:rsid w:val="007110A7"/>
    <w:rsid w:val="00735822"/>
    <w:rsid w:val="00737691"/>
    <w:rsid w:val="00741660"/>
    <w:rsid w:val="00747A70"/>
    <w:rsid w:val="007A2EFB"/>
    <w:rsid w:val="007B0DF7"/>
    <w:rsid w:val="007B10CE"/>
    <w:rsid w:val="007B3D94"/>
    <w:rsid w:val="007B4367"/>
    <w:rsid w:val="007D464C"/>
    <w:rsid w:val="007E33D8"/>
    <w:rsid w:val="008025BC"/>
    <w:rsid w:val="00817AE0"/>
    <w:rsid w:val="00823A3E"/>
    <w:rsid w:val="00830F43"/>
    <w:rsid w:val="008354B4"/>
    <w:rsid w:val="00886CF7"/>
    <w:rsid w:val="008A024C"/>
    <w:rsid w:val="008A2280"/>
    <w:rsid w:val="008F3B94"/>
    <w:rsid w:val="009100AB"/>
    <w:rsid w:val="00926B30"/>
    <w:rsid w:val="00933038"/>
    <w:rsid w:val="00935ED3"/>
    <w:rsid w:val="00940790"/>
    <w:rsid w:val="009429B0"/>
    <w:rsid w:val="00943931"/>
    <w:rsid w:val="00944AB4"/>
    <w:rsid w:val="009463BE"/>
    <w:rsid w:val="00953E46"/>
    <w:rsid w:val="00987DE9"/>
    <w:rsid w:val="009B06A8"/>
    <w:rsid w:val="009B1F04"/>
    <w:rsid w:val="009B536E"/>
    <w:rsid w:val="009C2D62"/>
    <w:rsid w:val="009C5654"/>
    <w:rsid w:val="009D0C5B"/>
    <w:rsid w:val="009F1159"/>
    <w:rsid w:val="00A05A75"/>
    <w:rsid w:val="00A12289"/>
    <w:rsid w:val="00A32267"/>
    <w:rsid w:val="00A571CC"/>
    <w:rsid w:val="00A72D6C"/>
    <w:rsid w:val="00AB0363"/>
    <w:rsid w:val="00AD7EE1"/>
    <w:rsid w:val="00AE7FAF"/>
    <w:rsid w:val="00B02B9E"/>
    <w:rsid w:val="00B17E1D"/>
    <w:rsid w:val="00B23C05"/>
    <w:rsid w:val="00B34567"/>
    <w:rsid w:val="00B40A1E"/>
    <w:rsid w:val="00B81383"/>
    <w:rsid w:val="00B95C92"/>
    <w:rsid w:val="00BB51EE"/>
    <w:rsid w:val="00BC12DD"/>
    <w:rsid w:val="00BD715E"/>
    <w:rsid w:val="00BE39E9"/>
    <w:rsid w:val="00BE5F32"/>
    <w:rsid w:val="00BF5CAE"/>
    <w:rsid w:val="00BF751C"/>
    <w:rsid w:val="00C1174E"/>
    <w:rsid w:val="00C1379A"/>
    <w:rsid w:val="00C70A20"/>
    <w:rsid w:val="00C7158A"/>
    <w:rsid w:val="00C80F8C"/>
    <w:rsid w:val="00C83918"/>
    <w:rsid w:val="00CE2AF7"/>
    <w:rsid w:val="00CF01E8"/>
    <w:rsid w:val="00CF1244"/>
    <w:rsid w:val="00CF4D09"/>
    <w:rsid w:val="00D65D0F"/>
    <w:rsid w:val="00D77A76"/>
    <w:rsid w:val="00DD1292"/>
    <w:rsid w:val="00DF16D6"/>
    <w:rsid w:val="00E305A9"/>
    <w:rsid w:val="00E60C10"/>
    <w:rsid w:val="00E61A34"/>
    <w:rsid w:val="00E71BB7"/>
    <w:rsid w:val="00E72308"/>
    <w:rsid w:val="00E73949"/>
    <w:rsid w:val="00E75E66"/>
    <w:rsid w:val="00EA4921"/>
    <w:rsid w:val="00EA5D61"/>
    <w:rsid w:val="00EC545E"/>
    <w:rsid w:val="00ED38A8"/>
    <w:rsid w:val="00ED3EB3"/>
    <w:rsid w:val="00F7074A"/>
    <w:rsid w:val="00F8242D"/>
    <w:rsid w:val="00F87EE2"/>
    <w:rsid w:val="00F9211F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5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5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5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5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5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5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5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5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St-1143/2015</izvorni_sadrzaj>
    <derivirana_varijabla naziv="DomainObject.Predmet.OznakaBroj_1">St-1143/2015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26.4.2016</izvorni_sadrzaj>
    <derivirana_varijabla naziv="DomainObject.Predmet.PrimjedbaSuca_1">ŽALBA 26.4.2016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LINEA COD društvo s ograničenom odgovornošću za opremanje objekata</izvorni_sadrzaj>
    <derivirana_varijabla naziv="DomainObject.Predmet.StrankaFormated_1">  LINEA COD društvo s ograničenom odgovornošću za opremanje objekata</derivirana_varijabla>
  </DomainObject.Predmet.StrankaFormated>
  <DomainObject.Predmet.StrankaFormatedOIB>
    <izvorni_sadrzaj>  LINEA COD društvo s ograničenom odgovornošću za opremanje objekata, OIB 86730846809</izvorni_sadrzaj>
    <derivirana_varijabla naziv="DomainObject.Predmet.StrankaFormatedOIB_1">  LINEA COD društvo s ograničenom odgovornošću za opremanje objekata, OIB 86730846809</derivirana_varijabla>
  </DomainObject.Predmet.StrankaFormatedOIB>
  <DomainObject.Predmet.StrankaFormatedWithAdress>
    <izvorni_sadrzaj> LINEA COD društvo s ograničenom odgovornošću za opremanje objekata, Zavnoh-A 1, 40000 Čakovec</izvorni_sadrzaj>
    <derivirana_varijabla naziv="DomainObject.Predmet.StrankaFormatedWithAdress_1"> LINEA COD društvo s ograničenom odgovornošću za opremanje objekata, Zavnoh-A 1, 40000 Čakovec</derivirana_varijabla>
  </DomainObject.Predmet.StrankaFormatedWithAdress>
  <DomainObject.Predmet.StrankaFormatedWithAdressOIB>
    <izvorni_sadrzaj> LINEA COD društvo s ograničenom odgovornošću za opremanje objekata, OIB 86730846809, Zavnoh-A 1, 40000 Čakovec</izvorni_sadrzaj>
    <derivirana_varijabla naziv="DomainObject.Predmet.StrankaFormatedWithAdressOIB_1"> LINEA COD društvo s ograničenom odgovornošću za opremanje objekata, OIB 86730846809, Zavnoh-A 1, 40000 Čakovec</derivirana_varijabla>
  </DomainObject.Predmet.StrankaFormatedWithAdressOIB>
  <DomainObject.Predmet.StrankaWithAdress>
    <izvorni_sadrzaj>LINEA COD društvo s ograničenom odgovornošću za opremanje objekata Zavnoh-A 1,40000 Čakovec</izvorni_sadrzaj>
    <derivirana_varijabla naziv="DomainObject.Predmet.StrankaWithAdress_1">LINEA COD društvo s ograničenom odgovornošću za opremanje objekata Zavnoh-A 1,40000 Čakovec</derivirana_varijabla>
  </DomainObject.Predmet.StrankaWithAdress>
  <DomainObject.Predmet.StrankaWithAdressOIB>
    <izvorni_sadrzaj>LINEA COD društvo s ograničenom odgovornošću za opremanje objekata, OIB 86730846809, Zavnoh-A 1,40000 Čakovec</izvorni_sadrzaj>
    <derivirana_varijabla naziv="DomainObject.Predmet.StrankaWithAdressOIB_1">LINEA COD društvo s ograničenom odgovornošću za opremanje objekata, OIB 86730846809, Zavnoh-A 1,40000 Čakovec</derivirana_varijabla>
  </DomainObject.Predmet.StrankaWithAdressOIB>
  <DomainObject.Predmet.StrankaNazivFormated>
    <izvorni_sadrzaj>LINEA COD društvo s ograničenom odgovornošću za opremanje objekata</izvorni_sadrzaj>
    <derivirana_varijabla naziv="DomainObject.Predmet.StrankaNazivFormated_1">LINEA COD društvo s ograničenom odgovornošću za opremanje objekata</derivirana_varijabla>
  </DomainObject.Predmet.StrankaNazivFormated>
  <DomainObject.Predmet.StrankaNazivFormatedOIB>
    <izvorni_sadrzaj>LINEA COD društvo s ograničenom odgovornošću za opremanje objekata, OIB 86730846809</izvorni_sadrzaj>
    <derivirana_varijabla naziv="DomainObject.Predmet.StrankaNazivFormatedOIB_1">LINEA COD društvo s ograničenom odgovornošću za opremanje objekata, OIB 86730846809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151475.50</izvorni_sadrzaj>
    <derivirana_varijabla naziv="DomainObject.Predmet.TrenutnaVrijednost_1">151475.50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LINEA COD društvo s ograničenom odgovornošću za opremanje objekata</item>
    </izvorni_sadrzaj>
    <derivirana_varijabla naziv="DomainObject.Predmet.StrankaListFormated_1">
      <item>LINEA COD društvo s ograničenom odgovornošću za opremanje objekata</item>
    </derivirana_varijabla>
  </DomainObject.Predmet.StrankaListFormated>
  <DomainObject.Predmet.StrankaListFormatedOIB>
    <izvorni_sadrzaj>
      <item>LINEA COD društvo s ograničenom odgovornošću za opremanje objekata, OIB 86730846809</item>
    </izvorni_sadrzaj>
    <derivirana_varijabla naziv="DomainObject.Predmet.StrankaListFormatedOIB_1">
      <item>LINEA COD društvo s ograničenom odgovornošću za opremanje objekata, OIB 86730846809</item>
    </derivirana_varijabla>
  </DomainObject.Predmet.StrankaListFormatedOIB>
  <DomainObject.Predmet.StrankaListFormatedWithAdress>
    <izvorni_sadrzaj>
      <item>LINEA COD društvo s ograničenom odgovornošću za opremanje objekata, Zavnoh-A 1, 40000 Čakovec</item>
    </izvorni_sadrzaj>
    <derivirana_varijabla naziv="DomainObject.Predmet.StrankaListFormatedWithAdress_1">
      <item>LINEA COD društvo s ograničenom odgovornošću za opremanje objekata, Zavnoh-A 1, 40000 Čakovec</item>
    </derivirana_varijabla>
  </DomainObject.Predmet.StrankaListFormatedWithAdress>
  <DomainObject.Predmet.StrankaListFormatedWithAdressOIB>
    <izvorni_sadrzaj>
      <item>LINEA COD društvo s ograničenom odgovornošću za opremanje objekata, OIB 86730846809, Zavnoh-A 1, 40000 Čakovec</item>
    </izvorni_sadrzaj>
    <derivirana_varijabla naziv="DomainObject.Predmet.StrankaListFormatedWithAdressOIB_1">
      <item>LINEA COD društvo s ograničenom odgovornošću za opremanje objekata, OIB 86730846809, Zavnoh-A 1, 40000 Čakovec</item>
    </derivirana_varijabla>
  </DomainObject.Predmet.StrankaListFormatedWithAdressOIB>
  <DomainObject.Predmet.StrankaListNazivFormated>
    <izvorni_sadrzaj>
      <item>LINEA COD društvo s ograničenom odgovornošću za opremanje objekata</item>
    </izvorni_sadrzaj>
    <derivirana_varijabla naziv="DomainObject.Predmet.StrankaListNazivFormated_1">
      <item>LINEA COD društvo s ograničenom odgovornošću za opremanje objekata</item>
    </derivirana_varijabla>
  </DomainObject.Predmet.StrankaListNazivFormated>
  <DomainObject.Predmet.StrankaListNazivFormatedOIB>
    <izvorni_sadrzaj>
      <item>LINEA COD društvo s ograničenom odgovornošću za opremanje objekata, OIB 86730846809</item>
    </izvorni_sadrzaj>
    <derivirana_varijabla naziv="DomainObject.Predmet.StrankaListNazivFormatedOIB_1">
      <item>LINEA COD društvo s ograničenom odgovornošću za opremanje objekata, OIB 86730846809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</izvorni_sadrzaj>
    <derivirana_varijabla naziv="DomainObject.Predmet.OstaliListFormated_1"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</derivirana_varijabla>
  </DomainObject.Predmet.OstaliListFormated>
  <DomainObject.Predmet.OstaliListFormatedOIB>
    <izvorni_sadrzaj>
      <item>Sudski registar</item>
      <item>Branko Habuš, OIB 11928770946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</izvorni_sadrzaj>
    <derivirana_varijabla naziv="DomainObject.Predmet.OstaliListFormatedOIB_1">
      <item>Sudski registar</item>
      <item>Branko Habuš, OIB 11928770946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</derivirana_varijabla>
  </DomainObject.Predmet.OstaliListFormatedOIB>
  <DomainObject.Predmet.OstaliListFormatedWithAdress>
    <izvorni_sadrzaj>
      <item>Sudski registar</item>
      <item>Branko Habuš, Antuna Augustinčića 8, 40000 Čakovec</item>
      <item>Županijsko državno odvjetništvo</item>
      <item>FINANCIJSKA AGENCIJA Zagreb, Vrtni put 3, 10000 Zagreb</item>
      <item>Porezna uprava - Ispostava Čakovec, O. Keršovanija 11, 40000 Čakovec</item>
      <item>Općinski građanski sud u Zagrebu- ZK odjel, Hrvatske bratske zajednice bb, 10000 Zagreb</item>
      <item>Općinski sud u Zadru  - ZK odjel, Ulica Borelli 9, 23000 Zadar</item>
      <item>Općinski sud u Čakovcu - ZK odjel, Ruđera Boškovića 18, 40000 Čakovec</item>
    </izvorni_sadrzaj>
    <derivirana_varijabla naziv="DomainObject.Predmet.OstaliListFormatedWithAdress_1">
      <item>Sudski registar</item>
      <item>Branko Habuš, Antuna Augustinčića 8, 40000 Čakovec</item>
      <item>Županijsko državno odvjetništvo</item>
      <item>FINANCIJSKA AGENCIJA Zagreb, Vrtni put 3, 10000 Zagreb</item>
      <item>Porezna uprava - Ispostava Čakovec, O. Keršovanija 11, 40000 Čakovec</item>
      <item>Općinski građanski sud u Zagrebu- ZK odjel, Hrvatske bratske zajednice bb, 10000 Zagreb</item>
      <item>Općinski sud u Zadru  - ZK odjel, Ulica Borelli 9, 23000 Zadar</item>
      <item>Općinski sud u Čakovcu - ZK odjel, Ruđera Boškovića 18, 40000 Čakovec</item>
    </derivirana_varijabla>
  </DomainObject.Predmet.OstaliListFormatedWithAdress>
  <DomainObject.Predmet.OstaliListFormatedWithAdressOIB>
    <izvorni_sadrzaj>
      <item>Sudski registar</item>
      <item>Branko Habuš, OIB 11928770946, Antuna Augustinčića 8, 40000 Čakovec</item>
      <item>Županijsko državno odvjetništvo</item>
      <item>FINANCIJSKA AGENCIJA Zagreb, Vrtni put 3, 10000 Zagreb</item>
      <item>Porezna uprava - Ispostava Čakovec, O. Keršovanija 11, 40000 Čakovec</item>
      <item>Općinski građanski sud u Zagrebu- ZK odjel, Hrvatske bratske zajednice bb, 10000 Zagreb</item>
      <item>Općinski sud u Zadru  - ZK odjel, Ulica Borelli 9, 23000 Zadar</item>
      <item>Općinski sud u Čakovcu - ZK odjel, Ruđera Boškovića 18, 40000 Čakovec</item>
    </izvorni_sadrzaj>
    <derivirana_varijabla naziv="DomainObject.Predmet.OstaliListFormatedWithAdressOIB_1">
      <item>Sudski registar</item>
      <item>Branko Habuš, OIB 11928770946, Antuna Augustinčića 8, 40000 Čakovec</item>
      <item>Županijsko državno odvjetništvo</item>
      <item>FINANCIJSKA AGENCIJA Zagreb, Vrtni put 3, 10000 Zagreb</item>
      <item>Porezna uprava - Ispostava Čakovec, O. Keršovanija 11, 40000 Čakovec</item>
      <item>Općinski građanski sud u Zagrebu- ZK odjel, Hrvatske bratske zajednice bb, 10000 Zagreb</item>
      <item>Općinski sud u Zadru  - ZK odjel, Ulica Borelli 9, 23000 Zadar</item>
      <item>Općinski sud u Čakovcu - ZK odjel, Ruđera Boškovića 18, 40000 Čakovec</item>
    </derivirana_varijabla>
  </DomainObject.Predmet.OstaliListFormatedWithAdressOIB>
  <DomainObject.Predmet.OstaliListNazivFormated>
    <izvorni_sadrzaj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</izvorni_sadrzaj>
    <derivirana_varijabla naziv="DomainObject.Predmet.OstaliListNazivFormated_1"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</derivirana_varijabla>
  </DomainObject.Predmet.OstaliListNazivFormated>
  <DomainObject.Predmet.OstaliListNazivFormatedOIB>
    <izvorni_sadrzaj>
      <item>Sudski registar</item>
      <item>Branko Habuš, OIB 11928770946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</izvorni_sadrzaj>
    <derivirana_varijabla naziv="DomainObject.Predmet.OstaliListNazivFormatedOIB_1">
      <item>Sudski registar</item>
      <item>Branko Habuš, OIB 11928770946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LINEA COD društvo s ograničenom odgovornošću za opremanje objekata</izvorni_sadrzaj>
    <derivirana_varijabla naziv="DomainObject.Predmet.StrankaIDrugi_1">LINEA COD društvo s ograničenom odgovornošću za opremanje objekata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LINEA COD društvo s ograničenom odgovornošću za opremanje objekata, OIB 86730846809, Zavnoh-A 1, 40000 Čakovec</izvorni_sadrzaj>
    <derivirana_varijabla naziv="DomainObject.Predmet.StrankaIDrugiAdressOIB_1">LINEA COD društvo s ograničenom odgovornošću za opremanje objekata, OIB 86730846809, Zavnoh-A 1,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LINEA COD društvo s ograničenom odgovornošću za opremanje objekata</item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</izvorni_sadrzaj>
    <derivirana_varijabla naziv="DomainObject.Predmet.SudioniciListNaziv_1">
      <item>LINEA COD društvo s ograničenom odgovornošću za opremanje objekata</item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</derivirana_varijabla>
  </DomainObject.Predmet.SudioniciListNaziv>
  <DomainObject.Predmet.SudioniciListAdressOIB>
    <izvorni_sadrzaj>
      <item>LINEA COD društvo s ograničenom odgovornošću za opremanje objekata, OIB 86730846809, Zavnoh-A 1,40000 Čakovec</item>
      <item>Sudski registar</item>
      <item>Branko Habuš, OIB 11928770946, Antuna Augustinčića 8,40000 Čakovec</item>
      <item>Županijsko državno odvjetništvo</item>
      <item>FINANCIJSKA AGENCIJA Zagreb, Vrtni put 3,10000 Zagreb</item>
      <item>Porezna uprava - Ispostava Čakovec, O. Keršovanija 11,40000 Čakovec</item>
      <item>Općinski građanski sud u Zagrebu- ZK odjel, Hrvatske bratske zajednice bb,10000 Zagreb</item>
      <item>Općinski sud u Zadru  - ZK odjel, Ulica Borelli 9,23000 Zadar</item>
      <item>Općinski sud u Čakovcu - ZK odjel, Ruđera Boškovića 18,40000 Čakovec</item>
    </izvorni_sadrzaj>
    <derivirana_varijabla naziv="DomainObject.Predmet.SudioniciListAdressOIB_1">
      <item>LINEA COD društvo s ograničenom odgovornošću za opremanje objekata, OIB 86730846809, Zavnoh-A 1,40000 Čakovec</item>
      <item>Sudski registar</item>
      <item>Branko Habuš, OIB 11928770946, Antuna Augustinčića 8,40000 Čakovec</item>
      <item>Županijsko državno odvjetništvo</item>
      <item>FINANCIJSKA AGENCIJA Zagreb, Vrtni put 3,10000 Zagreb</item>
      <item>Porezna uprava - Ispostava Čakovec, O. Keršovanija 11,40000 Čakovec</item>
      <item>Općinski građanski sud u Zagrebu- ZK odjel, Hrvatske bratske zajednice bb,10000 Zagreb</item>
      <item>Općinski sud u Zadru  - ZK odjel, Ulica Borelli 9,23000 Zadar</item>
      <item>Općinski sud u Čakovcu - ZK odjel, Ruđera 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86730846809</item>
      <item>, OIB null</item>
      <item>, OIB 11928770946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86730846809</item>
      <item>, OIB null</item>
      <item>, OIB 11928770946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4E53CC-8310-4865-8300-3939C0C7D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180</properties:Words>
  <properties:Characters>909</properties:Characters>
  <properties:Lines>43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2016-06-27T06:18:00Z</dcterms:created>
  <dc:creator>Ljubica Makovec</dc:creator>
  <cp:lastModifiedBy>Nevenka Vuković</cp:lastModifiedBy>
  <cp:lastPrinted>2016-06-27T06:25:00Z</cp:lastPrinted>
  <dcterms:modified xmlns:xsi="http://www.w3.org/2001/XMLSchema-instance" xsi:type="dcterms:W3CDTF">2016-06-27T06:42:00Z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