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b7bd" w14:paraId="ac0b7bd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>TRGOVAČKI SUD U PAZINU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>FINE, OIB: 85821130368, RC Rijeka, Podružnica Pula, Giardini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r w:rsidR="00723F8E">
        <w:t xml:space="preserve">EURO KAMEN j.d.o.o. Pazin, Stari trg 7, </w:t>
      </w:r>
      <w:r w:rsidR="00723F8E" w:rsidRPr="00936C9E">
        <w:t xml:space="preserve">OIB: </w:t>
      </w:r>
      <w:r w:rsidR="00723F8E">
        <w:t>97121831504</w:t>
      </w:r>
      <w:r w:rsidR="00294BFD">
        <w:t>,</w:t>
      </w:r>
      <w:r w:rsidR="00C377D1">
        <w:t xml:space="preserve"> </w:t>
      </w:r>
      <w:r w:rsidR="00CB0E63">
        <w:t xml:space="preserve">      </w:t>
      </w:r>
      <w:r w:rsidR="00803E13">
        <w:t xml:space="preserve">             </w:t>
      </w:r>
      <w:r w:rsidR="00CB0E63">
        <w:t xml:space="preserve"> </w:t>
      </w:r>
      <w:r w:rsidR="00723F8E">
        <w:t>21</w:t>
      </w:r>
      <w:r w:rsidR="00DF28E8" w:rsidRPr="009E27CE">
        <w:t xml:space="preserve">. </w:t>
      </w:r>
      <w:r w:rsidR="00067047">
        <w:t>srpnja</w:t>
      </w:r>
      <w:r w:rsidR="00671C0E" w:rsidRPr="009E27CE">
        <w:t xml:space="preserve"> 2016</w:t>
      </w:r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>Temeljem čl. 115. st. 1. Stečajnog zakona (Narodne novine broj 71/15, dalje: SZ)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r w:rsidR="00723F8E">
        <w:t xml:space="preserve">EURO KAMEN j.d.o.o. Pazin, Stari trg 7, </w:t>
      </w:r>
      <w:r w:rsidR="00FB0B18" w:rsidRPr="009E27CE">
        <w:t xml:space="preserve">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r w:rsidR="00C377D1">
        <w:rPr>
          <w:b/>
        </w:rPr>
        <w:t>15</w:t>
      </w:r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2016</w:t>
      </w:r>
      <w:r w:rsidRPr="008F173B">
        <w:rPr>
          <w:b/>
        </w:rPr>
        <w:t xml:space="preserve">. u </w:t>
      </w:r>
      <w:r w:rsidR="00804E10">
        <w:rPr>
          <w:b/>
        </w:rPr>
        <w:t>13</w:t>
      </w:r>
      <w:r w:rsidR="001648DC" w:rsidRPr="008F173B">
        <w:rPr>
          <w:b/>
        </w:rPr>
        <w:t>:</w:t>
      </w:r>
      <w:r w:rsidR="00804E10">
        <w:rPr>
          <w:b/>
        </w:rPr>
        <w:t>20</w:t>
      </w:r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Dršćevka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>FINA, Podružnica Pula, Giardini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067047">
        <w:t xml:space="preserve"> </w:t>
      </w:r>
      <w:r w:rsidRPr="009E27CE">
        <w:t xml:space="preserve">dužnik </w:t>
      </w:r>
      <w:r w:rsidR="00723F8E">
        <w:t xml:space="preserve">EURO KAMEN j.d.o.o. Pazin, Stari trg 7, </w:t>
      </w:r>
    </w:p>
    <w:p w:rsidRDefault="00814FDD" w:rsidP="00BE5DC8" w:rsidR="00723F8E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067047">
        <w:t xml:space="preserve"> </w:t>
      </w:r>
      <w:r w:rsidR="005E3EB7" w:rsidRPr="009E27CE">
        <w:t xml:space="preserve">zakonski zastupnik dužnika </w:t>
      </w:r>
      <w:r w:rsidR="00723F8E">
        <w:t>Ljubomir Lukić</w:t>
      </w:r>
      <w:r w:rsidR="00723F8E" w:rsidRPr="00936C9E">
        <w:t xml:space="preserve"> iz </w:t>
      </w:r>
      <w:r w:rsidR="00723F8E">
        <w:t>Pazina, Stari trg 7</w:t>
      </w:r>
      <w:r w:rsidR="00723F8E" w:rsidRPr="00936C9E">
        <w:t xml:space="preserve">, OIB: </w:t>
      </w:r>
      <w:r w:rsidR="00723F8E">
        <w:t>61216074098.</w:t>
      </w:r>
    </w:p>
    <w:p w:rsidRDefault="00FB0B18" w:rsidP="00BE5DC8" w:rsidR="00803E13">
      <w:r w:rsidRPr="009E27CE">
        <w:tab/>
        <w:t>II.</w:t>
      </w:r>
      <w:r w:rsidRPr="009E27CE">
        <w:tab/>
        <w:t xml:space="preserve">Poziva se zakonski zastupnik dužnika </w:t>
      </w:r>
      <w:r w:rsidR="00723F8E">
        <w:t>Ljubomir Lukić</w:t>
      </w:r>
      <w:r w:rsidR="00723F8E" w:rsidRPr="00936C9E">
        <w:t xml:space="preserve"> iz </w:t>
      </w:r>
      <w:r w:rsidR="00723F8E">
        <w:t>Pazina, Stari trg 7</w:t>
      </w:r>
      <w:r w:rsidR="00723F8E" w:rsidRPr="00936C9E">
        <w:t xml:space="preserve">, OIB: </w:t>
      </w:r>
      <w:r w:rsidR="00723F8E">
        <w:t>61216074098</w:t>
      </w:r>
      <w:r w:rsidR="00803E13" w:rsidRPr="00936C9E">
        <w:t xml:space="preserve">, </w:t>
      </w:r>
      <w:r w:rsidRPr="009E27CE">
        <w:t xml:space="preserve">pristupiti u sud na zakazano ročište radi saslušanja te dostaviti sudu javnobilježnički ovjerovljen prokazni popis imovine za dužnika </w:t>
      </w:r>
      <w:r w:rsidR="00723F8E">
        <w:t xml:space="preserve">EURO KAMEN j.d.o.o. Pazin, Stari trg 7, </w:t>
      </w:r>
      <w:r w:rsidR="00723F8E" w:rsidRPr="00936C9E">
        <w:t xml:space="preserve">OIB: </w:t>
      </w:r>
      <w:r w:rsidR="00723F8E">
        <w:t>97121831504.</w:t>
      </w:r>
    </w:p>
    <w:p w:rsidRDefault="00723F8E" w:rsidP="00BE5DC8" w:rsidR="00723F8E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r w:rsidR="00723F8E">
        <w:t>21</w:t>
      </w:r>
      <w:r w:rsidR="00036ADB" w:rsidRPr="00FE1051">
        <w:t xml:space="preserve">. </w:t>
      </w:r>
      <w:r w:rsidR="00067047">
        <w:t>srpnja</w:t>
      </w:r>
      <w:r w:rsidR="00671C0E" w:rsidRPr="00FE1051">
        <w:t xml:space="preserve"> 2016</w:t>
      </w:r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r w:rsidR="00FB0B18" w:rsidRPr="00FE1051">
        <w:t xml:space="preserve">115. st. </w:t>
      </w:r>
      <w:r w:rsidRPr="00FE1051">
        <w:t>1. S</w:t>
      </w:r>
      <w:r w:rsidR="00FB0B18" w:rsidRPr="00FE1051">
        <w:t>Z-a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>Podružnica Pula, Giardini 5</w:t>
      </w:r>
    </w:p>
    <w:p w:rsidRDefault="00FB0B18" w:rsidP="00460051" w:rsidR="00671C0E" w:rsidRPr="00FE1051">
      <w:r w:rsidRPr="00FE1051">
        <w:t xml:space="preserve">- dužnik </w:t>
      </w:r>
      <w:r w:rsidR="00723F8E">
        <w:t>EURO KAMEN j.d.o.o. Pazin, Stari trg 7</w:t>
      </w:r>
    </w:p>
    <w:p w:rsidRDefault="00FB0B18" w:rsidP="00460051" w:rsidR="007A7923">
      <w:r w:rsidRPr="00FE1051">
        <w:rPr>
          <w:lang w:val="sv-SE"/>
        </w:rPr>
        <w:t xml:space="preserve">- zakonski zastupnik dužnika </w:t>
      </w:r>
      <w:r w:rsidR="00723F8E">
        <w:t>Ljubomir Lukić</w:t>
      </w:r>
      <w:r w:rsidR="00723F8E" w:rsidRPr="00936C9E">
        <w:t xml:space="preserve"> iz </w:t>
      </w:r>
      <w:r w:rsidR="00723F8E">
        <w:t>Pazina, Stari trg 7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11C" w:rsidP="005E3EB7" w:rsidR="00FA311C">
      <w:r>
        <w:separator/>
      </w:r>
    </w:p>
  </w:endnote>
  <w:endnote w:id="0" w:type="continuationSeparator">
    <w:p w:rsidRDefault="00FA311C" w:rsidP="005E3EB7" w:rsidR="00FA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11C" w:rsidP="005E3EB7" w:rsidR="00FA311C">
      <w:r>
        <w:separator/>
      </w:r>
    </w:p>
  </w:footnote>
  <w:footnote w:id="0" w:type="continuationSeparator">
    <w:p w:rsidRDefault="00FA311C" w:rsidP="005E3EB7" w:rsidR="00FA3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A311C" w:rsidR="00FA311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FA311C" w:rsidR="00FA31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11C" w:rsidR="00FA311C">
    <w:pPr>
      <w:pStyle w:val="Zaglavlje"/>
    </w:pPr>
    <w:r>
      <w:tab/>
    </w:r>
    <w:r>
      <w:tab/>
      <w:t>Posl.br.: 1 St-</w:t>
    </w:r>
    <w:r w:rsidR="00723F8E">
      <w:t>885</w:t>
    </w:r>
    <w:r>
      <w:t>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67047"/>
    <w:rsid w:val="000D12D6"/>
    <w:rsid w:val="00107DA9"/>
    <w:rsid w:val="00135737"/>
    <w:rsid w:val="001648DC"/>
    <w:rsid w:val="00165E87"/>
    <w:rsid w:val="00185C17"/>
    <w:rsid w:val="001C0810"/>
    <w:rsid w:val="001F671E"/>
    <w:rsid w:val="00254C90"/>
    <w:rsid w:val="00264035"/>
    <w:rsid w:val="002915B0"/>
    <w:rsid w:val="00294BFD"/>
    <w:rsid w:val="002D55AD"/>
    <w:rsid w:val="002E3A56"/>
    <w:rsid w:val="0031240C"/>
    <w:rsid w:val="0032179D"/>
    <w:rsid w:val="00360A6A"/>
    <w:rsid w:val="003732AD"/>
    <w:rsid w:val="003A006D"/>
    <w:rsid w:val="003B74B1"/>
    <w:rsid w:val="003C0D22"/>
    <w:rsid w:val="00460051"/>
    <w:rsid w:val="00490549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23F8E"/>
    <w:rsid w:val="007A7923"/>
    <w:rsid w:val="007D4D06"/>
    <w:rsid w:val="00803E13"/>
    <w:rsid w:val="00804E10"/>
    <w:rsid w:val="00814FDD"/>
    <w:rsid w:val="00816117"/>
    <w:rsid w:val="008C3F42"/>
    <w:rsid w:val="008F173B"/>
    <w:rsid w:val="00966681"/>
    <w:rsid w:val="00985388"/>
    <w:rsid w:val="009A04CC"/>
    <w:rsid w:val="009E27CE"/>
    <w:rsid w:val="00B31B75"/>
    <w:rsid w:val="00B33836"/>
    <w:rsid w:val="00B61AF4"/>
    <w:rsid w:val="00B76D83"/>
    <w:rsid w:val="00BE5DC8"/>
    <w:rsid w:val="00C377D1"/>
    <w:rsid w:val="00CB0E63"/>
    <w:rsid w:val="00CB71B0"/>
    <w:rsid w:val="00D14604"/>
    <w:rsid w:val="00D36751"/>
    <w:rsid w:val="00D41ACB"/>
    <w:rsid w:val="00D5275E"/>
    <w:rsid w:val="00DA1E5A"/>
    <w:rsid w:val="00DF28E8"/>
    <w:rsid w:val="00F13DFF"/>
    <w:rsid w:val="00F2299C"/>
    <w:rsid w:val="00FA311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1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F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AF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AF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AF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1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F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AF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AF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AF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St-885/2016</izvorni_sadrzaj>
    <derivirana_varijabla naziv="DomainObject.Predmet.OznakaBroj_1">St-885/2016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KAMEN j.d.o.o. PAZIN</izvorni_sadrzaj>
    <derivirana_varijabla naziv="DomainObject.Predmet.ProtustrankaFormated_1">  EURO KAMEN j.d.o.o. PAZIN</derivirana_varijabla>
  </DomainObject.Predmet.ProtustrankaFormated>
  <DomainObject.Predmet.ProtustrankaFormatedOIB>
    <izvorni_sadrzaj>  EURO KAMEN j.d.o.o. PAZIN, OIB 97121831504</izvorni_sadrzaj>
    <derivirana_varijabla naziv="DomainObject.Predmet.ProtustrankaFormatedOIB_1">  EURO KAMEN j.d.o.o. PAZIN, OIB 97121831504</derivirana_varijabla>
  </DomainObject.Predmet.ProtustrankaFormatedOIB>
  <DomainObject.Predmet.ProtustrankaFormatedWithAdress>
    <izvorni_sadrzaj> EURO KAMEN j.d.o.o. PAZIN, Stari trg 7, 52000 Pazin</izvorni_sadrzaj>
    <derivirana_varijabla naziv="DomainObject.Predmet.ProtustrankaFormatedWithAdress_1"> EURO KAMEN j.d.o.o. PAZIN, Stari trg 7, 52000 Pazin</derivirana_varijabla>
  </DomainObject.Predmet.ProtustrankaFormatedWithAdress>
  <DomainObject.Predmet.ProtustrankaFormatedWithAdressOIB>
    <izvorni_sadrzaj> EURO KAMEN j.d.o.o. PAZIN, OIB 97121831504, Stari trg 7, 52000 Pazin</izvorni_sadrzaj>
    <derivirana_varijabla naziv="DomainObject.Predmet.ProtustrankaFormatedWithAdressOIB_1"> EURO KAMEN j.d.o.o. PAZIN, OIB 97121831504, Stari trg 7, 52000 Pazin</derivirana_varijabla>
  </DomainObject.Predmet.ProtustrankaFormatedWithAdressOIB>
  <DomainObject.Predmet.ProtustrankaWithAdress>
    <izvorni_sadrzaj>EURO KAMEN j.d.o.o. PAZIN Stari trg 7, 52000 Pazin</izvorni_sadrzaj>
    <derivirana_varijabla naziv="DomainObject.Predmet.ProtustrankaWithAdress_1">EURO KAMEN j.d.o.o. PAZIN Stari trg 7, 52000 Pazin</derivirana_varijabla>
  </DomainObject.Predmet.ProtustrankaWithAdress>
  <DomainObject.Predmet.ProtustrankaWithAdressOIB>
    <izvorni_sadrzaj>EURO KAMEN j.d.o.o. PAZIN, OIB 97121831504, Stari trg 7, 52000 Pazin</izvorni_sadrzaj>
    <derivirana_varijabla naziv="DomainObject.Predmet.ProtustrankaWithAdressOIB_1">EURO KAMEN j.d.o.o. PAZIN, OIB 97121831504, Stari trg 7, 52000 Pazin</derivirana_varijabla>
  </DomainObject.Predmet.ProtustrankaWithAdressOIB>
  <DomainObject.Predmet.ProtustrankaNazivFormated>
    <izvorni_sadrzaj>EURO KAMEN j.d.o.o. PAZIN</izvorni_sadrzaj>
    <derivirana_varijabla naziv="DomainObject.Predmet.ProtustrankaNazivFormated_1">EURO KAMEN j.d.o.o. PAZIN</derivirana_varijabla>
  </DomainObject.Predmet.ProtustrankaNazivFormated>
  <DomainObject.Predmet.ProtustrankaNazivFormatedOIB>
    <izvorni_sadrzaj>EURO KAMEN j.d.o.o. PAZIN, OIB 97121831504</izvorni_sadrzaj>
    <derivirana_varijabla naziv="DomainObject.Predmet.ProtustrankaNazivFormatedOIB_1">EURO KAMEN j.d.o.o. PAZIN, OIB 97121831504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66845.91</izvorni_sadrzaj>
    <derivirana_varijabla naziv="DomainObject.Predmet.TrenutnaVrijednost_1">66845.91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KAMEN j.d.o.o. PAZIN</item>
    </izvorni_sadrzaj>
    <derivirana_varijabla naziv="DomainObject.Predmet.ProtuStrankaListFormated_1">
      <item>EURO KAMEN j.d.o.o. PAZIN</item>
    </derivirana_varijabla>
  </DomainObject.Predmet.ProtuStrankaListFormated>
  <DomainObject.Predmet.ProtuStrankaListFormatedOIB>
    <izvorni_sadrzaj>
      <item>EURO KAMEN j.d.o.o. PAZIN, OIB 97121831504</item>
    </izvorni_sadrzaj>
    <derivirana_varijabla naziv="DomainObject.Predmet.ProtuStrankaListFormatedOIB_1">
      <item>EURO KAMEN j.d.o.o. PAZIN, OIB 97121831504</item>
    </derivirana_varijabla>
  </DomainObject.Predmet.ProtuStrankaListFormatedOIB>
  <DomainObject.Predmet.ProtuStrankaListFormatedWithAdress>
    <izvorni_sadrzaj>
      <item>EURO KAMEN j.d.o.o. PAZIN, Stari trg 7, 52000 Pazin</item>
    </izvorni_sadrzaj>
    <derivirana_varijabla naziv="DomainObject.Predmet.ProtuStrankaListFormatedWithAdress_1">
      <item>EURO KAMEN j.d.o.o. PAZIN, Stari trg 7, 52000 Pazin</item>
    </derivirana_varijabla>
  </DomainObject.Predmet.ProtuStrankaListFormatedWithAdress>
  <DomainObject.Predmet.ProtuStrankaListFormatedWithAdressOIB>
    <izvorni_sadrzaj>
      <item>EURO KAMEN j.d.o.o. PAZIN, OIB 97121831504, Stari trg 7, 52000 Pazin</item>
    </izvorni_sadrzaj>
    <derivirana_varijabla naziv="DomainObject.Predmet.ProtuStrankaListFormatedWithAdressOIB_1">
      <item>EURO KAMEN j.d.o.o. PAZIN, OIB 97121831504, Stari trg 7, 52000 Pazin</item>
    </derivirana_varijabla>
  </DomainObject.Predmet.ProtuStrankaListFormatedWithAdressOIB>
  <DomainObject.Predmet.ProtuStrankaListNazivFormated>
    <izvorni_sadrzaj>
      <item>EURO KAMEN j.d.o.o. PAZIN</item>
    </izvorni_sadrzaj>
    <derivirana_varijabla naziv="DomainObject.Predmet.ProtuStrankaListNazivFormated_1">
      <item>EURO KAMEN j.d.o.o. PAZIN</item>
    </derivirana_varijabla>
  </DomainObject.Predmet.ProtuStrankaListNazivFormated>
  <DomainObject.Predmet.ProtuStrankaListNazivFormatedOIB>
    <izvorni_sadrzaj>
      <item>EURO KAMEN j.d.o.o. PAZIN, OIB 97121831504</item>
    </izvorni_sadrzaj>
    <derivirana_varijabla naziv="DomainObject.Predmet.ProtuStrankaListNazivFormatedOIB_1">
      <item>EURO KAMEN j.d.o.o. PAZIN, OIB 97121831504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KAMEN j.d.o.o. PAZIN</izvorni_sadrzaj>
    <derivirana_varijabla naziv="DomainObject.Predmet.ProtustrankaIDrugi_1">EURO KAMEN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KAMEN j.d.o.o. PAZIN, OIB 97121831504, Stari trg 7, 52000 Pazin</izvorni_sadrzaj>
    <derivirana_varijabla naziv="DomainObject.Predmet.ProtustrankaIDrugiAdressOIB_1">EURO KAMEN j.d.o.o. PAZIN, OIB 97121831504, Stari trg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KAMEN j.d.o.o. PAZIN</item>
    </izvorni_sadrzaj>
    <derivirana_varijabla naziv="DomainObject.Predmet.SudioniciListNaziv_1">
      <item>FINANCIJSKA AGENCIJA, RC RIJEKA, PODRUŽNICA PULA, PULA</item>
      <item>EURO KAMEN j.d.o.o.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 KAMEN j.d.o.o. PAZIN, OIB 97121831504, Stari trg 7,52000 Pazin</item>
    </izvorni_sadrzaj>
    <derivirana_varijabla naziv="DomainObject.Predmet.SudioniciListAdressOIB_1">
      <item>FINANCIJSKA AGENCIJA, RC RIJEKA, PODRUŽNICA PULA, PULA, OIB 85821130368, Giardini 5,52100 Pula</item>
      <item>EURO KAMEN j.d.o.o. PAZIN, OIB 97121831504,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97121831504</item>
    </izvorni_sadrzaj>
    <derivirana_varijabla naziv="DomainObject.Predmet.SudioniciListNazivOIB_1">
      <item>, OIB 85821130368</item>
      <item>, OIB 97121831504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1317</properties:Characters>
  <properties:Lines>46</properties:Lines>
  <properties:Paragraphs>22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2016-07-21T07:07:00Z</dcterms:modified>
  <cp:revision>53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