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c6e5" w14:paraId="f83c6e5" w:rsidRDefault="008E2CCE" w:rsidP="007D2249" w:rsidR="00871D16">
      <w:pPr>
        <w:ind w:left="6480"/>
        <w:jc w:val="right"/>
        <w15:collapsed w:val="false"/>
      </w:pPr>
      <w:bookmarkStart w:name="_GoBack" w:id="0"/>
      <w:bookmarkEnd w:id="0"/>
      <w:r>
        <w:t xml:space="preserve">8. St- </w:t>
      </w:r>
      <w:r w:rsidR="004D3EC4">
        <w:t>68/13-117</w:t>
      </w:r>
    </w:p>
    <w:p w:rsidRDefault="00384899" w:rsidP="00384899" w:rsidR="00384899">
      <w:pPr>
        <w:ind w:firstLine="720" w:left="6480"/>
      </w:pPr>
    </w:p>
    <w:p w:rsidRDefault="007D2249" w:rsidP="00384899" w:rsidR="007D2249">
      <w:pPr>
        <w:rPr>
          <w:b/>
        </w:rPr>
      </w:pPr>
    </w:p>
    <w:p w:rsidRDefault="00ED484F" w:rsidP="007D2249" w:rsidR="00ED484F">
      <w:pPr>
        <w:jc w:val="center"/>
      </w:pPr>
    </w:p>
    <w:p w:rsidRDefault="00384899" w:rsidP="007D2249" w:rsidR="00384899" w:rsidRPr="007D2249">
      <w:pPr>
        <w:jc w:val="center"/>
      </w:pPr>
      <w:r w:rsidRPr="007D2249">
        <w:t>R E P U B L I K A   H R V A T S K A</w:t>
      </w:r>
    </w:p>
    <w:p w:rsidRDefault="00871D16" w:rsidP="007D2249" w:rsidR="00871D16" w:rsidRPr="007D2249">
      <w:pPr>
        <w:jc w:val="center"/>
      </w:pPr>
    </w:p>
    <w:p w:rsidRDefault="00871D16" w:rsidP="007D2249" w:rsidR="00871D16" w:rsidRPr="007D2249">
      <w:pPr>
        <w:jc w:val="center"/>
      </w:pPr>
      <w:r w:rsidRPr="007D2249"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6741A0" w:rsidP="007D2249" w:rsidR="001547B4">
      <w:pPr>
        <w:ind w:firstLine="720"/>
        <w:jc w:val="both"/>
      </w:pPr>
      <w:r>
        <w:t>Trgovački sud u Rijeci, po</w:t>
      </w:r>
      <w:r w:rsidR="001547B4" w:rsidRPr="001547B4">
        <w:t xml:space="preserve"> sutkinji</w:t>
      </w:r>
      <w:r>
        <w:t xml:space="preserve"> tog suda</w:t>
      </w:r>
      <w:r w:rsidR="001547B4" w:rsidRPr="001547B4">
        <w:t xml:space="preserve"> Emi Brdovčak, u stečajnom postupku nad dužnikom </w:t>
      </w:r>
      <w:r w:rsidR="00F95A07">
        <w:t xml:space="preserve">DELTA DEVET IKS d.o.o. u stečaju, Buzet, OIB: 81659328099, MBS: </w:t>
      </w:r>
      <w:r w:rsidR="00F95A07" w:rsidRPr="00F95A07">
        <w:t>040052096</w:t>
      </w:r>
      <w:r w:rsidR="004D3EC4">
        <w:t xml:space="preserve">, </w:t>
      </w:r>
      <w:r w:rsidR="008E2CCE">
        <w:t xml:space="preserve">kojeg zastupa stečajna upraviteljica </w:t>
      </w:r>
      <w:r w:rsidR="00F95A07">
        <w:t xml:space="preserve">Violeta Peljušić iz </w:t>
      </w:r>
      <w:r w:rsidR="004D3EC4">
        <w:t>Rijeke, Trg Fontana 2, 12. siječnja 2017</w:t>
      </w:r>
      <w:r w:rsidR="001547B4"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7D2249" w:rsidR="00F86943">
      <w:pPr>
        <w:jc w:val="center"/>
      </w:pPr>
      <w:r w:rsidRPr="007D2249">
        <w:t>z a k  l j u č i o  j e</w:t>
      </w:r>
    </w:p>
    <w:p w:rsidRDefault="007D2249" w:rsidP="007D2249" w:rsidR="007D2249" w:rsidRPr="007D2249">
      <w:pPr>
        <w:jc w:val="center"/>
      </w:pPr>
    </w:p>
    <w:p w:rsidRDefault="007D2249" w:rsidP="007D2249" w:rsidR="001547B4">
      <w:pPr>
        <w:jc w:val="both"/>
      </w:pPr>
      <w:r>
        <w:t>I.</w:t>
      </w:r>
      <w:r>
        <w:tab/>
      </w:r>
      <w:r w:rsidR="00F86943">
        <w:t>Utvrđuje se vrijednost nekretnin</w:t>
      </w:r>
      <w:r w:rsidR="001547B4">
        <w:t>a u vlasništvu stečajnog dužnika</w:t>
      </w:r>
      <w:r w:rsidR="00F95A07" w:rsidRPr="00F95A07">
        <w:t xml:space="preserve"> DELTA DEVET IKS d.o.o. u stečaju, Buzet, OIB: 81659328099, MBS: 040052096</w:t>
      </w:r>
      <w:r w:rsidR="00F95A07">
        <w:t xml:space="preserve">, </w:t>
      </w:r>
      <w:r w:rsidR="00F95A07" w:rsidRPr="00F95A07">
        <w:t xml:space="preserve"> </w:t>
      </w:r>
      <w:r w:rsidR="001547B4">
        <w:t>i to:</w:t>
      </w:r>
    </w:p>
    <w:p w:rsidRDefault="00F95A07" w:rsidP="00F95A07" w:rsidR="00F95A07">
      <w:pPr>
        <w:jc w:val="both"/>
      </w:pPr>
    </w:p>
    <w:p w:rsidRDefault="00F95A07" w:rsidP="00F95A07" w:rsidR="00F95A07">
      <w:pPr>
        <w:numPr>
          <w:ilvl w:val="0"/>
          <w:numId w:val="3"/>
        </w:numPr>
        <w:jc w:val="both"/>
      </w:pPr>
      <w:r w:rsidRPr="00F95A07">
        <w:t xml:space="preserve">k.č. br. 1014/2 </w:t>
      </w:r>
      <w:r>
        <w:t>koja</w:t>
      </w:r>
      <w:r w:rsidRPr="00F95A07">
        <w:t xml:space="preserve"> u naravi</w:t>
      </w:r>
      <w:r>
        <w:t xml:space="preserve"> predstavlja 4 skladišta, šternu i dvorište površine 4413 m2, upisana u zemljišnim knjigama Općinskog suda u Opatiji, zk. ul.broj 1254 k.o. Volosko,</w:t>
      </w:r>
      <w:r w:rsidR="00952639">
        <w:t xml:space="preserve"> </w:t>
      </w:r>
      <w:r w:rsidR="00952639" w:rsidRPr="00952639">
        <w:rPr>
          <w:b/>
        </w:rPr>
        <w:t xml:space="preserve">u iznosu od </w:t>
      </w:r>
      <w:r w:rsidR="004D3EC4">
        <w:rPr>
          <w:b/>
        </w:rPr>
        <w:t>4.872.646,46</w:t>
      </w:r>
      <w:r w:rsidR="008E4486">
        <w:rPr>
          <w:b/>
        </w:rPr>
        <w:t xml:space="preserve"> </w:t>
      </w:r>
      <w:r w:rsidR="00952639" w:rsidRPr="00952639">
        <w:rPr>
          <w:b/>
        </w:rPr>
        <w:t>k</w:t>
      </w:r>
      <w:r w:rsidR="00CC7480">
        <w:rPr>
          <w:b/>
        </w:rPr>
        <w:t>n</w:t>
      </w:r>
    </w:p>
    <w:p w:rsidRDefault="008E2CCE" w:rsidP="00384899" w:rsidR="008E2CCE">
      <w:pPr>
        <w:jc w:val="both"/>
      </w:pPr>
    </w:p>
    <w:p w:rsidRDefault="00CC7480" w:rsidP="008E2CCE" w:rsidR="008E2CCE">
      <w:pPr>
        <w:jc w:val="both"/>
      </w:pPr>
      <w:r>
        <w:t>II.</w:t>
      </w:r>
      <w:r>
        <w:tab/>
        <w:t>Nekretnina opisana</w:t>
      </w:r>
      <w:r w:rsidR="008E2CCE">
        <w:t xml:space="preserve">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4D3EC4" w:rsidP="007D2249" w:rsidR="008E2CCE" w:rsidRPr="00716CA2">
      <w:pPr>
        <w:jc w:val="center"/>
        <w:rPr>
          <w:b/>
        </w:rPr>
      </w:pPr>
      <w:r>
        <w:rPr>
          <w:b/>
        </w:rPr>
        <w:t>1. ožujka 2017. u 13</w:t>
      </w:r>
      <w:r w:rsidR="008E4486">
        <w:rPr>
          <w:b/>
        </w:rPr>
        <w:t>,3</w:t>
      </w:r>
      <w:r w:rsidR="006741A0">
        <w:rPr>
          <w:b/>
        </w:rPr>
        <w:t>0</w:t>
      </w:r>
      <w:r w:rsidR="008E2CCE" w:rsidRPr="00716CA2">
        <w:rPr>
          <w:b/>
        </w:rPr>
        <w:t xml:space="preserve"> sati.</w:t>
      </w:r>
    </w:p>
    <w:p w:rsidRDefault="008E2CCE" w:rsidP="007D2249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CC7480">
        <w:t xml:space="preserve">ke, koje </w:t>
      </w:r>
      <w:r w:rsidR="004D3EC4">
        <w:t>su najkasnije na dan 28. veljače 2017</w:t>
      </w:r>
      <w:r>
        <w:t xml:space="preserve">. dale osiguranje za kupnju nekretnina opisanih pod točkom I. ovog zaključka u visini od 5% utvrđene vrijednosti. Osiguranje se uplaćuje na prolazni depozit ovog suda broj 2390001-1300002703, pozivom na broj  </w:t>
      </w:r>
      <w:r w:rsidR="00952639">
        <w:t xml:space="preserve">68/13 </w:t>
      </w:r>
      <w:r w:rsidR="00CC7480">
        <w:t>(bez oznake modela</w:t>
      </w:r>
      <w:r>
        <w:t xml:space="preserve">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7D2249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7D2249">
        <w:tab/>
      </w:r>
      <w:r>
        <w:t xml:space="preserve">Nekretnine se mogu  razgledati uz prethodni dogovor sa stečajnim upraviteljem na broj tel.  </w:t>
      </w:r>
      <w:r w:rsidR="00952639">
        <w:t>099-7373-906.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871D16" w:rsidP="00384899" w:rsidR="00871D16" w:rsidRPr="002048C5">
      <w:pPr>
        <w:jc w:val="both"/>
      </w:pPr>
    </w:p>
    <w:p w:rsidRDefault="00410A48" w:rsidP="00384899" w:rsidR="004975E8">
      <w:pPr>
        <w:jc w:val="both"/>
      </w:pPr>
      <w:r>
        <w:tab/>
        <w:t xml:space="preserve">Rješenjem ovog suda </w:t>
      </w:r>
      <w:r w:rsidR="00952639">
        <w:t>poslovni broj St-68/2013 od 19. prosinca 20</w:t>
      </w:r>
      <w:r>
        <w:t>1</w:t>
      </w:r>
      <w:r w:rsidR="00952639">
        <w:t>3</w:t>
      </w:r>
      <w:r w:rsidR="00871D16">
        <w:t>.</w:t>
      </w:r>
      <w:r w:rsidR="00871D16" w:rsidRPr="00903C04">
        <w:t xml:space="preserve"> </w:t>
      </w:r>
      <w:r w:rsidR="00F86943" w:rsidRPr="002048C5">
        <w:t xml:space="preserve"> otvoren je stečajni postupak nad gore n</w:t>
      </w:r>
      <w:r w:rsidR="008E2CCE">
        <w:t xml:space="preserve">avedenim dužnikom čiju </w:t>
      </w:r>
      <w:r w:rsidR="00716CA2">
        <w:t>imovinu</w:t>
      </w:r>
      <w:r w:rsidR="00952639">
        <w:t xml:space="preserve"> (među ostalim)</w:t>
      </w:r>
      <w:r w:rsidR="00716CA2">
        <w:t xml:space="preserve">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</w:t>
      </w:r>
      <w:r w:rsidR="004975E8">
        <w:t>Istarske kreditne banke</w:t>
      </w:r>
      <w:r w:rsidR="0079604E">
        <w:t xml:space="preserve"> Umag</w:t>
      </w:r>
      <w:r w:rsidR="004975E8">
        <w:t xml:space="preserve"> d.d. Umag.</w:t>
      </w:r>
    </w:p>
    <w:p w:rsidRDefault="00D16127" w:rsidP="00384899" w:rsidR="00D16127">
      <w:pPr>
        <w:jc w:val="both"/>
      </w:pPr>
    </w:p>
    <w:p w:rsidRDefault="00D16127" w:rsidP="00D16127" w:rsidR="00D16127">
      <w:pPr>
        <w:ind w:firstLine="720"/>
        <w:jc w:val="both"/>
      </w:pPr>
      <w:r>
        <w:t xml:space="preserve">Kako se predmetne nekretnine nisu prodale na </w:t>
      </w:r>
      <w:r w:rsidR="004D3EC4">
        <w:t xml:space="preserve">devetom </w:t>
      </w:r>
      <w:r>
        <w:t xml:space="preserve">ročištu za prodaju, ovaj sud je primjenom odredbe čl. 164. st. 6. Stečajnog zakona </w:t>
      </w:r>
      <w:r w:rsidRPr="00D16127">
        <w:t xml:space="preserve">("Narodne novine" 44/96, 29/99, 129/00, 123/03, 82/06, 116/10, 25/12, 133/12; dalje SZ) </w:t>
      </w:r>
      <w:r>
        <w:t>zaključkom (točka I. izreke) odredio nižu vrijednost nekretnina s time da je vrijednost nekretnina smanjena za 10% od vrije</w:t>
      </w:r>
      <w:r w:rsidR="00CC7480">
        <w:t>d</w:t>
      </w:r>
      <w:r w:rsidR="004D3EC4">
        <w:t>nosti utvrđene zaključkom od  21. listopada</w:t>
      </w:r>
      <w:r w:rsidR="00CC7480">
        <w:t xml:space="preserve"> 2016</w:t>
      </w:r>
      <w:r>
        <w:t xml:space="preserve">.  </w:t>
      </w:r>
    </w:p>
    <w:p w:rsidRDefault="00D16127" w:rsidP="00D16127" w:rsidR="00D16127">
      <w:pPr>
        <w:jc w:val="both"/>
      </w:pPr>
    </w:p>
    <w:p w:rsidRDefault="00D16127" w:rsidP="00D16127" w:rsidR="00D16127">
      <w:pPr>
        <w:jc w:val="both"/>
      </w:pPr>
      <w:r>
        <w:tab/>
        <w:t xml:space="preserve">O uvjetima i načinu prodaje odlučeno je temeljem čl. 92., 93., 94., 95., 98., 100. i 101. Ovršnog zakona ("Narodne novine" broj 112/12 i 93/14: dalje OZ) u vezi s čl. 164. SZ-a.  </w:t>
      </w:r>
    </w:p>
    <w:p w:rsidRDefault="00F86943" w:rsidP="00384899" w:rsidR="00384899">
      <w:pPr>
        <w:jc w:val="both"/>
      </w:pPr>
      <w:r w:rsidRPr="002048C5">
        <w:tab/>
      </w:r>
    </w:p>
    <w:p w:rsidRDefault="00871D16" w:rsidP="00F86943" w:rsidR="00F86943">
      <w:pPr>
        <w:jc w:val="center"/>
      </w:pPr>
      <w:r>
        <w:t xml:space="preserve">U </w:t>
      </w:r>
      <w:r w:rsidR="004D3EC4">
        <w:t>Rijeci 12</w:t>
      </w:r>
      <w:r w:rsidR="009A6B8C">
        <w:t xml:space="preserve">. </w:t>
      </w:r>
      <w:r w:rsidR="004D3EC4">
        <w:t>siječnja 2017</w:t>
      </w:r>
      <w:r>
        <w:t>.</w:t>
      </w:r>
    </w:p>
    <w:p w:rsidRDefault="00F86943" w:rsidP="00F86943" w:rsidR="00F86943">
      <w:pPr>
        <w:jc w:val="center"/>
      </w:pPr>
    </w:p>
    <w:p w:rsidRDefault="00384899" w:rsidP="007D2249" w:rsidR="00F86943">
      <w:pPr>
        <w:ind w:left="288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D2249">
        <w:t xml:space="preserve">    </w:t>
      </w:r>
      <w:r>
        <w:t>S</w:t>
      </w:r>
      <w:r w:rsidR="007D2249">
        <w:t>utkinja</w:t>
      </w:r>
      <w:r w:rsidR="00F86943" w:rsidRPr="002048C5">
        <w:t>:</w:t>
      </w:r>
    </w:p>
    <w:p w:rsidRDefault="00384899" w:rsidP="007D2249" w:rsidR="00384899" w:rsidRPr="002048C5">
      <w:pPr>
        <w:ind w:left="288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E</w:t>
      </w:r>
      <w:r w:rsidR="007D2249">
        <w:t>ma</w:t>
      </w:r>
      <w:r>
        <w:t xml:space="preserve"> B</w:t>
      </w:r>
      <w:r w:rsidR="007D2249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7D2249" w:rsidP="00F86943" w:rsidR="007D2249">
      <w:pPr>
        <w:jc w:val="both"/>
      </w:pPr>
    </w:p>
    <w:p w:rsidRDefault="007D2249" w:rsidP="00F86943" w:rsidR="007D2249">
      <w:pPr>
        <w:jc w:val="both"/>
      </w:pPr>
    </w:p>
    <w:p w:rsidRDefault="007D2249" w:rsidP="00F86943" w:rsidR="007D2249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7D2249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ED484F" w:rsidP="00F86943" w:rsidR="00ED484F">
      <w:pPr>
        <w:jc w:val="both"/>
      </w:pPr>
    </w:p>
    <w:p w:rsidRDefault="00F86943" w:rsidP="00F86943" w:rsidR="00F86943">
      <w:pPr>
        <w:jc w:val="both"/>
      </w:pPr>
      <w:r w:rsidRPr="002048C5">
        <w:t>DNA:</w:t>
      </w:r>
    </w:p>
    <w:p w:rsidRDefault="004D3EC4" w:rsidP="00F86943" w:rsidR="00F86943">
      <w:pPr>
        <w:jc w:val="both"/>
      </w:pPr>
      <w:r>
        <w:t>1</w:t>
      </w:r>
      <w:r w:rsidR="00F86943">
        <w:t xml:space="preserve">. </w:t>
      </w:r>
      <w:r w:rsidR="00F86943" w:rsidRPr="002048C5">
        <w:t xml:space="preserve">stečajnom upravitelju </w:t>
      </w:r>
    </w:p>
    <w:p w:rsidRDefault="004D3EC4" w:rsidP="00F86943" w:rsidR="00F86943">
      <w:pPr>
        <w:jc w:val="both"/>
      </w:pPr>
      <w:r>
        <w:t>2</w:t>
      </w:r>
      <w:r w:rsidR="00F86943">
        <w:t xml:space="preserve">. </w:t>
      </w:r>
      <w:r>
        <w:t>e-</w:t>
      </w:r>
      <w:r w:rsidR="00F86943">
        <w:t xml:space="preserve">oglasna ploča </w:t>
      </w:r>
      <w:r w:rsidR="00F47127">
        <w:t>8</w:t>
      </w:r>
      <w:r w:rsidR="00871D16">
        <w:t xml:space="preserve"> dana</w:t>
      </w:r>
    </w:p>
    <w:p w:rsidRDefault="00F86943" w:rsidP="00F86943" w:rsidR="00F86943">
      <w:pPr>
        <w:jc w:val="both"/>
      </w:pPr>
    </w:p>
    <w:sectPr w:rsidSect="007D2249" w:rsidR="00F86943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6EE" w:rsidR="006C56EE">
      <w:r>
        <w:separator/>
      </w:r>
    </w:p>
  </w:endnote>
  <w:endnote w:id="0" w:type="continuationSeparator">
    <w:p w:rsidRDefault="006C56EE" w:rsidR="006C5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1266660"/>
      <w:docPartObj>
        <w:docPartGallery w:val="Page Numbers (Bottom of Page)"/>
        <w:docPartUnique/>
      </w:docPartObj>
    </w:sdtPr>
    <w:sdtEndPr/>
    <w:sdtContent>
      <w:p w:rsidRDefault="008E0B2F" w:rsidR="008E0B2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D1F">
          <w:rPr>
            <w:noProof/>
          </w:rPr>
          <w:t>3</w:t>
        </w:r>
        <w:r>
          <w:fldChar w:fldCharType="end"/>
        </w:r>
      </w:p>
    </w:sdtContent>
  </w:sdt>
  <w:p w:rsidRDefault="008E0B2F" w:rsidR="008E0B2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6EE" w:rsidR="006C56EE">
      <w:r>
        <w:separator/>
      </w:r>
    </w:p>
  </w:footnote>
  <w:footnote w:id="0" w:type="continuationSeparator">
    <w:p w:rsidRDefault="006C56EE" w:rsidR="006C56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B2F" w:rsidP="008E0B2F" w:rsidR="008E0B2F">
    <w:pPr>
      <w:framePr w:y="1" w:xAlign="right" w:vAnchor="text" w:hAnchor="margin" w:wrap="around"/>
      <w:ind w:left="6480"/>
      <w:jc w:val="right"/>
    </w:pPr>
    <w:r>
      <w:t>8. St- 68/13-117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0EC8" w:rsidP="00A45EAD" w:rsidR="00770EC8" w:rsidRPr="00770EC8">
    <w:pPr>
      <w:ind w:firstLine="708"/>
      <w:rPr>
        <w:sz w:val="20"/>
        <w:szCs w:val="20"/>
      </w:rPr>
    </w:pPr>
    <w:r w:rsidRPr="00770EC8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70EC8" w:rsidP="00210E4E" w:rsidR="00770EC8" w:rsidRPr="00770EC8">
    <w:pPr>
      <w:rPr>
        <w:sz w:val="20"/>
        <w:szCs w:val="20"/>
      </w:rPr>
    </w:pPr>
    <w:r w:rsidRPr="00770EC8">
      <w:rPr>
        <w:rFonts w:eastAsia="MS Mincho"/>
        <w:sz w:val="20"/>
        <w:szCs w:val="20"/>
      </w:rPr>
      <w:t>REPUBLIKA HRVATSKA</w:t>
    </w:r>
  </w:p>
  <w:p w:rsidRDefault="00770EC8" w:rsidP="00210E4E" w:rsidR="00770EC8" w:rsidRPr="00770EC8">
    <w:pPr>
      <w:rPr>
        <w:sz w:val="20"/>
        <w:szCs w:val="20"/>
      </w:rPr>
    </w:pPr>
    <w:r w:rsidRPr="00770EC8">
      <w:rPr>
        <w:rFonts w:eastAsia="MS Mincho"/>
        <w:sz w:val="20"/>
        <w:szCs w:val="20"/>
      </w:rPr>
      <w:t>TRGOVAČKI SUD U RIJECI</w:t>
    </w:r>
  </w:p>
  <w:p w:rsidRDefault="00770EC8" w:rsidP="00A45EAD" w:rsidR="00770EC8" w:rsidRPr="00770EC8">
    <w:pPr>
      <w:rPr>
        <w:rFonts w:eastAsia="MS Mincho"/>
        <w:sz w:val="20"/>
        <w:szCs w:val="20"/>
      </w:rPr>
    </w:pPr>
    <w:r w:rsidRPr="00770EC8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161F5"/>
    <w:multiLevelType w:val="hybridMultilevel"/>
    <w:tmpl w:val="ADC85716"/>
    <w:lvl w:tplc="BCF0BE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072808"/>
    <w:multiLevelType w:val="hybridMultilevel"/>
    <w:tmpl w:val="A52AEAAC"/>
    <w:lvl w:tplc="8572F53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B06C8"/>
    <w:rsid w:val="0010084B"/>
    <w:rsid w:val="0010550A"/>
    <w:rsid w:val="0012686C"/>
    <w:rsid w:val="001547B4"/>
    <w:rsid w:val="00255C20"/>
    <w:rsid w:val="00376D1F"/>
    <w:rsid w:val="00384899"/>
    <w:rsid w:val="003D3F2B"/>
    <w:rsid w:val="00410A48"/>
    <w:rsid w:val="004975E8"/>
    <w:rsid w:val="004A3918"/>
    <w:rsid w:val="004B27BB"/>
    <w:rsid w:val="004B7F3F"/>
    <w:rsid w:val="004D3EC4"/>
    <w:rsid w:val="004E5469"/>
    <w:rsid w:val="004F022B"/>
    <w:rsid w:val="005C7F65"/>
    <w:rsid w:val="00673B32"/>
    <w:rsid w:val="006741A0"/>
    <w:rsid w:val="006C56EE"/>
    <w:rsid w:val="0071396B"/>
    <w:rsid w:val="00716CA2"/>
    <w:rsid w:val="00770EC8"/>
    <w:rsid w:val="0079604E"/>
    <w:rsid w:val="007A6843"/>
    <w:rsid w:val="007B3F07"/>
    <w:rsid w:val="007D2249"/>
    <w:rsid w:val="00871D16"/>
    <w:rsid w:val="008B05F8"/>
    <w:rsid w:val="008D33D3"/>
    <w:rsid w:val="008E0B2F"/>
    <w:rsid w:val="008E2CCE"/>
    <w:rsid w:val="008E4486"/>
    <w:rsid w:val="00924EE7"/>
    <w:rsid w:val="0093197C"/>
    <w:rsid w:val="00952639"/>
    <w:rsid w:val="009A5FCF"/>
    <w:rsid w:val="009A6B8C"/>
    <w:rsid w:val="00B639DE"/>
    <w:rsid w:val="00BD4D2C"/>
    <w:rsid w:val="00CC7480"/>
    <w:rsid w:val="00D16127"/>
    <w:rsid w:val="00D51706"/>
    <w:rsid w:val="00DB06B8"/>
    <w:rsid w:val="00DE6DFF"/>
    <w:rsid w:val="00E74317"/>
    <w:rsid w:val="00ED484F"/>
    <w:rsid w:val="00F034E6"/>
    <w:rsid w:val="00F25678"/>
    <w:rsid w:val="00F47127"/>
    <w:rsid w:val="00F86943"/>
    <w:rsid w:val="00F95A07"/>
    <w:rsid w:val="00FD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7D22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2249"/>
    <w:rPr>
      <w:sz w:val="24"/>
      <w:szCs w:val="24"/>
    </w:rPr>
  </w:style>
  <w:style w:styleId="Tekstbalonia" w:type="paragraph">
    <w:name w:val="Balloon Text"/>
    <w:basedOn w:val="Normal"/>
    <w:link w:val="TekstbaloniaChar"/>
    <w:rsid w:val="008E0B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0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6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D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D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D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D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7D22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2249"/>
    <w:rPr>
      <w:sz w:val="24"/>
      <w:szCs w:val="24"/>
    </w:rPr>
  </w:style>
  <w:style w:styleId="Tekstbalonia" w:type="paragraph">
    <w:name w:val="Balloon Text"/>
    <w:basedOn w:val="Normal"/>
    <w:link w:val="TekstbaloniaChar"/>
    <w:rsid w:val="008E0B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0B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6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D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D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D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D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689</properties:Words>
  <properties:Characters>3545</properties:Characters>
  <properties:Lines>100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2017-01-12T13:30:00Z</dcterms:created>
  <dc:creator>nmarkovic</dc:creator>
  <cp:lastModifiedBy>Renata Valić</cp:lastModifiedBy>
  <cp:lastPrinted>2017-01-12T13:37:00Z</cp:lastPrinted>
  <dcterms:modified xmlns:xsi="http://www.w3.org/2001/XMLSchema-instance" xsi:type="dcterms:W3CDTF">2017-01-12T13:44:00Z</dcterms:modified>
  <cp:revision>7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