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079e8" w14:paraId="90079e8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142F94" w:rsidP="00F75262" w:rsidR="00F75262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AMBRELA d.o.o. ROVINJ, Rovinj, M. Benussi 6, OIB: 49115743850</w:t>
      </w:r>
      <w:r w:rsidR="00F75262">
        <w:t>,</w:t>
      </w:r>
    </w:p>
    <w:p w:rsidRDefault="00F75262" w:rsidP="007C449E" w:rsidR="00F75262">
      <w:pPr>
        <w:jc w:val="center"/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 xml:space="preserve">dužnikom </w:t>
      </w:r>
      <w:r w:rsidR="00142F94">
        <w:t>AMBRELA d.o.o. ROVINJ, Rovinj, M. Benussi 6, OIB: 49115743850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142F94">
        <w:rPr>
          <w:sz w:val="23"/>
          <w:szCs w:val="23"/>
        </w:rPr>
        <w:t>798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A85A09" w:rsidRPr="007C449E">
        <w:rPr>
          <w:sz w:val="23"/>
          <w:szCs w:val="23"/>
          <w:lang w:val="pl-PL"/>
        </w:rPr>
        <w:t xml:space="preserve">dužnikom, na koje </w:t>
      </w:r>
      <w:r w:rsidR="00A03E43">
        <w:rPr>
          <w:sz w:val="23"/>
          <w:szCs w:val="23"/>
          <w:lang w:val="pl-PL"/>
        </w:rPr>
        <w:t xml:space="preserve">ročište </w:t>
      </w:r>
      <w:r w:rsidR="00165DE9">
        <w:rPr>
          <w:sz w:val="23"/>
          <w:szCs w:val="23"/>
          <w:lang w:val="pl-PL"/>
        </w:rPr>
        <w:t>nije pristupio nitko.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165DE9">
        <w:rPr>
          <w:sz w:val="23"/>
          <w:szCs w:val="23"/>
        </w:rPr>
        <w:t>14</w:t>
      </w:r>
      <w:r w:rsidR="007C449E" w:rsidRPr="007C449E">
        <w:rPr>
          <w:sz w:val="23"/>
          <w:szCs w:val="23"/>
        </w:rPr>
        <w:t xml:space="preserve">. </w:t>
      </w:r>
      <w:r w:rsidR="00A03E43">
        <w:rPr>
          <w:sz w:val="23"/>
          <w:szCs w:val="23"/>
        </w:rPr>
        <w:t>srpnja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A03E43">
        <w:rPr>
          <w:sz w:val="23"/>
          <w:szCs w:val="23"/>
        </w:rPr>
        <w:tab/>
      </w:r>
      <w:r w:rsidR="00A03E43">
        <w:rPr>
          <w:sz w:val="23"/>
          <w:szCs w:val="23"/>
        </w:rPr>
        <w:tab/>
        <w:t>Tijana Licul</w:t>
      </w:r>
      <w:r w:rsidR="00B36494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165DE9">
        <w:t>1</w:t>
      </w:r>
      <w:r w:rsidR="00FD3EB0">
        <w:t>4</w:t>
      </w:r>
      <w:r>
        <w:t xml:space="preserve">. </w:t>
      </w:r>
      <w:r w:rsidR="00FD3EB0">
        <w:t>srpnja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P="00F00921" w:rsidR="00F00921">
    <w:pPr>
      <w:pStyle w:val="Zaglavlje"/>
      <w:jc w:val="right"/>
    </w:pPr>
    <w:r>
      <w:tab/>
    </w:r>
    <w:r w:rsidR="00204ECA">
      <w:t>2</w:t>
    </w:r>
    <w:r>
      <w:tab/>
    </w:r>
    <w:r w:rsidR="00142F94">
      <w:t>Posl. broj: 4 St-798/2016-11</w:t>
    </w:r>
  </w:p>
  <w:p w:rsidRDefault="004E3271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142F94">
      <w:t>798/2016-11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7B6D"/>
    <w:rsid w:val="0004403C"/>
    <w:rsid w:val="000721E3"/>
    <w:rsid w:val="000934CA"/>
    <w:rsid w:val="000A52AA"/>
    <w:rsid w:val="000D3449"/>
    <w:rsid w:val="000E7201"/>
    <w:rsid w:val="000F75C2"/>
    <w:rsid w:val="000F7E46"/>
    <w:rsid w:val="0011048D"/>
    <w:rsid w:val="00115618"/>
    <w:rsid w:val="00115BB6"/>
    <w:rsid w:val="00124E0C"/>
    <w:rsid w:val="00125198"/>
    <w:rsid w:val="001411E3"/>
    <w:rsid w:val="00142F94"/>
    <w:rsid w:val="00147204"/>
    <w:rsid w:val="00160E12"/>
    <w:rsid w:val="00165DE9"/>
    <w:rsid w:val="001917FE"/>
    <w:rsid w:val="001A52D0"/>
    <w:rsid w:val="001B22B0"/>
    <w:rsid w:val="001C225D"/>
    <w:rsid w:val="001C70E6"/>
    <w:rsid w:val="001D45ED"/>
    <w:rsid w:val="001D4A52"/>
    <w:rsid w:val="00204ECA"/>
    <w:rsid w:val="002234A4"/>
    <w:rsid w:val="00237F71"/>
    <w:rsid w:val="00237FEE"/>
    <w:rsid w:val="002607AA"/>
    <w:rsid w:val="002839AE"/>
    <w:rsid w:val="00286170"/>
    <w:rsid w:val="00296ECD"/>
    <w:rsid w:val="002F451E"/>
    <w:rsid w:val="00332A50"/>
    <w:rsid w:val="0034279C"/>
    <w:rsid w:val="00384337"/>
    <w:rsid w:val="00384593"/>
    <w:rsid w:val="00393CD9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A1868"/>
    <w:rsid w:val="004A7024"/>
    <w:rsid w:val="004B169A"/>
    <w:rsid w:val="004D2367"/>
    <w:rsid w:val="004E02CA"/>
    <w:rsid w:val="004E3271"/>
    <w:rsid w:val="005044EB"/>
    <w:rsid w:val="00506AE9"/>
    <w:rsid w:val="005166DC"/>
    <w:rsid w:val="0053080A"/>
    <w:rsid w:val="005571E6"/>
    <w:rsid w:val="00587477"/>
    <w:rsid w:val="005A2783"/>
    <w:rsid w:val="005B0FB3"/>
    <w:rsid w:val="005B40B5"/>
    <w:rsid w:val="005D52CA"/>
    <w:rsid w:val="005E0C45"/>
    <w:rsid w:val="005F3410"/>
    <w:rsid w:val="005F3B00"/>
    <w:rsid w:val="006111B3"/>
    <w:rsid w:val="00612B10"/>
    <w:rsid w:val="00625546"/>
    <w:rsid w:val="006309C9"/>
    <w:rsid w:val="00630D2B"/>
    <w:rsid w:val="00651927"/>
    <w:rsid w:val="00657D46"/>
    <w:rsid w:val="00674902"/>
    <w:rsid w:val="00682F5F"/>
    <w:rsid w:val="00694525"/>
    <w:rsid w:val="006B46E3"/>
    <w:rsid w:val="006C1F1C"/>
    <w:rsid w:val="006D5D90"/>
    <w:rsid w:val="006F5A21"/>
    <w:rsid w:val="00706A0B"/>
    <w:rsid w:val="0072668D"/>
    <w:rsid w:val="007A0862"/>
    <w:rsid w:val="007C449E"/>
    <w:rsid w:val="007D34DC"/>
    <w:rsid w:val="007E4AD6"/>
    <w:rsid w:val="007F578A"/>
    <w:rsid w:val="00810FEC"/>
    <w:rsid w:val="0082170C"/>
    <w:rsid w:val="00822228"/>
    <w:rsid w:val="00825044"/>
    <w:rsid w:val="00837B0F"/>
    <w:rsid w:val="008426F6"/>
    <w:rsid w:val="008749A8"/>
    <w:rsid w:val="00880E1C"/>
    <w:rsid w:val="008811CC"/>
    <w:rsid w:val="00881D93"/>
    <w:rsid w:val="008B366A"/>
    <w:rsid w:val="008C1386"/>
    <w:rsid w:val="008D1BB7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945A0"/>
    <w:rsid w:val="009D5DC9"/>
    <w:rsid w:val="009D7F32"/>
    <w:rsid w:val="009E63F4"/>
    <w:rsid w:val="009F4E70"/>
    <w:rsid w:val="00A03E43"/>
    <w:rsid w:val="00A0500F"/>
    <w:rsid w:val="00A1177A"/>
    <w:rsid w:val="00A346E7"/>
    <w:rsid w:val="00A85A09"/>
    <w:rsid w:val="00AD1C96"/>
    <w:rsid w:val="00B10A75"/>
    <w:rsid w:val="00B3377A"/>
    <w:rsid w:val="00B36494"/>
    <w:rsid w:val="00B46D53"/>
    <w:rsid w:val="00B8368A"/>
    <w:rsid w:val="00BA4749"/>
    <w:rsid w:val="00BC44AE"/>
    <w:rsid w:val="00BD0AE2"/>
    <w:rsid w:val="00BD23FB"/>
    <w:rsid w:val="00C00E5C"/>
    <w:rsid w:val="00C45CA2"/>
    <w:rsid w:val="00C5215F"/>
    <w:rsid w:val="00C546F4"/>
    <w:rsid w:val="00C70DCB"/>
    <w:rsid w:val="00C74498"/>
    <w:rsid w:val="00C925E6"/>
    <w:rsid w:val="00CB30DA"/>
    <w:rsid w:val="00CB3F31"/>
    <w:rsid w:val="00CB71F5"/>
    <w:rsid w:val="00CC1D07"/>
    <w:rsid w:val="00CC3C4F"/>
    <w:rsid w:val="00D17AFF"/>
    <w:rsid w:val="00D4139A"/>
    <w:rsid w:val="00D66536"/>
    <w:rsid w:val="00D944BD"/>
    <w:rsid w:val="00DC645B"/>
    <w:rsid w:val="00DD550B"/>
    <w:rsid w:val="00DE4F1B"/>
    <w:rsid w:val="00DF7255"/>
    <w:rsid w:val="00E05425"/>
    <w:rsid w:val="00E50CB4"/>
    <w:rsid w:val="00E64C48"/>
    <w:rsid w:val="00E74F3A"/>
    <w:rsid w:val="00E757E3"/>
    <w:rsid w:val="00EC1EF3"/>
    <w:rsid w:val="00EC4F42"/>
    <w:rsid w:val="00EE4FE6"/>
    <w:rsid w:val="00F00921"/>
    <w:rsid w:val="00F032CF"/>
    <w:rsid w:val="00F2200B"/>
    <w:rsid w:val="00F36669"/>
    <w:rsid w:val="00F41244"/>
    <w:rsid w:val="00F43BB1"/>
    <w:rsid w:val="00F5132A"/>
    <w:rsid w:val="00F52F95"/>
    <w:rsid w:val="00F551FF"/>
    <w:rsid w:val="00F60ED8"/>
    <w:rsid w:val="00F7051D"/>
    <w:rsid w:val="00F75262"/>
    <w:rsid w:val="00F75946"/>
    <w:rsid w:val="00F948A1"/>
    <w:rsid w:val="00FA06CC"/>
    <w:rsid w:val="00FB6AE6"/>
    <w:rsid w:val="00FD21C8"/>
    <w:rsid w:val="00FD3EB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32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27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27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27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27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32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27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27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27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27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79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St-798/2016</izvorni_sadrzaj>
    <derivirana_varijabla naziv="DomainObject.Predmet.OznakaBroj_1">St-798/2016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AMBRELA d.o.o. ROVINJ zastupanog po punomoćniku Mario Justament</izvorni_sadrzaj>
    <derivirana_varijabla naziv="DomainObject.Predmet.ProtustrankaFormated_1">  AMBRELA d.o.o. ROVINJ zastupanog po punomoćniku Mario Justament</derivirana_varijabla>
  </DomainObject.Predmet.ProtustrankaFormated>
  <DomainObject.Predmet.ProtustrankaFormatedOIB>
    <izvorni_sadrzaj>  AMBRELA d.o.o. ROVINJ, OIB 49115743850 zastupanog po punomoćniku Mario Justament</izvorni_sadrzaj>
    <derivirana_varijabla naziv="DomainObject.Predmet.ProtustrankaFormatedOIB_1">  AMBRELA d.o.o. ROVINJ, OIB 49115743850 zastupanog po punomoćniku Mario Justament</derivirana_varijabla>
  </DomainObject.Predmet.ProtustrankaFormatedOIB>
  <DomainObject.Predmet.ProtustrankaFormatedWithAdress>
    <izvorni_sadrzaj> AMBRELA d.o.o. ROVINJ, M.Benussi 6, 52210 Rovinj zastupanog po punomoćniku Mario Justament</izvorni_sadrzaj>
    <derivirana_varijabla naziv="DomainObject.Predmet.ProtustrankaFormatedWithAdress_1"> AMBRELA d.o.o. ROVINJ, M.Benussi 6, 52210 Rovinj zastupanog po punomoćniku Mario Justament</derivirana_varijabla>
  </DomainObject.Predmet.ProtustrankaFormatedWithAdress>
  <DomainObject.Predmet.ProtustrankaFormatedWithAdressOIB>
    <izvorni_sadrzaj> AMBRELA d.o.o. ROVINJ, OIB 49115743850, M.Benussi 6, 52210 Rovinj zastupanog po punomoćniku Mario Justament</izvorni_sadrzaj>
    <derivirana_varijabla naziv="DomainObject.Predmet.ProtustrankaFormatedWithAdressOIB_1"> AMBRELA d.o.o. ROVINJ, OIB 49115743850, M.Benussi 6, 52210 Rovinj zastupanog po punomoćniku Mario Justament</derivirana_varijabla>
  </DomainObject.Predmet.ProtustrankaFormatedWithAdressOIB>
  <DomainObject.Predmet.ProtustrankaWithAdress>
    <izvorni_sadrzaj>AMBRELA d.o.o. ROVINJ M.Benussi 6, 52210 Rovinj</izvorni_sadrzaj>
    <derivirana_varijabla naziv="DomainObject.Predmet.ProtustrankaWithAdress_1">AMBRELA d.o.o. ROVINJ M.Benussi 6, 52210 Rovinj</derivirana_varijabla>
  </DomainObject.Predmet.ProtustrankaWithAdress>
  <DomainObject.Predmet.ProtustrankaWithAdressOIB>
    <izvorni_sadrzaj>AMBRELA d.o.o. ROVINJ, OIB 49115743850, M.Benussi 6, 52210 Rovinj</izvorni_sadrzaj>
    <derivirana_varijabla naziv="DomainObject.Predmet.ProtustrankaWithAdressOIB_1">AMBRELA d.o.o. ROVINJ, OIB 49115743850, M.Benussi 6, 52210 Rovinj</derivirana_varijabla>
  </DomainObject.Predmet.ProtustrankaWithAdressOIB>
  <DomainObject.Predmet.ProtustrankaNazivFormated>
    <izvorni_sadrzaj>AMBRELA d.o.o. ROVINJ</izvorni_sadrzaj>
    <derivirana_varijabla naziv="DomainObject.Predmet.ProtustrankaNazivFormated_1">AMBRELA d.o.o. ROVINJ</derivirana_varijabla>
  </DomainObject.Predmet.ProtustrankaNazivFormated>
  <DomainObject.Predmet.ProtustrankaNazivFormatedOIB>
    <izvorni_sadrzaj>AMBRELA d.o.o. ROVINJ, OIB 49115743850</izvorni_sadrzaj>
    <derivirana_varijabla naziv="DomainObject.Predmet.ProtustrankaNazivFormatedOIB_1">AMBRELA d.o.o. ROVINJ, OIB 49115743850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68437.68</izvorni_sadrzaj>
    <derivirana_varijabla naziv="DomainObject.Predmet.TrenutnaVrijednost_1">68437.68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AMBRELA d.o.o. ROVINJ zastupanog po punomoćniku Mario Justament</item>
    </izvorni_sadrzaj>
    <derivirana_varijabla naziv="DomainObject.Predmet.ProtuStrankaListFormated_1">
      <item>AMBRELA d.o.o. ROVINJ zastupanog po punomoćniku Mario Justament</item>
    </derivirana_varijabla>
  </DomainObject.Predmet.ProtuStrankaListFormated>
  <DomainObject.Predmet.ProtuStrankaListFormatedOIB>
    <izvorni_sadrzaj>
      <item>AMBRELA d.o.o. ROVINJ, OIB 49115743850 zastupanog po punomoćniku Mario Justament</item>
    </izvorni_sadrzaj>
    <derivirana_varijabla naziv="DomainObject.Predmet.ProtuStrankaListFormatedOIB_1">
      <item>AMBRELA d.o.o. ROVINJ, OIB 49115743850 zastupanog po punomoćniku Mario Justament</item>
    </derivirana_varijabla>
  </DomainObject.Predmet.ProtuStrankaListFormatedOIB>
  <DomainObject.Predmet.ProtuStrankaListFormatedWithAdress>
    <izvorni_sadrzaj>
      <item>AMBRELA d.o.o. ROVINJ, M.Benussi 6, 52210 Rovinj zastupanog po punomoćniku Mario Justament</item>
    </izvorni_sadrzaj>
    <derivirana_varijabla naziv="DomainObject.Predmet.ProtuStrankaListFormatedWithAdress_1">
      <item>AMBRELA d.o.o. ROVINJ, M.Benussi 6, 52210 Rovinj zastupanog po punomoćniku Mario Justament</item>
    </derivirana_varijabla>
  </DomainObject.Predmet.ProtuStrankaListFormatedWithAdress>
  <DomainObject.Predmet.ProtuStrankaListFormatedWithAdressOIB>
    <izvorni_sadrzaj>
      <item>AMBRELA d.o.o. ROVINJ, OIB 49115743850, M.Benussi 6, 52210 Rovinj zastupanog po punomoćniku Mario Justament</item>
    </izvorni_sadrzaj>
    <derivirana_varijabla naziv="DomainObject.Predmet.ProtuStrankaListFormatedWithAdressOIB_1">
      <item>AMBRELA d.o.o. ROVINJ, OIB 49115743850, M.Benussi 6, 52210 Rovinj zastupanog po punomoćniku Mario Justament</item>
    </derivirana_varijabla>
  </DomainObject.Predmet.ProtuStrankaListFormatedWithAdressOIB>
  <DomainObject.Predmet.ProtuStrankaListNazivFormated>
    <izvorni_sadrzaj>
      <item>AMBRELA d.o.o. ROVINJ</item>
    </izvorni_sadrzaj>
    <derivirana_varijabla naziv="DomainObject.Predmet.ProtuStrankaListNazivFormated_1">
      <item>AMBRELA d.o.o. ROVINJ</item>
    </derivirana_varijabla>
  </DomainObject.Predmet.ProtuStrankaListNazivFormated>
  <DomainObject.Predmet.ProtuStrankaListNazivFormatedOIB>
    <izvorni_sadrzaj>
      <item>AMBRELA d.o.o. ROVINJ, OIB 49115743850</item>
    </izvorni_sadrzaj>
    <derivirana_varijabla naziv="DomainObject.Predmet.ProtuStrankaListNazivFormatedOIB_1">
      <item>AMBRELA d.o.o. ROVINJ, OIB 49115743850</item>
    </derivirana_varijabla>
  </DomainObject.Predmet.ProtuStrankaListNazivFormatedOIB>
  <DomainObject.Predmet.OstaliListFormated>
    <izvorni_sadrzaj>
      <item>Mario Justament punomoćnik sudionika u postupku AMBRELA d.o.o. ROVINJ</item>
    </izvorni_sadrzaj>
    <derivirana_varijabla naziv="DomainObject.Predmet.OstaliListFormated_1">
      <item>Mario Justament punomoćnik sudionika u postupku AMBRELA d.o.o. ROVINJ</item>
    </derivirana_varijabla>
  </DomainObject.Predmet.OstaliListFormated>
  <DomainObject.Predmet.OstaliListFormatedOIB>
    <izvorni_sadrzaj>
      <item>Mario Justament, OIB 86306220888 punomoćnik sudionika u postupku AMBRELA d.o.o. ROVINJ</item>
    </izvorni_sadrzaj>
    <derivirana_varijabla naziv="DomainObject.Predmet.OstaliListFormatedOIB_1">
      <item>Mario Justament, OIB 86306220888 punomoćnik sudionika u postupku AMBRELA d.o.o. ROVINJ</item>
    </derivirana_varijabla>
  </DomainObject.Predmet.OstaliListFormatedOIB>
  <DomainObject.Predmet.OstaliListFormatedWithAdress>
    <izvorni_sadrzaj>
      <item>Mario Justament, Trg Ulika 9, 52210 Rovinj punomoćnik sudionika u postupku AMBRELA d.o.o. ROVINJ</item>
    </izvorni_sadrzaj>
    <derivirana_varijabla naziv="DomainObject.Predmet.OstaliListFormatedWithAdress_1">
      <item>Mario Justament, Trg Ulika 9, 52210 Rovinj punomoćnik sudionika u postupku AMBRELA d.o.o. ROVINJ</item>
    </derivirana_varijabla>
  </DomainObject.Predmet.OstaliListFormatedWithAdress>
  <DomainObject.Predmet.OstaliListFormatedWithAdressOIB>
    <izvorni_sadrzaj>
      <item>Mario Justament, OIB 86306220888, Trg Ulika 9, 52210 Rovinj punomoćnik sudionika u postupku AMBRELA d.o.o. ROVINJ</item>
    </izvorni_sadrzaj>
    <derivirana_varijabla naziv="DomainObject.Predmet.OstaliListFormatedWithAdressOIB_1">
      <item>Mario Justament, OIB 86306220888, Trg Ulika 9, 52210 Rovinj punomoćnik sudionika u postupku AMBRELA d.o.o. ROVINJ</item>
    </derivirana_varijabla>
  </DomainObject.Predmet.OstaliListFormatedWithAdressOIB>
  <DomainObject.Predmet.OstaliListNazivFormated>
    <izvorni_sadrzaj>
      <item>Mario Justament</item>
    </izvorni_sadrzaj>
    <derivirana_varijabla naziv="DomainObject.Predmet.OstaliListNazivFormated_1">
      <item>Mario Justament</item>
    </derivirana_varijabla>
  </DomainObject.Predmet.OstaliListNazivFormated>
  <DomainObject.Predmet.OstaliListNazivFormatedOIB>
    <izvorni_sadrzaj>
      <item>Mario Justament, OIB 86306220888</item>
    </izvorni_sadrzaj>
    <derivirana_varijabla naziv="DomainObject.Predmet.OstaliListNazivFormatedOIB_1">
      <item>Mario Justament, OIB 86306220888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AMBRELA d.o.o. ROVINJ</izvorni_sadrzaj>
    <derivirana_varijabla naziv="DomainObject.Predmet.ProtustrankaIDrugi_1">AMBRELA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AMBRELA d.o.o. ROVINJ, OIB 49115743850, M.Benussi 6, 52210 Rovinj</izvorni_sadrzaj>
    <derivirana_varijabla naziv="DomainObject.Predmet.ProtustrankaIDrugiAdressOIB_1">AMBRELA d.o.o. ROVINJ, OIB 49115743850, M.Benussi 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AMBRELA d.o.o. ROVINJ</item>
      <item>Mario Justament</item>
    </izvorni_sadrzaj>
    <derivirana_varijabla naziv="DomainObject.Predmet.SudioniciListNaziv_1">
      <item>FINANCIJSKA AGENCIJA, RC RIJEKA, PODRUŽNICA PULA, PULA</item>
      <item>AMBRELA d.o.o. ROVINJ</item>
      <item>Mario Justament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AMBRELA d.o.o. ROVINJ, OIB 49115743850, M.Benussi 6,52210 Rovinj</item>
      <item>Mario Justament, OIB 86306220888, Trg Ulika 9,52210 Rovinj</item>
    </izvorni_sadrzaj>
    <derivirana_varijabla naziv="DomainObject.Predmet.SudioniciListAdressOIB_1">
      <item>FINANCIJSKA AGENCIJA, RC RIJEKA, PODRUŽNICA PULA, PULA, OIB 85821130368, Ulica grada Vukovara 70,10000 Zagreb</item>
      <item>AMBRELA d.o.o. ROVINJ, OIB 49115743850, M.Benussi 6,52210 Rovinj</item>
      <item>Mario Justament, OIB 86306220888, Trg Ulika 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49115743850</item>
      <item>, OIB 86306220888</item>
    </izvorni_sadrzaj>
    <derivirana_varijabla naziv="DomainObject.Predmet.SudioniciListNazivOIB_1">
      <item>, OIB 85821130368</item>
      <item>, OIB 49115743850</item>
      <item>, OIB 86306220888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2111</properties:Characters>
  <properties:Lines>63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2016-07-14T10:43:00Z</dcterms:created>
  <dc:creator>Jasmina Matika</dc:creator>
  <cp:lastModifiedBy>Sanja Prodan</cp:lastModifiedBy>
  <cp:lastPrinted>2016-07-14T10:46:00Z</cp:lastPrinted>
  <dcterms:modified xmlns:xsi="http://www.w3.org/2001/XMLSchema-instance" xsi:type="dcterms:W3CDTF">2016-07-14T10:47:00Z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