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8c61" w14:paraId="0368c6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873AF" w:rsidP="00E873AF" w:rsidR="00E873AF">
      <w:pPr>
        <w:ind w:firstLine="360"/>
        <w:jc w:val="right"/>
      </w:pPr>
      <w:r>
        <w:t>ADELA PRCOVIĆ</w:t>
      </w:r>
    </w:p>
    <w:p w:rsidRDefault="00E873AF" w:rsidP="00E873AF" w:rsidR="00BC5F65">
      <w:pPr>
        <w:ind w:firstLine="360"/>
        <w:jc w:val="right"/>
      </w:pPr>
      <w:r>
        <w:t>Ferde Livadića 16</w:t>
      </w:r>
    </w:p>
    <w:p w:rsidRDefault="00E873AF" w:rsidP="00E873AF" w:rsidR="00E873AF">
      <w:pPr>
        <w:ind w:firstLine="360"/>
        <w:jc w:val="right"/>
      </w:pPr>
      <w:r>
        <w:t>ZADAR</w:t>
      </w:r>
    </w:p>
    <w:p w:rsidRDefault="00E873AF" w:rsidP="00E873AF" w:rsidR="00E873AF">
      <w:pPr>
        <w:ind w:firstLine="360"/>
        <w:jc w:val="right"/>
      </w:pPr>
    </w:p>
    <w:p w:rsidRDefault="00BC5F65" w:rsidP="00A75CA0" w:rsidR="00BC5F65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873AF">
        <w:t>RED d.o.o., Zadar, Romansa 42 B,</w:t>
      </w:r>
      <w:r w:rsidR="00E873AF" w:rsidRPr="007A679F">
        <w:t xml:space="preserve"> OIB: </w:t>
      </w:r>
      <w:r w:rsidR="00E873AF">
        <w:t>00731873855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873AF">
        <w:t>09</w:t>
      </w:r>
      <w:r w:rsidR="007E2FCE">
        <w:t>,</w:t>
      </w:r>
      <w:r w:rsidR="00BC5F65">
        <w:t>4</w:t>
      </w:r>
      <w:r w:rsidR="00694DFF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BC5F65">
        <w:t>5</w:t>
      </w:r>
      <w:r w:rsidR="002D33C7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455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E873AF">
      <w:t>449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A7E5C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E5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E5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E5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E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E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E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 d.o.o. za ugostiteljstvo i turizam</izvorni_sadrzaj>
    <derivirana_varijabla naziv="DomainObject.Predmet.ProtustrankaFormated_1">  RED  d.o.o. za ugostiteljstvo i turizam</derivirana_varijabla>
  </DomainObject.Predmet.ProtustrankaFormated>
  <DomainObject.Predmet.ProtustrankaFormatedOIB>
    <izvorni_sadrzaj>  RED  d.o.o. za ugostiteljstvo i turizam, OIB 00731873855</izvorni_sadrzaj>
    <derivirana_varijabla naziv="DomainObject.Predmet.ProtustrankaFormatedOIB_1">  RED  d.o.o. za ugostiteljstvo i turizam, OIB 00731873855</derivirana_varijabla>
  </DomainObject.Predmet.ProtustrankaFormatedOIB>
  <DomainObject.Predmet.ProtustrankaFormatedWithAdress>
    <izvorni_sadrzaj> RED  d.o.o. za ugostiteljstvo i turizam, Romansa 42/B, 23000 Zadar</izvorni_sadrzaj>
    <derivirana_varijabla naziv="DomainObject.Predmet.ProtustrankaFormatedWithAdress_1"> RED  d.o.o. za ugostiteljstvo i turizam, Romansa 42/B, 23000 Zadar</derivirana_varijabla>
  </DomainObject.Predmet.ProtustrankaFormatedWithAdress>
  <DomainObject.Predmet.ProtustrankaFormatedWithAdressOIB>
    <izvorni_sadrzaj> RED  d.o.o. za ugostiteljstvo i turizam, OIB 00731873855, Romansa 42/B, 23000 Zadar</izvorni_sadrzaj>
    <derivirana_varijabla naziv="DomainObject.Predmet.ProtustrankaFormatedWithAdressOIB_1"> RED  d.o.o. za ugostiteljstvo i turizam, OIB 00731873855, Romansa 42/B, 23000 Zadar</derivirana_varijabla>
  </DomainObject.Predmet.ProtustrankaFormatedWithAdressOIB>
  <DomainObject.Predmet.ProtustrankaWithAdress>
    <izvorni_sadrzaj>RED  d.o.o. za ugostiteljstvo i turizam Romansa 42/B, 23000 Zadar</izvorni_sadrzaj>
    <derivirana_varijabla naziv="DomainObject.Predmet.ProtustrankaWithAdress_1">RED  d.o.o. za ugostiteljstvo i turizam Romansa 42/B, 23000 Zadar</derivirana_varijabla>
  </DomainObject.Predmet.ProtustrankaWithAdress>
  <DomainObject.Predmet.ProtustrankaWithAdressOIB>
    <izvorni_sadrzaj>RED  d.o.o. za ugostiteljstvo i turizam, OIB 00731873855, Romansa 42/B, 23000 Zadar</izvorni_sadrzaj>
    <derivirana_varijabla naziv="DomainObject.Predmet.ProtustrankaWithAdressOIB_1">RED  d.o.o. za ugostiteljstvo i turizam, OIB 00731873855, Romansa 42/B, 23000 Zadar</derivirana_varijabla>
  </DomainObject.Predmet.ProtustrankaWithAdressOIB>
  <DomainObject.Predmet.ProtustrankaNazivFormated>
    <izvorni_sadrzaj>RED  d.o.o. za ugostiteljstvo i turizam</izvorni_sadrzaj>
    <derivirana_varijabla naziv="DomainObject.Predmet.ProtustrankaNazivFormated_1">RED  d.o.o. za ugostiteljstvo i turizam</derivirana_varijabla>
  </DomainObject.Predmet.ProtustrankaNazivFormated>
  <DomainObject.Predmet.ProtustrankaNazivFormatedOIB>
    <izvorni_sadrzaj>RED  d.o.o. za ugostiteljstvo i turizam, OIB 00731873855</izvorni_sadrzaj>
    <derivirana_varijabla naziv="DomainObject.Predmet.ProtustrankaNazivFormatedOIB_1">RED  d.o.o. za ugostiteljstvo i turizam, OIB 00731873855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33662.32</izvorni_sadrzaj>
    <derivirana_varijabla naziv="DomainObject.Predmet.TrenutnaVrijednost_1">33662.32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RED  d.o.o. za ugostiteljstvo i turizam</item>
    </izvorni_sadrzaj>
    <derivirana_varijabla naziv="DomainObject.Predmet.ProtuStrankaListFormated_1">
      <item>RED  d.o.o. za ugostiteljstvo i turizam</item>
    </derivirana_varijabla>
  </DomainObject.Predmet.ProtuStrankaListFormated>
  <DomainObject.Predmet.ProtuStrankaListFormatedOIB>
    <izvorni_sadrzaj>
      <item>RED  d.o.o. za ugostiteljstvo i turizam, OIB 00731873855</item>
    </izvorni_sadrzaj>
    <derivirana_varijabla naziv="DomainObject.Predmet.ProtuStrankaListFormatedOIB_1">
      <item>RED  d.o.o. za ugostiteljstvo i turizam, OIB 00731873855</item>
    </derivirana_varijabla>
  </DomainObject.Predmet.ProtuStrankaListFormatedOIB>
  <DomainObject.Predmet.ProtuStrankaListFormatedWithAdress>
    <izvorni_sadrzaj>
      <item>RED  d.o.o. za ugostiteljstvo i turizam, Romansa 42/B, 23000 Zadar</item>
    </izvorni_sadrzaj>
    <derivirana_varijabla naziv="DomainObject.Predmet.ProtuStrankaListFormatedWithAdress_1">
      <item>RED  d.o.o. za ugostiteljstvo i turizam, Romansa 42/B, 23000 Zadar</item>
    </derivirana_varijabla>
  </DomainObject.Predmet.ProtuStrankaListFormatedWithAdress>
  <DomainObject.Predmet.ProtuStrankaListFormatedWithAdressOIB>
    <izvorni_sadrzaj>
      <item>RED  d.o.o. za ugostiteljstvo i turizam, OIB 00731873855, Romansa 42/B, 23000 Zadar</item>
    </izvorni_sadrzaj>
    <derivirana_varijabla naziv="DomainObject.Predmet.ProtuStrankaListFormatedWithAdressOIB_1">
      <item>RED  d.o.o. za ugostiteljstvo i turizam, OIB 00731873855, Romansa 42/B, 23000 Zadar</item>
    </derivirana_varijabla>
  </DomainObject.Predmet.ProtuStrankaListFormatedWithAdressOIB>
  <DomainObject.Predmet.ProtuStrankaListNazivFormated>
    <izvorni_sadrzaj>
      <item>RED  d.o.o. za ugostiteljstvo i turizam</item>
    </izvorni_sadrzaj>
    <derivirana_varijabla naziv="DomainObject.Predmet.ProtuStrankaListNazivFormated_1">
      <item>RED  d.o.o. za ugostiteljstvo i turizam</item>
    </derivirana_varijabla>
  </DomainObject.Predmet.ProtuStrankaListNazivFormated>
  <DomainObject.Predmet.ProtuStrankaListNazivFormatedOIB>
    <izvorni_sadrzaj>
      <item>RED  d.o.o. za ugostiteljstvo i turizam, OIB 00731873855</item>
    </izvorni_sadrzaj>
    <derivirana_varijabla naziv="DomainObject.Predmet.ProtuStrankaListNazivFormatedOIB_1">
      <item>RED  d.o.o. za ugostiteljstvo i turizam, OIB 00731873855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RED  d.o.o. za ugostiteljstvo i turizam</izvorni_sadrzaj>
    <derivirana_varijabla naziv="DomainObject.Predmet.ProtustrankaIDrugi_1">RED 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RED  d.o.o. za ugostiteljstvo i turizam, OIB 00731873855, Romansa 42/B, 23000 Zadar</izvorni_sadrzaj>
    <derivirana_varijabla naziv="DomainObject.Predmet.ProtustrankaIDrugiAdressOIB_1">RED  d.o.o. za ugostiteljstvo i turizam, OIB 00731873855, Romansa 42/B,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RED  d.o.o. za ugostiteljstvo i turizam</item>
    </izvorni_sadrzaj>
    <derivirana_varijabla naziv="DomainObject.Predmet.SudioniciListNaziv_1">
      <item>FINA</item>
      <item>RED  d.o.o. za ugostiteljstvo i turizam</item>
    </derivirana_varijabla>
  </DomainObject.Predmet.SudioniciListNaziv>
  <DomainObject.Predmet.SudioniciListAdressOIB>
    <izvorni_sadrzaj>
      <item>FINA, OIB 85821130368</item>
      <item>RED  d.o.o. za ugostiteljstvo i turizam, OIB 00731873855, Romansa 42/B,23000 Zadar</item>
    </izvorni_sadrzaj>
    <derivirana_varijabla naziv="DomainObject.Predmet.SudioniciListAdressOIB_1">
      <item>FINA, OIB 85821130368</item>
      <item>RED  d.o.o. za ugostiteljstvo i turizam, OIB 00731873855, Romansa 42/B,23000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00731873855</item>
    </izvorni_sadrzaj>
    <derivirana_varijabla naziv="DomainObject.Predmet.SudioniciListNazivOIB_1">
      <item>, OIB 85821130368</item>
      <item>, OIB 00731873855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F7362-9487-435C-A5AC-D031C553B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793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2016-03-24T07:24:00Z</dcterms:created>
  <dc:creator>Ardena Bajlo</dc:creator>
  <cp:lastModifiedBy>wsadmin</cp:lastModifiedBy>
  <cp:lastPrinted>2016-03-22T12:39:00Z</cp:lastPrinted>
  <dcterms:modified xmlns:xsi="http://www.w3.org/2001/XMLSchema-instance" xsi:type="dcterms:W3CDTF">2016-03-24T13:23:00Z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