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68d5" w14:paraId="76168d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FE6710">
        <w:rPr>
          <w:rStyle w:val="Naglaeno"/>
          <w:b w:val="false"/>
        </w:rPr>
        <w:t>349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>Financijske agencije, Regionalni centar Osijek, Podružnica Osijek, L. Jagera 3, OIB 85821130368 za provedbu skraćenog stečajnog postupka nad dužnikom DOBROVOLJNO VATROGASNO DRUŠTVO ĐURĐENOVAC, Đurđenovac, Kralja Zvonimira 11, Reg. broj: 14000615, OIB: 61017835121</w:t>
      </w:r>
      <w:r w:rsidR="0033522A">
        <w:t>,</w:t>
      </w:r>
      <w:r>
        <w:t xml:space="preserve"> dana </w:t>
      </w:r>
      <w:r w:rsidR="00100153">
        <w:t>24</w:t>
      </w:r>
      <w:r>
        <w:t xml:space="preserve">. </w:t>
      </w:r>
      <w:r w:rsidR="00100153">
        <w:t>travnj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100153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100153" w:rsidRPr="00100153">
        <w:t>DOBROVOLJNO VATROGASNO DRUŠTVO ĐURĐENOVAC, Đurđenovac, Kralja Zvonimira 11, Reg. broj: 14000615, OIB: 61017835121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6737EE">
        <w:t>Siniša Rajnović, Milanovac, Virovitica, Sv. Trojstva 87</w:t>
      </w:r>
      <w:r w:rsidR="00C13047" w:rsidRPr="00C13047">
        <w:t xml:space="preserve">, OIB </w:t>
      </w:r>
      <w:r w:rsidR="006737EE">
        <w:t>86217384445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100153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100153" w:rsidRPr="00100153">
        <w:t>DOBROVOLJNO VATROGASNO DRUŠTVO ĐURĐENOVAC, Đurđenovac, Kralja Zvonimira 11, Reg. broj: 14000615, OIB: 61017835121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0A72C1">
        <w:t>1</w:t>
      </w:r>
      <w:r w:rsidR="006737EE">
        <w:t>7</w:t>
      </w:r>
      <w:r>
        <w:t>.</w:t>
      </w:r>
      <w:r w:rsidR="0071699D">
        <w:t>0</w:t>
      </w:r>
      <w:r w:rsidR="006737EE">
        <w:t>2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6737EE" w:rsidRPr="006737EE">
        <w:t>DOBROVOLJNO VATROGASNO DRUŠTVO ĐURĐENOVAC, Đurđenovac, Kralja Zvonimira 11, Reg. broj: 14000615, OIB: 61017835121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72C1">
        <w:t>2</w:t>
      </w:r>
      <w:r w:rsidR="00FF253A">
        <w:t>0</w:t>
      </w:r>
      <w:r>
        <w:t>.</w:t>
      </w:r>
      <w:r w:rsidR="009A2AC3">
        <w:t>0</w:t>
      </w:r>
      <w:r w:rsidR="00FF253A">
        <w:t>2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FF253A">
        <w:t>349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F253A">
        <w:t>24</w:t>
      </w:r>
      <w:r>
        <w:t xml:space="preserve">. </w:t>
      </w:r>
      <w:r w:rsidR="00FF253A">
        <w:t>travnj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FF253A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FF253A" w:rsidRPr="00FF253A">
        <w:t>Josip Fenrich, Osijek, Ulica Kneza Trpimira 1A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5F643C">
        <w:t>2</w:t>
      </w:r>
      <w:r w:rsidR="00FF253A">
        <w:t>4</w:t>
      </w:r>
      <w:r>
        <w:t>.</w:t>
      </w:r>
      <w:r w:rsidR="00FF253A">
        <w:t>5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7B90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2636B9" w:rsidRPr="002636B9">
      <w:rPr>
        <w:rStyle w:val="Naglaeno"/>
        <w:b w:val="false"/>
      </w:rPr>
      <w:t>14 St-</w:t>
    </w:r>
    <w:r w:rsidR="00FE6710">
      <w:rPr>
        <w:rStyle w:val="Naglaeno"/>
        <w:b w:val="false"/>
      </w:rPr>
      <w:t>349</w:t>
    </w:r>
    <w:r w:rsidR="002636B9" w:rsidRPr="002636B9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57B90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57B9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7B9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B9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B9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57B9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7B9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B9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B9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ĐURĐENOVAC</izvorni_sadrzaj>
    <derivirana_varijabla naziv="DomainObject.Predmet.ProtustrankaFormated_1">  DOBROVOLJNO VATROGASNO DRUŠTVO ĐURĐENOVAC</derivirana_varijabla>
  </DomainObject.Predmet.ProtustrankaFormated>
  <DomainObject.Predmet.ProtustrankaFormatedOIB>
    <izvorni_sadrzaj>  DOBROVOLJNO VATROGASNO DRUŠTVO ĐURĐENOVAC, OIB 61017835121</izvorni_sadrzaj>
    <derivirana_varijabla naziv="DomainObject.Predmet.ProtustrankaFormatedOIB_1">  DOBROVOLJNO VATROGASNO DRUŠTVO ĐURĐENOVAC, OIB 61017835121</derivirana_varijabla>
  </DomainObject.Predmet.ProtustrankaFormatedOIB>
  <DomainObject.Predmet.ProtustrankaFormatedWithAdress>
    <izvorni_sadrzaj> DOBROVOLJNO VATROGASNO DRUŠTVO ĐURĐENOVAC, Kralja Zvonimira 11, 31511 Đurđenovac</izvorni_sadrzaj>
    <derivirana_varijabla naziv="DomainObject.Predmet.ProtustrankaFormatedWithAdress_1"> DOBROVOLJNO VATROGASNO DRUŠTVO ĐURĐENOVAC, Kralja Zvonimira 11, 31511 Đurđenovac</derivirana_varijabla>
  </DomainObject.Predmet.ProtustrankaFormatedWithAdress>
  <DomainObject.Predmet.ProtustrankaFormatedWithAdressOIB>
    <izvorni_sadrzaj> DOBROVOLJNO VATROGASNO DRUŠTVO ĐURĐENOVAC, OIB 61017835121, Kralja Zvonimira 11, 31511 Đurđenovac</izvorni_sadrzaj>
    <derivirana_varijabla naziv="DomainObject.Predmet.ProtustrankaFormatedWithAdressOIB_1"> DOBROVOLJNO VATROGASNO DRUŠTVO ĐURĐENOVAC, OIB 61017835121, Kralja Zvonimira 11, 31511 Đurđenovac</derivirana_varijabla>
  </DomainObject.Predmet.ProtustrankaFormatedWithAdressOIB>
  <DomainObject.Predmet.ProtustrankaWithAdress>
    <izvorni_sadrzaj>DOBROVOLJNO VATROGASNO DRUŠTVO ĐURĐENOVAC Kralja Zvonimira 11, 31511 Đurđenovac</izvorni_sadrzaj>
    <derivirana_varijabla naziv="DomainObject.Predmet.ProtustrankaWithAdress_1">DOBROVOLJNO VATROGASNO DRUŠTVO ĐURĐENOVAC Kralja Zvonimira 11, 31511 Đurđenovac</derivirana_varijabla>
  </DomainObject.Predmet.ProtustrankaWithAdress>
  <DomainObject.Predmet.ProtustrankaWithAdressOIB>
    <izvorni_sadrzaj>DOBROVOLJNO VATROGASNO DRUŠTVO ĐURĐENOVAC, OIB 61017835121, Kralja Zvonimira 11, 31511 Đurđenovac</izvorni_sadrzaj>
    <derivirana_varijabla naziv="DomainObject.Predmet.ProtustrankaWithAdressOIB_1">DOBROVOLJNO VATROGASNO DRUŠTVO ĐURĐENOVAC, OIB 61017835121, Kralja Zvonimira 11, 31511 Đurđenovac</derivirana_varijabla>
  </DomainObject.Predmet.ProtustrankaWithAdressOIB>
  <DomainObject.Predmet.ProtustrankaNazivFormated>
    <izvorni_sadrzaj>DOBROVOLJNO VATROGASNO DRUŠTVO ĐURĐENOVAC</izvorni_sadrzaj>
    <derivirana_varijabla naziv="DomainObject.Predmet.ProtustrankaNazivFormated_1">DOBROVOLJNO VATROGASNO DRUŠTVO ĐURĐENOVAC</derivirana_varijabla>
  </DomainObject.Predmet.ProtustrankaNazivFormated>
  <DomainObject.Predmet.ProtustrankaNazivFormatedOIB>
    <izvorni_sadrzaj>DOBROVOLJNO VATROGASNO DRUŠTVO ĐURĐENOVAC, OIB 61017835121</izvorni_sadrzaj>
    <derivirana_varijabla naziv="DomainObject.Predmet.ProtustrankaNazivFormatedOIB_1">DOBROVOLJNO VATROGASNO DRUŠTVO ĐURĐENOVAC, OIB 61017835121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DOBROVOLJNO VATROGASNO DRUŠTVO ĐURĐENOVAC</item>
    </izvorni_sadrzaj>
    <derivirana_varijabla naziv="DomainObject.Predmet.ProtuStrankaListFormated_1">
      <item>DOBROVOLJNO VATROGASNO DRUŠTVO ĐURĐENOVAC</item>
    </derivirana_varijabla>
  </DomainObject.Predmet.ProtuStrankaListFormated>
  <DomainObject.Predmet.ProtuStrankaListFormatedOIB>
    <izvorni_sadrzaj>
      <item>DOBROVOLJNO VATROGASNO DRUŠTVO ĐURĐENOVAC, OIB 61017835121</item>
    </izvorni_sadrzaj>
    <derivirana_varijabla naziv="DomainObject.Predmet.ProtuStrankaListFormatedOIB_1">
      <item>DOBROVOLJNO VATROGASNO DRUŠTVO ĐURĐENOVAC, OIB 61017835121</item>
    </derivirana_varijabla>
  </DomainObject.Predmet.ProtuStrankaListFormatedOIB>
  <DomainObject.Predmet.ProtuStrankaListFormatedWithAdress>
    <izvorni_sadrzaj>
      <item>DOBROVOLJNO VATROGASNO DRUŠTVO ĐURĐENOVAC, Kralja Zvonimira 11, 31511 Đurđenovac</item>
    </izvorni_sadrzaj>
    <derivirana_varijabla naziv="DomainObject.Predmet.ProtuStrankaListFormatedWithAdress_1">
      <item>DOBROVOLJNO VATROGASNO DRUŠTVO ĐURĐENOVAC, Kralja Zvonimira 11, 31511 Đurđenovac</item>
    </derivirana_varijabla>
  </DomainObject.Predmet.ProtuStrankaListFormatedWithAdress>
  <DomainObject.Predmet.ProtuStrankaListFormatedWithAdressOIB>
    <izvorni_sadrzaj>
      <item>DOBROVOLJNO VATROGASNO DRUŠTVO ĐURĐENOVAC, OIB 61017835121, Kralja Zvonimira 11, 31511 Đurđenovac</item>
    </izvorni_sadrzaj>
    <derivirana_varijabla naziv="DomainObject.Predmet.ProtuStrankaListFormatedWithAdressOIB_1">
      <item>DOBROVOLJNO VATROGASNO DRUŠTVO ĐURĐENOVAC, OIB 61017835121, Kralja Zvonimira 11, 31511 Đurđenovac</item>
    </derivirana_varijabla>
  </DomainObject.Predmet.ProtuStrankaListFormatedWithAdressOIB>
  <DomainObject.Predmet.ProtuStrankaListNazivFormated>
    <izvorni_sadrzaj>
      <item>DOBROVOLJNO VATROGASNO DRUŠTVO ĐURĐENOVAC</item>
    </izvorni_sadrzaj>
    <derivirana_varijabla naziv="DomainObject.Predmet.ProtuStrankaListNazivFormated_1">
      <item>DOBROVOLJNO VATROGASNO DRUŠTVO ĐURĐENOVAC</item>
    </derivirana_varijabla>
  </DomainObject.Predmet.ProtuStrankaListNazivFormated>
  <DomainObject.Predmet.ProtuStrankaListNazivFormatedOIB>
    <izvorni_sadrzaj>
      <item>DOBROVOLJNO VATROGASNO DRUŠTVO ĐURĐENOVAC, OIB 61017835121</item>
    </izvorni_sadrzaj>
    <derivirana_varijabla naziv="DomainObject.Predmet.ProtuStrankaListNazivFormatedOIB_1">
      <item>DOBROVOLJNO VATROGASNO DRUŠTVO ĐURĐENOVAC, OIB 61017835121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DOBROVOLJNO VATROGASNO DRUŠTVO ĐURĐENOVAC</izvorni_sadrzaj>
    <derivirana_varijabla naziv="DomainObject.Predmet.ProtustrankaIDrugi_1">DOBROVOLJNO VATROGASNO DRUŠTVO ĐURĐENOVAC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DOBROVOLJNO VATROGASNO DRUŠTVO ĐURĐENOVAC, OIB 61017835121, Kralja Zvonimira 11, 31511 Đurđenovac</izvorni_sadrzaj>
    <derivirana_varijabla naziv="DomainObject.Predmet.ProtustrankaIDrugiAdressOIB_1">DOBROVOLJNO VATROGASNO DRUŠTVO ĐURĐENOVAC, OIB 61017835121, Kralja Zvonimira 11,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DOBROVOLJNO VATROGASNO DRUŠTVO ĐURĐENOVAC</item>
    </izvorni_sadrzaj>
    <derivirana_varijabla naziv="DomainObject.Predmet.SudioniciListNaziv_1">
      <item>FINA RC OSIJEK</item>
      <item>DOBROVOLJNO VATROGASNO DRUŠTVO ĐURĐENOVAC</item>
    </derivirana_varijabla>
  </DomainObject.Predmet.SudioniciListNaziv>
  <DomainObject.Predmet.SudioniciListAdressOIB>
    <izvorni_sadrzaj>
      <item>FINA RC OSIJEK, OIB 85821130368</item>
      <item>DOBROVOLJNO VATROGASNO DRUŠTVO ĐURĐENOVAC, OIB 61017835121, Kralja Zvonimira 11,31511 Đurđenovac</item>
    </izvorni_sadrzaj>
    <derivirana_varijabla naziv="DomainObject.Predmet.SudioniciListAdressOIB_1">
      <item>FINA RC OSIJEK, OIB 85821130368</item>
      <item>DOBROVOLJNO VATROGASNO DRUŠTVO ĐURĐENOVAC, OIB 61017835121, Kralja Zvonimira 11,31511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61017835121</item>
    </izvorni_sadrzaj>
    <derivirana_varijabla naziv="DomainObject.Predmet.SudioniciListNazivOIB_1">
      <item>, OIB 85821130368</item>
      <item>, OIB 61017835121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6A1E5-376C-4E0E-888E-5153BBF1E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2566</properties:Characters>
  <properties:Lines>89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2017-04-24T07:26:00Z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