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b60c" w14:paraId="dccb60c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5B747E">
        <w:t>348</w:t>
      </w:r>
      <w:r w:rsidR="00CD4711" w:rsidRPr="005207B1">
        <w:t>/</w:t>
      </w:r>
      <w:r w:rsidR="005B747E">
        <w:t>16</w:t>
      </w:r>
      <w:r w:rsidR="0055467A" w:rsidRPr="005207B1">
        <w:t>-</w:t>
      </w:r>
      <w:r w:rsidR="005B747E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5B747E">
        <w:t>EKO-MT j.d.o.o. za trgovinu, proizvodnju i usluge, OIB: 02154827124 sa sjedištem u Ruđera Boškovića 7, 42000 Hrašćica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1D108C">
        <w:t>25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B747E">
        <w:t>EKO-MT j.d.o.o. za trgovinu, proizvodnju i usluge, OIB: 02154827124 sa sjedištem u Ruđera Boškovića 7, 42000 Hrašćica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B747E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906DC0">
        <w:rPr>
          <w:b/>
          <w:u w:val="single"/>
        </w:rPr>
        <w:t xml:space="preserve">. </w:t>
      </w:r>
      <w:r w:rsidR="001D108C">
        <w:rPr>
          <w:b/>
          <w:u w:val="single"/>
        </w:rPr>
        <w:t xml:space="preserve">srpnja </w:t>
      </w:r>
      <w:r>
        <w:rPr>
          <w:b/>
          <w:u w:val="single"/>
        </w:rPr>
        <w:t>2016. u 10</w:t>
      </w:r>
      <w:r w:rsidR="00906DC0">
        <w:rPr>
          <w:b/>
          <w:u w:val="single"/>
        </w:rPr>
        <w:t>,15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5B747E">
        <w:t>Siniša Lakatoš, OIB: 54552587594, Hrašćica, Ruđera Boškovića 7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5B747E">
        <w:t>03.03.2016.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5B747E">
        <w:t>26.263,90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D108C">
        <w:t>25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CB6A41" w:rsidR="0023791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06153E" w:rsidR="0091406C">
      <w:pPr>
        <w:spacing w:lineRule="auto" w:line="240" w:after="0"/>
        <w:jc w:val="both"/>
      </w:pPr>
      <w:r>
        <w:t xml:space="preserve">- dužnik </w:t>
      </w:r>
      <w:r w:rsidR="005B747E">
        <w:t>EKO-MT j.d.o.o.  Ruđera Boškovića 7, 42000 Hrašćica</w:t>
      </w:r>
    </w:p>
    <w:p w:rsidRDefault="005C102C" w:rsidP="005C102C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5B747E">
        <w:t>Siniša Lakatoš, Hrašćica, Ruđera Boškovića 7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5BC" w:rsidP="00CD4711" w:rsidR="006335BC">
      <w:pPr>
        <w:spacing w:lineRule="auto" w:line="240" w:after="0"/>
      </w:pPr>
      <w:r>
        <w:separator/>
      </w:r>
    </w:p>
  </w:endnote>
  <w:endnote w:id="0" w:type="continuationSeparator">
    <w:p w:rsidRDefault="006335BC" w:rsidP="00CD4711" w:rsidR="006335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5BC" w:rsidP="00CD4711" w:rsidR="006335BC">
      <w:pPr>
        <w:spacing w:lineRule="auto" w:line="240" w:after="0"/>
      </w:pPr>
      <w:r>
        <w:separator/>
      </w:r>
    </w:p>
  </w:footnote>
  <w:footnote w:id="0" w:type="continuationSeparator">
    <w:p w:rsidRDefault="006335BC" w:rsidP="00CD4711" w:rsidR="006335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74A">
          <w:rPr>
            <w:noProof/>
          </w:rPr>
          <w:t>2</w:t>
        </w:r>
        <w:r>
          <w:fldChar w:fldCharType="end"/>
        </w:r>
      </w:p>
    </w:sdtContent>
  </w:sdt>
  <w:p w:rsidRDefault="005B747E" w:rsidP="005B747E" w:rsidR="005B747E" w:rsidRPr="005207B1">
    <w:pPr>
      <w:pStyle w:val="Zaglavlje"/>
      <w:jc w:val="right"/>
    </w:pPr>
    <w:r>
      <w:t>Poslovni broj: 2 St-348</w:t>
    </w:r>
    <w:r w:rsidRPr="005207B1">
      <w:t>/</w:t>
    </w:r>
    <w:r>
      <w:t>16</w:t>
    </w:r>
    <w:r w:rsidRPr="005207B1">
      <w:t>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EE074A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7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7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7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7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7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EKO-MT j.d.o.o. za trgovinu, proizvodnju i usluge</izvorni_sadrzaj>
    <derivirana_varijabla naziv="DomainObject.Predmet.ProtustrankaFormated_1">  EKO-MT j.d.o.o. za trgovinu, proizvodnju i usluge</derivirana_varijabla>
  </DomainObject.Predmet.ProtustrankaFormated>
  <DomainObject.Predmet.ProtustrankaFormatedOIB>
    <izvorni_sadrzaj>  EKO-MT j.d.o.o. za trgovinu, proizvodnju i usluge, OIB 02154827124</izvorni_sadrzaj>
    <derivirana_varijabla naziv="DomainObject.Predmet.ProtustrankaFormatedOIB_1">  EKO-MT j.d.o.o. za trgovinu, proizvodnju i usluge, OIB 02154827124</derivirana_varijabla>
  </DomainObject.Predmet.ProtustrankaFormatedOIB>
  <DomainObject.Predmet.ProtustrankaFormatedWithAdress>
    <izvorni_sadrzaj> EKO-MT j.d.o.o. za trgovinu, proizvodnju i usluge, Ruđera Boškovića 7, 42000 Hrašćica</izvorni_sadrzaj>
    <derivirana_varijabla naziv="DomainObject.Predmet.ProtustrankaFormatedWithAdress_1"> EKO-MT j.d.o.o. za trgovinu, proizvodnju i usluge, Ruđera Boškovića 7, 42000 Hrašćica</derivirana_varijabla>
  </DomainObject.Predmet.ProtustrankaFormatedWithAdress>
  <DomainObject.Predmet.ProtustrankaFormatedWithAdressOIB>
    <izvorni_sadrzaj> EKO-MT j.d.o.o. za trgovinu, proizvodnju i usluge, OIB 02154827124, Ruđera Boškovića 7, 42000 Hrašćica</izvorni_sadrzaj>
    <derivirana_varijabla naziv="DomainObject.Predmet.ProtustrankaFormatedWithAdressOIB_1"> EKO-MT j.d.o.o. za trgovinu, proizvodnju i usluge, OIB 02154827124, Ruđera Boškovića 7, 42000 Hrašćica</derivirana_varijabla>
  </DomainObject.Predmet.ProtustrankaFormatedWithAdressOIB>
  <DomainObject.Predmet.ProtustrankaWithAdress>
    <izvorni_sadrzaj>EKO-MT j.d.o.o. za trgovinu, proizvodnju i usluge Ruđera Boškovića 7, 42000 Hrašćica</izvorni_sadrzaj>
    <derivirana_varijabla naziv="DomainObject.Predmet.ProtustrankaWithAdress_1">EKO-MT j.d.o.o. za trgovinu, proizvodnju i usluge Ruđera Boškovića 7, 42000 Hrašćica</derivirana_varijabla>
  </DomainObject.Predmet.ProtustrankaWithAdress>
  <DomainObject.Predmet.ProtustrankaWithAdressOIB>
    <izvorni_sadrzaj>EKO-MT j.d.o.o. za trgovinu, proizvodnju i usluge, OIB 02154827124, Ruđera Boškovića 7, 42000 Hrašćica</izvorni_sadrzaj>
    <derivirana_varijabla naziv="DomainObject.Predmet.ProtustrankaWithAdressOIB_1">EKO-MT j.d.o.o. za trgovinu, proizvodnju i usluge, OIB 02154827124, Ruđera Boškovića 7, 42000 Hrašćica</derivirana_varijabla>
  </DomainObject.Predmet.ProtustrankaWithAdressOIB>
  <DomainObject.Predmet.ProtustrankaNazivFormated>
    <izvorni_sadrzaj>EKO-MT j.d.o.o. za trgovinu, proizvodnju i usluge</izvorni_sadrzaj>
    <derivirana_varijabla naziv="DomainObject.Predmet.ProtustrankaNazivFormated_1">EKO-MT j.d.o.o. za trgovinu, proizvodnju i usluge</derivirana_varijabla>
  </DomainObject.Predmet.ProtustrankaNazivFormated>
  <DomainObject.Predmet.ProtustrankaNazivFormatedOIB>
    <izvorni_sadrzaj>EKO-MT j.d.o.o. za trgovinu, proizvodnju i usluge, OIB 02154827124</izvorni_sadrzaj>
    <derivirana_varijabla naziv="DomainObject.Predmet.ProtustrankaNazivFormatedOIB_1">EKO-MT j.d.o.o. za trgovinu, proizvodnju i usluge, OIB 02154827124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26263.90</izvorni_sadrzaj>
    <derivirana_varijabla naziv="DomainObject.Predmet.TrenutnaVrijednost_1">26263.90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EKO-MT j.d.o.o. za trgovinu, proizvodnju i usluge</item>
    </izvorni_sadrzaj>
    <derivirana_varijabla naziv="DomainObject.Predmet.ProtuStrankaListFormated_1">
      <item>EKO-MT j.d.o.o. za trgovinu, proizvodnju i usluge</item>
    </derivirana_varijabla>
  </DomainObject.Predmet.ProtuStrankaListFormated>
  <DomainObject.Predmet.ProtuStrankaListFormatedOIB>
    <izvorni_sadrzaj>
      <item>EKO-MT j.d.o.o. za trgovinu, proizvodnju i usluge, OIB 02154827124</item>
    </izvorni_sadrzaj>
    <derivirana_varijabla naziv="DomainObject.Predmet.ProtuStrankaListFormatedOIB_1">
      <item>EKO-MT j.d.o.o. za trgovinu, proizvodnju i usluge, OIB 02154827124</item>
    </derivirana_varijabla>
  </DomainObject.Predmet.ProtuStrankaListFormatedOIB>
  <DomainObject.Predmet.ProtuStrankaListFormatedWithAdress>
    <izvorni_sadrzaj>
      <item>EKO-MT j.d.o.o. za trgovinu, proizvodnju i usluge, Ruđera Boškovića 7, 42000 Hrašćica</item>
    </izvorni_sadrzaj>
    <derivirana_varijabla naziv="DomainObject.Predmet.ProtuStrankaListFormatedWithAdress_1">
      <item>EKO-MT j.d.o.o. za trgovinu, proizvodnju i usluge, Ruđera Boškovića 7, 42000 Hrašćica</item>
    </derivirana_varijabla>
  </DomainObject.Predmet.ProtuStrankaListFormatedWithAdress>
  <DomainObject.Predmet.ProtuStrankaListFormatedWithAdressOIB>
    <izvorni_sadrzaj>
      <item>EKO-MT j.d.o.o. za trgovinu, proizvodnju i usluge, OIB 02154827124, Ruđera Boškovića 7, 42000 Hrašćica</item>
    </izvorni_sadrzaj>
    <derivirana_varijabla naziv="DomainObject.Predmet.ProtuStrankaListFormatedWithAdressOIB_1">
      <item>EKO-MT j.d.o.o. za trgovinu, proizvodnju i usluge, OIB 02154827124, Ruđera Boškovića 7, 42000 Hrašćica</item>
    </derivirana_varijabla>
  </DomainObject.Predmet.ProtuStrankaListFormatedWithAdressOIB>
  <DomainObject.Predmet.ProtuStrankaListNazivFormated>
    <izvorni_sadrzaj>
      <item>EKO-MT j.d.o.o. za trgovinu, proizvodnju i usluge</item>
    </izvorni_sadrzaj>
    <derivirana_varijabla naziv="DomainObject.Predmet.ProtuStrankaListNazivFormated_1">
      <item>EKO-MT j.d.o.o. za trgovinu, proizvodnju i usluge</item>
    </derivirana_varijabla>
  </DomainObject.Predmet.ProtuStrankaListNazivFormated>
  <DomainObject.Predmet.ProtuStrankaListNazivFormatedOIB>
    <izvorni_sadrzaj>
      <item>EKO-MT j.d.o.o. za trgovinu, proizvodnju i usluge, OIB 02154827124</item>
    </izvorni_sadrzaj>
    <derivirana_varijabla naziv="DomainObject.Predmet.ProtuStrankaListNazivFormatedOIB_1">
      <item>EKO-MT j.d.o.o. za trgovinu, proizvodnju i usluge, OIB 02154827124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EKO-MT j.d.o.o. za trgovinu, proizvodnju i usluge</izvorni_sadrzaj>
    <derivirana_varijabla naziv="DomainObject.Predmet.ProtustrankaIDrugi_1">EKO-MT j.d.o.o.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EKO-MT j.d.o.o. za trgovinu, proizvodnju i usluge, OIB 02154827124, Ruđera Boškovića 7, 42000 Hrašćica</izvorni_sadrzaj>
    <derivirana_varijabla naziv="DomainObject.Predmet.ProtustrankaIDrugiAdressOIB_1">EKO-MT j.d.o.o. za trgovinu, proizvodnju i usluge, OIB 02154827124,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EKO-MT j.d.o.o. za trgovinu, proizvodnju i usluge</item>
      <item>Sudski registar</item>
    </izvorni_sadrzaj>
    <derivirana_varijabla naziv="DomainObject.Predmet.SudioniciListNaziv_1">
      <item>Financijska agencija</item>
      <item>EKO-MT j.d.o.o. za trgovinu,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EKO-MT j.d.o.o. za trgovinu, proizvodnju i usluge, OIB 02154827124, Ruđera Boškovića 7,42000 Hrašćica</item>
      <item>Sudski registar</item>
    </izvorni_sadrzaj>
    <derivirana_varijabla naziv="DomainObject.Predmet.SudioniciListAdressOIB_1">
      <item>Financijska agencija, OIB 85821130368, A. Cesarca 2,42000 Varaždin</item>
      <item>EKO-MT j.d.o.o. za trgovinu, proizvodnju i usluge, OIB 02154827124, Ruđera Boškovića 7,42000 Hrašćica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02154827124</item>
      <item>, OIB null</item>
    </izvorni_sadrzaj>
    <derivirana_varijabla naziv="DomainObject.Predmet.SudioniciListNazivOIB_1">
      <item>, OIB 85821130368</item>
      <item>, OIB 02154827124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D839C-1FCD-4A8C-A46C-B3946A405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2523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2016-04-25T11:28:00Z</dcterms:created>
  <dc:creator>Maja Valušnig</dc:creator>
  <cp:lastModifiedBy>Marko Makaj</cp:lastModifiedBy>
  <cp:lastPrinted>2016-04-04T10:57:00Z</cp:lastPrinted>
  <dcterms:modified xmlns:xsi="http://www.w3.org/2001/XMLSchema-instance" xsi:type="dcterms:W3CDTF">2016-04-25T11:29:00Z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