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2c1a" w14:paraId="5a72c1a" w:rsidRDefault="00281BC7" w:rsidP="00294852" w:rsidR="00281BC7" w:rsidRPr="00D101AB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022E9" w:rsidP="00294852" w:rsidR="00E022E9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REPUBLIKA HRVATSKA</w:t>
      </w:r>
    </w:p>
    <w:p w:rsidRDefault="00281BC7" w:rsidP="00294852" w:rsidR="00E022E9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TRGOVAČKI SUD U ZADRU</w:t>
      </w:r>
    </w:p>
    <w:p w:rsidRDefault="00E022E9" w:rsidP="00294852" w:rsidR="00EF7C9A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</w:rPr>
        <w:t>Dr. Franje Tuđmana 35</w:t>
      </w:r>
      <w:r w:rsidR="00281BC7" w:rsidRPr="00D101AB">
        <w:rPr>
          <w:rFonts w:cstheme="majorBidi" w:hAnsiTheme="majorBidi" w:asciiTheme="majorBidi"/>
        </w:rPr>
        <w:tab/>
      </w:r>
    </w:p>
    <w:p w:rsidRDefault="00E022E9" w:rsidP="00294852" w:rsidR="00E022E9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E P U B L I K A   H R V A T S K A</w:t>
      </w: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J E Š E N J E</w:t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8F31ED" w:rsidR="00B52C5E" w:rsidRPr="00D101A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101AB">
        <w:rPr>
          <w:rFonts w:cstheme="majorBidi" w:hAnsiTheme="majorBidi" w:asciiTheme="majorBidi"/>
          <w:bCs/>
          <w:szCs w:val="24"/>
        </w:rPr>
        <w:t>Trgovački sud u Zadru</w:t>
      </w:r>
      <w:r w:rsidR="006754E7" w:rsidRPr="00D101AB">
        <w:rPr>
          <w:rFonts w:cstheme="majorBidi" w:hAnsiTheme="majorBidi" w:asciiTheme="majorBidi"/>
          <w:bCs/>
          <w:szCs w:val="24"/>
        </w:rPr>
        <w:t>,</w:t>
      </w:r>
      <w:r w:rsidRPr="00D101AB">
        <w:rPr>
          <w:rFonts w:cstheme="majorBidi" w:hAnsiTheme="majorBidi" w:asciiTheme="majorBidi"/>
          <w:bCs/>
          <w:szCs w:val="24"/>
        </w:rPr>
        <w:t xml:space="preserve"> po sutkinji Ani Markač, postupajući po prijedlogu za otvaranje stečajnog postupka nad trgovačkim društvom</w:t>
      </w:r>
      <w:r w:rsidR="00446DA9">
        <w:rPr>
          <w:rFonts w:cstheme="majorBidi" w:hAnsiTheme="majorBidi" w:asciiTheme="majorBidi"/>
          <w:bCs/>
          <w:szCs w:val="24"/>
        </w:rPr>
        <w:t xml:space="preserve"> </w:t>
      </w:r>
      <w:r w:rsidR="0043187C" w:rsidRPr="00BD52F0">
        <w:t xml:space="preserve">APOLON NEKRETNINE d.o.o., Srima, Srima XX </w:t>
      </w:r>
      <w:r w:rsidR="0043187C">
        <w:t>kbr. 9A, OIB:</w:t>
      </w:r>
      <w:r w:rsidR="0043187C" w:rsidRPr="00BD52F0">
        <w:t>50340645342</w:t>
      </w:r>
      <w:r w:rsidR="00D73A80" w:rsidRPr="00D101AB">
        <w:rPr>
          <w:szCs w:val="24"/>
        </w:rPr>
        <w:t xml:space="preserve">, </w:t>
      </w:r>
      <w:r w:rsidR="00C0247C">
        <w:rPr>
          <w:rFonts w:cstheme="majorBidi" w:hAnsiTheme="majorBidi" w:asciiTheme="majorBidi"/>
          <w:bCs/>
          <w:szCs w:val="24"/>
        </w:rPr>
        <w:t>29.</w:t>
      </w:r>
      <w:r w:rsidR="00ED2000">
        <w:rPr>
          <w:rFonts w:cstheme="majorBidi" w:hAnsiTheme="majorBidi" w:asciiTheme="majorBidi"/>
          <w:bCs/>
          <w:szCs w:val="24"/>
        </w:rPr>
        <w:t xml:space="preserve"> siječnja</w:t>
      </w:r>
      <w:r w:rsidR="00446DA9">
        <w:rPr>
          <w:rFonts w:cstheme="majorBidi" w:hAnsiTheme="majorBidi" w:asciiTheme="majorBidi"/>
          <w:bCs/>
          <w:szCs w:val="24"/>
        </w:rPr>
        <w:t xml:space="preserve"> 2018.</w:t>
      </w:r>
      <w:r w:rsidR="00B52C5E" w:rsidRPr="00D101AB">
        <w:rPr>
          <w:rFonts w:cstheme="majorBidi" w:hAnsiTheme="majorBidi" w:asciiTheme="majorBidi"/>
          <w:bCs/>
          <w:szCs w:val="24"/>
        </w:rPr>
        <w:t>,</w:t>
      </w:r>
    </w:p>
    <w:p w:rsidRDefault="006E7247" w:rsidP="008F31ED" w:rsidR="00281BC7" w:rsidRPr="00D101A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101AB">
        <w:rPr>
          <w:rFonts w:cstheme="majorBidi" w:hAnsiTheme="majorBidi" w:asciiTheme="majorBidi"/>
          <w:bCs/>
          <w:szCs w:val="24"/>
        </w:rPr>
        <w:t xml:space="preserve"> </w:t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i j e š i o   j e</w:t>
      </w:r>
    </w:p>
    <w:p w:rsidRDefault="00751935" w:rsidP="00294852" w:rsidR="00751935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C0247C" w:rsidR="00F402D9" w:rsidRPr="009D3801">
      <w:pPr>
        <w:jc w:val="both"/>
      </w:pPr>
      <w:r w:rsidRPr="00D101AB">
        <w:rPr>
          <w:rFonts w:cstheme="majorBidi" w:hAnsiTheme="majorBidi" w:asciiTheme="majorBidi"/>
        </w:rPr>
        <w:t>1.</w:t>
      </w:r>
      <w:r w:rsidRPr="00D101AB">
        <w:rPr>
          <w:rFonts w:cstheme="majorBidi" w:hAnsiTheme="majorBidi" w:asciiTheme="majorBidi"/>
        </w:rPr>
        <w:tab/>
      </w:r>
      <w:r w:rsidR="00C0247C" w:rsidRPr="00033209">
        <w:t xml:space="preserve">Ivica Matas iz Šibenika, Put Gimnazije 55, OIB: </w:t>
      </w:r>
      <w:r w:rsidR="00C0247C">
        <w:t>98549799157</w:t>
      </w:r>
      <w:r w:rsidR="009D3801">
        <w:t xml:space="preserve">, </w:t>
      </w:r>
      <w:r w:rsidR="006E7247" w:rsidRPr="00D101AB">
        <w:t xml:space="preserve">imenuje se </w:t>
      </w:r>
      <w:r w:rsidR="00281BC7" w:rsidRPr="00D101AB">
        <w:rPr>
          <w:rFonts w:cstheme="majorBidi" w:hAnsiTheme="majorBidi" w:asciiTheme="majorBidi"/>
          <w:bCs/>
        </w:rPr>
        <w:t>za privremenog stečajnog upravitelja nad</w:t>
      </w:r>
      <w:r w:rsidR="004F1515" w:rsidRPr="00D101AB">
        <w:rPr>
          <w:rFonts w:cstheme="majorBidi" w:hAnsiTheme="majorBidi" w:asciiTheme="majorBidi"/>
          <w:bCs/>
        </w:rPr>
        <w:t xml:space="preserve"> trgovačkim društvom</w:t>
      </w:r>
      <w:r w:rsidR="004E7E9B" w:rsidRPr="00D101AB">
        <w:rPr>
          <w:rFonts w:cstheme="majorBidi" w:hAnsiTheme="majorBidi" w:asciiTheme="majorBidi"/>
          <w:bCs/>
        </w:rPr>
        <w:t xml:space="preserve"> </w:t>
      </w:r>
      <w:r w:rsidR="0043187C" w:rsidRPr="00BD52F0">
        <w:t xml:space="preserve">APOLON NEKRETNINE d.o.o., Srima, Srima XX </w:t>
      </w:r>
      <w:r w:rsidR="0043187C">
        <w:t>kbr. 9A, OIB:</w:t>
      </w:r>
      <w:r w:rsidR="0043187C" w:rsidRPr="00BD52F0">
        <w:t>50340645342</w:t>
      </w:r>
      <w:r w:rsidR="00446DA9">
        <w:rPr>
          <w:rFonts w:cstheme="majorBidi" w:hAnsiTheme="majorBidi" w:asciiTheme="majorBidi"/>
          <w:bCs/>
        </w:rPr>
        <w:t>.</w:t>
      </w:r>
    </w:p>
    <w:p w:rsidRDefault="00446DA9" w:rsidP="00D91182" w:rsidR="00446DA9" w:rsidRPr="00D101AB">
      <w:pPr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2.</w:t>
      </w:r>
      <w:r w:rsidRPr="00D101AB">
        <w:rPr>
          <w:rFonts w:cstheme="majorBidi" w:hAnsiTheme="majorBidi" w:asciiTheme="majorBidi"/>
          <w:bCs/>
        </w:rPr>
        <w:tab/>
      </w:r>
      <w:r w:rsidR="006A6847" w:rsidRPr="00D101AB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D101AB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8F31ED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3.</w:t>
      </w:r>
      <w:r w:rsidRPr="00D101AB">
        <w:rPr>
          <w:rFonts w:cstheme="majorBidi" w:hAnsiTheme="majorBidi" w:asciiTheme="majorBidi"/>
          <w:bCs/>
        </w:rPr>
        <w:tab/>
      </w:r>
      <w:r w:rsidR="006A6847" w:rsidRPr="00D101AB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A706E6" w:rsidRPr="00D101AB">
        <w:rPr>
          <w:rFonts w:cstheme="majorBidi" w:hAnsiTheme="majorBidi" w:asciiTheme="majorBidi"/>
          <w:bCs/>
        </w:rPr>
        <w:t>3</w:t>
      </w:r>
      <w:r w:rsidR="00725F31" w:rsidRPr="00D101AB">
        <w:rPr>
          <w:rFonts w:cstheme="majorBidi" w:hAnsiTheme="majorBidi" w:asciiTheme="majorBidi"/>
          <w:bCs/>
        </w:rPr>
        <w:t>0</w:t>
      </w:r>
      <w:r w:rsidR="006A6847" w:rsidRPr="00D101AB">
        <w:rPr>
          <w:rFonts w:cstheme="majorBidi" w:hAnsiTheme="majorBidi" w:asciiTheme="majorBidi"/>
          <w:bCs/>
        </w:rPr>
        <w:t xml:space="preserve"> </w:t>
      </w:r>
      <w:r w:rsidR="003D3047" w:rsidRPr="00D101AB">
        <w:rPr>
          <w:rFonts w:cstheme="majorBidi" w:hAnsiTheme="majorBidi" w:asciiTheme="majorBidi"/>
          <w:bCs/>
        </w:rPr>
        <w:t xml:space="preserve">(trideset) </w:t>
      </w:r>
      <w:r w:rsidR="006A6847" w:rsidRPr="00D101AB">
        <w:rPr>
          <w:rFonts w:cstheme="majorBidi" w:hAnsiTheme="majorBidi" w:asciiTheme="majorBidi"/>
          <w:bCs/>
        </w:rPr>
        <w:t xml:space="preserve">dana.  </w:t>
      </w:r>
    </w:p>
    <w:p w:rsidRDefault="00446DA9" w:rsidP="00294852" w:rsidR="00446DA9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Obrazloženje</w:t>
      </w:r>
      <w:r w:rsidRPr="00D101AB">
        <w:rPr>
          <w:rFonts w:cstheme="majorBidi" w:hAnsiTheme="majorBidi" w:asciiTheme="majorBidi"/>
          <w:bCs/>
        </w:rPr>
        <w:tab/>
      </w:r>
    </w:p>
    <w:p w:rsidRDefault="00766A92" w:rsidP="00294852" w:rsidR="00766A92" w:rsidRPr="00D101A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42822" w:rsidP="00842822" w:rsidR="00842822">
      <w:pPr>
        <w:tabs>
          <w:tab w:pos="709" w:val="left"/>
        </w:tabs>
        <w:ind w:firstLine="708"/>
        <w:jc w:val="both"/>
      </w:pPr>
      <w:r w:rsidRPr="00B02539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trgovačkim društvom </w:t>
      </w:r>
      <w:r w:rsidR="0043187C" w:rsidRPr="00BD52F0">
        <w:t xml:space="preserve">APOLON NEKRETNINE d.o.o., Srima, Srima XX </w:t>
      </w:r>
      <w:r w:rsidR="0043187C">
        <w:t>kbr. 9A, OIB:</w:t>
      </w:r>
      <w:r w:rsidR="0043187C" w:rsidRPr="00BD52F0">
        <w:t>50340645342</w:t>
      </w:r>
      <w:r w:rsidRPr="00B02539">
        <w:t>.</w:t>
      </w:r>
    </w:p>
    <w:p w:rsidRDefault="00842822" w:rsidP="00842822" w:rsidR="00842822" w:rsidRPr="00B0253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42822" w:rsidP="00842822" w:rsidR="0084282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ab/>
        <w:t>Postupak je inicirala Financija agencija prijedlogom za pokretanje stečajnog postupka. Na ročište za utvrđivanje uvjeta za otvaranje stečajnog postupka zastupni</w:t>
      </w:r>
      <w:r w:rsidR="00C0247C">
        <w:rPr>
          <w:rFonts w:cstheme="majorBidi" w:hAnsiTheme="majorBidi" w:asciiTheme="majorBidi"/>
          <w:bCs/>
        </w:rPr>
        <w:t xml:space="preserve">k </w:t>
      </w:r>
      <w:r w:rsidRPr="00B02539">
        <w:rPr>
          <w:rFonts w:cstheme="majorBidi" w:hAnsiTheme="majorBidi" w:asciiTheme="majorBidi"/>
          <w:bCs/>
        </w:rPr>
        <w:t>dužnika po zakonu ni</w:t>
      </w:r>
      <w:r w:rsidR="00C0247C">
        <w:rPr>
          <w:rFonts w:cstheme="majorBidi" w:hAnsiTheme="majorBidi" w:asciiTheme="majorBidi"/>
          <w:bCs/>
        </w:rPr>
        <w:t xml:space="preserve">je </w:t>
      </w:r>
      <w:r w:rsidRPr="00B02539">
        <w:rPr>
          <w:rFonts w:cstheme="majorBidi" w:hAnsiTheme="majorBidi" w:asciiTheme="majorBidi"/>
          <w:bCs/>
        </w:rPr>
        <w:t>pristupi</w:t>
      </w:r>
      <w:r w:rsidR="00C0247C">
        <w:rPr>
          <w:rFonts w:cstheme="majorBidi" w:hAnsiTheme="majorBidi" w:asciiTheme="majorBidi"/>
          <w:bCs/>
        </w:rPr>
        <w:t>o</w:t>
      </w:r>
      <w:r w:rsidRPr="00B02539">
        <w:rPr>
          <w:rFonts w:cstheme="majorBidi" w:hAnsiTheme="majorBidi" w:asciiTheme="majorBidi"/>
          <w:bCs/>
        </w:rPr>
        <w:t>. Stoga je u skladu sa čl. 119. Stečajnog zakona (Narodne novine br. 71/15</w:t>
      </w:r>
      <w:r>
        <w:rPr>
          <w:rFonts w:cstheme="majorBidi" w:hAnsiTheme="majorBidi" w:asciiTheme="majorBidi"/>
          <w:bCs/>
        </w:rPr>
        <w:t xml:space="preserve"> i 104/17</w:t>
      </w:r>
      <w:r w:rsidRPr="00B02539">
        <w:rPr>
          <w:rFonts w:cstheme="majorBidi" w:hAnsiTheme="majorBidi" w:asciiTheme="majorBidi"/>
          <w:bCs/>
        </w:rPr>
        <w:t>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842822" w:rsidP="00842822" w:rsidR="00842822" w:rsidRPr="00B02539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842822" w:rsidP="00842822" w:rsidR="00842822">
      <w:pPr>
        <w:tabs>
          <w:tab w:pos="709" w:val="left"/>
        </w:tabs>
        <w:jc w:val="both"/>
      </w:pPr>
      <w:r w:rsidRPr="00B02539">
        <w:rPr>
          <w:rFonts w:cstheme="majorBidi" w:hAnsiTheme="majorBidi" w:asciiTheme="majorBidi"/>
          <w:bCs/>
        </w:rPr>
        <w:tab/>
      </w:r>
      <w:r w:rsidRPr="00B02539">
        <w:t>Sukladno članku 84. st. 1., a u svezi čl. 119. Stečajnog zakona izvršen je automatski izbor privremenog stečajnog upravitelja s napomenom da su iz dodijele izuzeti st</w:t>
      </w:r>
      <w:r w:rsidR="00C0247C">
        <w:t>ečajni upravitelji Ankica Čenić i</w:t>
      </w:r>
      <w:r w:rsidRPr="00B02539">
        <w:t xml:space="preserve"> Edvin Šimunov koji su izvijestili sud da iz osobnih razloga ne mogu obavljati dužnost privremenog odnosno stečajnog upravitelja u novim predmetima.</w:t>
      </w:r>
    </w:p>
    <w:p w:rsidRDefault="00842822" w:rsidP="00842822" w:rsidR="00842822" w:rsidRPr="00B02539">
      <w:pPr>
        <w:tabs>
          <w:tab w:pos="709" w:val="left"/>
        </w:tabs>
        <w:jc w:val="both"/>
      </w:pPr>
    </w:p>
    <w:p w:rsidRDefault="00842822" w:rsidP="00842822" w:rsidR="00842822" w:rsidRPr="00B0253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>Privremeni stečajni upravitelj dužan je svoje izvješće dostaviti sudu u roku od 30 dana.</w:t>
      </w:r>
    </w:p>
    <w:p w:rsidRDefault="00842822" w:rsidP="00842822" w:rsidR="0084282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42822" w:rsidP="00842822" w:rsidR="0084282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42822" w:rsidP="00842822" w:rsidR="00842822" w:rsidRPr="00B0253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lastRenderedPageBreak/>
        <w:t xml:space="preserve">Slijedom navedenog odlučeno je kao u izreci. </w:t>
      </w:r>
    </w:p>
    <w:p w:rsidRDefault="00446DA9" w:rsidP="00446DA9" w:rsidR="00446DA9" w:rsidRPr="00EE77BD">
      <w:pPr>
        <w:jc w:val="both"/>
        <w:rPr>
          <w:rFonts w:cstheme="majorBidi" w:hAnsiTheme="majorBidi" w:asciiTheme="majorBidi"/>
        </w:rPr>
      </w:pPr>
    </w:p>
    <w:p w:rsidRDefault="008F3AD6" w:rsidP="00F402D9" w:rsidR="006754E7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U Zadru</w:t>
      </w:r>
      <w:r w:rsidR="00D954DD">
        <w:rPr>
          <w:rFonts w:cstheme="majorBidi" w:hAnsiTheme="majorBidi" w:asciiTheme="majorBidi"/>
          <w:bCs/>
        </w:rPr>
        <w:t xml:space="preserve"> </w:t>
      </w:r>
      <w:r w:rsidR="00C0247C">
        <w:rPr>
          <w:rFonts w:cstheme="majorBidi" w:hAnsiTheme="majorBidi" w:asciiTheme="majorBidi"/>
          <w:bCs/>
        </w:rPr>
        <w:t xml:space="preserve">29. siječnja </w:t>
      </w:r>
      <w:r w:rsidR="00D954DD">
        <w:rPr>
          <w:rFonts w:cstheme="majorBidi" w:hAnsiTheme="majorBidi" w:asciiTheme="majorBidi"/>
          <w:bCs/>
        </w:rPr>
        <w:t xml:space="preserve">2018. </w:t>
      </w:r>
      <w:r w:rsidR="00B52C5E" w:rsidRPr="00D101AB">
        <w:rPr>
          <w:rFonts w:cstheme="majorBidi" w:hAnsiTheme="majorBidi" w:asciiTheme="majorBidi"/>
          <w:bCs/>
        </w:rPr>
        <w:t xml:space="preserve"> </w:t>
      </w:r>
      <w:r w:rsidR="006E7247" w:rsidRPr="00D101AB">
        <w:rPr>
          <w:rFonts w:cstheme="majorBidi" w:hAnsiTheme="majorBidi" w:asciiTheme="majorBidi"/>
          <w:bCs/>
        </w:rPr>
        <w:t xml:space="preserve"> </w:t>
      </w:r>
    </w:p>
    <w:p w:rsidRDefault="00D101AB" w:rsidP="009D3801" w:rsidR="00D101AB" w:rsidRPr="00D101AB">
      <w:pPr>
        <w:tabs>
          <w:tab w:pos="709" w:val="left"/>
        </w:tabs>
        <w:jc w:val="right"/>
        <w:rPr>
          <w:rFonts w:cstheme="majorBidi" w:hAnsiTheme="majorBidi" w:asciiTheme="majorBidi"/>
          <w:bCs/>
        </w:rPr>
      </w:pPr>
    </w:p>
    <w:p w:rsidRDefault="005E3CF8" w:rsidP="005E0A7B" w:rsidR="005E0A7B"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</w:r>
    </w:p>
    <w:p w:rsidRDefault="005E0A7B" w:rsidP="005E0A7B" w:rsidR="005E0A7B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5E0A7B" w:rsidP="005E0A7B" w:rsidR="005E0A7B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5E3CF8" w:rsidP="005E0A7B" w:rsidR="005E3CF8">
      <w:pPr>
        <w:jc w:val="right"/>
      </w:pPr>
    </w:p>
    <w:p w:rsidRDefault="00D62139" w:rsidP="00AF76CA" w:rsidR="00B52C5E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  <w:t xml:space="preserve"> </w:t>
      </w:r>
      <w:r w:rsidR="00F97776" w:rsidRPr="00D101AB">
        <w:rPr>
          <w:rFonts w:cstheme="majorBidi" w:hAnsiTheme="majorBidi" w:asciiTheme="majorBidi"/>
          <w:bCs/>
        </w:rPr>
        <w:t xml:space="preserve">                                                    </w:t>
      </w:r>
    </w:p>
    <w:p w:rsidRDefault="009D3801" w:rsidP="00294852" w:rsidR="009D3801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POUKA O PRAVNOM LIJEKU</w:t>
      </w:r>
    </w:p>
    <w:p w:rsidRDefault="00CF328C" w:rsidP="006E7247" w:rsidR="00D62139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101AB">
          <w:rPr>
            <w:rFonts w:cstheme="majorBidi" w:hAnsiTheme="majorBidi" w:asciiTheme="majorBidi"/>
            <w:bCs/>
          </w:rPr>
          <w:t>12. st</w:t>
        </w:r>
      </w:smartTag>
      <w:r w:rsidRPr="00D101AB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101AB">
          <w:rPr>
            <w:rFonts w:cstheme="majorBidi" w:hAnsiTheme="majorBidi" w:asciiTheme="majorBidi"/>
            <w:bCs/>
          </w:rPr>
          <w:t>19. st</w:t>
        </w:r>
      </w:smartTag>
      <w:r w:rsidRPr="00D101AB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8F31ED" w:rsidP="00294852" w:rsidR="008F31ED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B52C5E" w:rsidP="00294852" w:rsidR="00B52C5E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1F770F" w:rsidP="00294852" w:rsidR="001F770F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Dostaviti : </w:t>
      </w:r>
    </w:p>
    <w:p w:rsidRDefault="008F3AD6" w:rsidP="00294852" w:rsidR="00F402D9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Privremenom stečajnom upravitelju uz izjavu i potvrdu o imenovanju</w:t>
      </w:r>
      <w:r w:rsidR="00B274F9" w:rsidRPr="00D101AB">
        <w:rPr>
          <w:rFonts w:cstheme="majorBidi" w:hAnsiTheme="majorBidi" w:asciiTheme="majorBidi"/>
          <w:bCs/>
        </w:rPr>
        <w:t xml:space="preserve"> </w:t>
      </w:r>
    </w:p>
    <w:p w:rsidRDefault="003024D4" w:rsidP="00294852" w:rsidR="00BB4F73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e-</w:t>
      </w:r>
      <w:r w:rsidR="006E7247" w:rsidRPr="00D101AB">
        <w:rPr>
          <w:rFonts w:cstheme="majorBidi" w:hAnsiTheme="majorBidi" w:asciiTheme="majorBidi"/>
          <w:bCs/>
        </w:rPr>
        <w:t>O</w:t>
      </w:r>
      <w:r w:rsidR="008F3AD6" w:rsidRPr="00D101AB">
        <w:rPr>
          <w:rFonts w:cstheme="majorBidi" w:hAnsiTheme="majorBidi" w:asciiTheme="majorBidi"/>
          <w:bCs/>
        </w:rPr>
        <w:t>glasna ploča</w:t>
      </w:r>
      <w:r w:rsidR="00BF2153" w:rsidRPr="00D101AB">
        <w:rPr>
          <w:rFonts w:cstheme="majorBidi" w:hAnsiTheme="majorBidi" w:asciiTheme="majorBidi"/>
          <w:bCs/>
        </w:rPr>
        <w:t xml:space="preserve"> sudova</w:t>
      </w:r>
      <w:r w:rsidR="006E7247" w:rsidRPr="00D101AB">
        <w:rPr>
          <w:rFonts w:cstheme="majorBidi" w:hAnsiTheme="majorBidi" w:asciiTheme="majorBidi"/>
          <w:bCs/>
        </w:rPr>
        <w:t xml:space="preserve"> </w:t>
      </w:r>
    </w:p>
    <w:p w:rsidRDefault="00C30170" w:rsidP="00294852" w:rsidR="00C30170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sudskom registru</w:t>
      </w:r>
    </w:p>
    <w:p w:rsidRDefault="008F3AD6" w:rsidP="00294852" w:rsidR="00842CEB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u spis      </w:t>
      </w:r>
    </w:p>
    <w:sectPr w:rsidSect="00446DA9" w:rsidR="00842CEB" w:rsidRPr="00D101AB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D101AB" w:rsidR="009C0FF2" w:rsidRPr="00D73A80">
    <w:pPr>
      <w:pStyle w:val="Zaglavlje"/>
      <w:jc w:val="right"/>
    </w:pPr>
    <w:r>
      <w:tab/>
    </w:r>
    <w:sdt>
      <w:sdtPr>
        <w:id w:val="-183505678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27024">
          <w:rPr>
            <w:noProof/>
          </w:rPr>
          <w:t>2</w:t>
        </w:r>
        <w:r>
          <w:fldChar w:fldCharType="end"/>
        </w:r>
      </w:sdtContent>
    </w:sdt>
    <w:r>
      <w:tab/>
    </w:r>
    <w:r w:rsidRPr="00D101AB">
      <w:t>Poslovni broj: 2 St-</w:t>
    </w:r>
    <w:r w:rsidR="0043187C">
      <w:t>247</w:t>
    </w:r>
    <w:r w:rsidR="00F15064">
      <w:t>/2017-</w:t>
    </w:r>
    <w:r w:rsidR="00C0247C"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D101AB">
    <w:pPr>
      <w:pStyle w:val="Zaglavlje"/>
      <w:jc w:val="right"/>
    </w:pPr>
    <w:r w:rsidRPr="00D101AB">
      <w:t>Poslovni broj: 2 St-</w:t>
    </w:r>
    <w:r w:rsidR="003107E8">
      <w:t>247</w:t>
    </w:r>
    <w:r w:rsidR="00EE77BD">
      <w:t>/2017-</w:t>
    </w:r>
    <w:r w:rsidR="00C0247C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107E8"/>
    <w:rsid w:val="00323F63"/>
    <w:rsid w:val="003251FB"/>
    <w:rsid w:val="00342BE6"/>
    <w:rsid w:val="003C6DA5"/>
    <w:rsid w:val="003D3047"/>
    <w:rsid w:val="0043155F"/>
    <w:rsid w:val="0043187C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27024"/>
    <w:rsid w:val="0055636D"/>
    <w:rsid w:val="0056701F"/>
    <w:rsid w:val="00580387"/>
    <w:rsid w:val="005E0A7B"/>
    <w:rsid w:val="005E3CF8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822"/>
    <w:rsid w:val="00842CEB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3801"/>
    <w:rsid w:val="009D7950"/>
    <w:rsid w:val="009F62F2"/>
    <w:rsid w:val="00A10144"/>
    <w:rsid w:val="00A5292A"/>
    <w:rsid w:val="00A706E6"/>
    <w:rsid w:val="00A86B56"/>
    <w:rsid w:val="00AC22BB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0247C"/>
    <w:rsid w:val="00C30170"/>
    <w:rsid w:val="00C72C87"/>
    <w:rsid w:val="00C85781"/>
    <w:rsid w:val="00C9120F"/>
    <w:rsid w:val="00CA5EC6"/>
    <w:rsid w:val="00CF328C"/>
    <w:rsid w:val="00D101AB"/>
    <w:rsid w:val="00D61B7B"/>
    <w:rsid w:val="00D62139"/>
    <w:rsid w:val="00D73A80"/>
    <w:rsid w:val="00D91182"/>
    <w:rsid w:val="00D954DD"/>
    <w:rsid w:val="00E022E9"/>
    <w:rsid w:val="00EB2FAA"/>
    <w:rsid w:val="00EB3FAB"/>
    <w:rsid w:val="00ED2000"/>
    <w:rsid w:val="00EE77BD"/>
    <w:rsid w:val="00EF7C9A"/>
    <w:rsid w:val="00F15064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27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02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024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024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024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27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02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024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024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024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APOLON NEKRETNINE društvo s ograničenom odgovornošću za gradnju</izvorni_sadrzaj>
    <derivirana_varijabla naziv="DomainObject.Predmet.ProtustrankaFormated_1">  APOLON NEKRETNINE društvo s ograničenom odgovornošću za gradnju</derivirana_varijabla>
  </DomainObject.Predmet.ProtustrankaFormated>
  <DomainObject.Predmet.ProtustrankaFormatedOIB>
    <izvorni_sadrzaj>  APOLON NEKRETNINE društvo s ograničenom odgovornošću za gradnju, OIB 50340645342</izvorni_sadrzaj>
    <derivirana_varijabla naziv="DomainObject.Predmet.ProtustrankaFormatedOIB_1">  APOLON NEKRETNINE društvo s ograničenom odgovornošću za gradnju, OIB 50340645342</derivirana_varijabla>
  </DomainObject.Predmet.ProtustrankaFormatedOIB>
  <DomainObject.Predmet.ProtustrankaFormatedWithAdress>
    <izvorni_sadrzaj> APOLON NEKRETNINE društvo s ograničenom odgovornošću za gradnju, Srima XX 9A , 22211 Srima</izvorni_sadrzaj>
    <derivirana_varijabla naziv="DomainObject.Predmet.ProtustrankaFormatedWithAdress_1"> APOLON NEKRETNINE društvo s ograničenom odgovornošću za gradnju, Srima XX 9A , 22211 Srima</derivirana_varijabla>
  </DomainObject.Predmet.ProtustrankaFormatedWithAdress>
  <DomainObject.Predmet.ProtustrankaFormatedWithAdressOIB>
    <izvorni_sadrzaj> APOLON NEKRETNINE društvo s ograničenom odgovornošću za gradnju, OIB 50340645342, Srima XX 9A , 22211 Srima</izvorni_sadrzaj>
    <derivirana_varijabla naziv="DomainObject.Predmet.ProtustrankaFormatedWithAdressOIB_1"> APOLON NEKRETNINE društvo s ograničenom odgovornošću za gradnju, OIB 50340645342, Srima XX 9A , 22211 Srima</derivirana_varijabla>
  </DomainObject.Predmet.ProtustrankaFormatedWithAdressOIB>
  <DomainObject.Predmet.ProtustrankaWithAdress>
    <izvorni_sadrzaj>APOLON NEKRETNINE društvo s ograničenom odgovornošću za gradnju Srima XX 9A , 22211 Srima</izvorni_sadrzaj>
    <derivirana_varijabla naziv="DomainObject.Predmet.ProtustrankaWithAdress_1">APOLON NEKRETNINE društvo s ograničenom odgovornošću za gradnju Srima XX 9A , 22211 Srima</derivirana_varijabla>
  </DomainObject.Predmet.ProtustrankaWithAdress>
  <DomainObject.Predmet.ProtustrankaWithAdressOIB>
    <izvorni_sadrzaj>APOLON NEKRETNINE društvo s ograničenom odgovornošću za gradnju, OIB 50340645342, Srima XX 9A , 22211 Srima</izvorni_sadrzaj>
    <derivirana_varijabla naziv="DomainObject.Predmet.ProtustrankaWithAdressOIB_1">APOLON NEKRETNINE društvo s ograničenom odgovornošću za gradnju, OIB 50340645342, Srima XX 9A , 22211 Srima</derivirana_varijabla>
  </DomainObject.Predmet.ProtustrankaWithAdressOIB>
  <DomainObject.Predmet.ProtustrankaNazivFormated>
    <izvorni_sadrzaj>APOLON NEKRETNINE društvo s ograničenom odgovornošću za gradnju</izvorni_sadrzaj>
    <derivirana_varijabla naziv="DomainObject.Predmet.ProtustrankaNazivFormated_1">APOLON NEKRETNINE društvo s ograničenom odgovornošću za gradnju</derivirana_varijabla>
  </DomainObject.Predmet.ProtustrankaNazivFormated>
  <DomainObject.Predmet.ProtustrankaNazivFormatedOIB>
    <izvorni_sadrzaj>APOLON NEKRETNINE društvo s ograničenom odgovornošću za gradnju, OIB 50340645342</izvorni_sadrzaj>
    <derivirana_varijabla naziv="DomainObject.Predmet.ProtustrankaNazivFormatedOIB_1">APOLON NEKRETNINE društvo s ograničenom odgovornošću za gradnju, OIB 50340645342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APOLON NEKRETNINE društvo s ograničenom odgovornošću za gradnju</item>
    </izvorni_sadrzaj>
    <derivirana_varijabla naziv="DomainObject.Predmet.ProtuStrankaListFormated_1">
      <item>APOLON NEKRETNINE društvo s ograničenom odgovornošću za gradnju</item>
    </derivirana_varijabla>
  </DomainObject.Predmet.ProtuStrankaListFormated>
  <DomainObject.Predmet.ProtuStrankaListFormatedOIB>
    <izvorni_sadrzaj>
      <item>APOLON NEKRETNINE društvo s ograničenom odgovornošću za gradnju, OIB 50340645342</item>
    </izvorni_sadrzaj>
    <derivirana_varijabla naziv="DomainObject.Predmet.ProtuStrankaListFormatedOIB_1">
      <item>APOLON NEKRETNINE društvo s ograničenom odgovornošću za gradnju, OIB 50340645342</item>
    </derivirana_varijabla>
  </DomainObject.Predmet.ProtuStrankaListFormatedOIB>
  <DomainObject.Predmet.ProtuStrankaListFormatedWithAdress>
    <izvorni_sadrzaj>
      <item>APOLON NEKRETNINE društvo s ograničenom odgovornošću za gradnju, Srima XX 9A , 22211 Srima</item>
    </izvorni_sadrzaj>
    <derivirana_varijabla naziv="DomainObject.Predmet.ProtuStrankaListFormatedWithAdress_1">
      <item>APOLON NEKRETNINE društvo s ograničenom odgovornošću za gradnju, Srima XX 9A , 22211 Srima</item>
    </derivirana_varijabla>
  </DomainObject.Predmet.ProtuStrankaListFormatedWithAdress>
  <DomainObject.Predmet.ProtuStrankaListFormatedWithAdressOIB>
    <izvorni_sadrzaj>
      <item>APOLON NEKRETNINE društvo s ograničenom odgovornošću za gradnju, OIB 50340645342, Srima XX 9A , 22211 Srima</item>
    </izvorni_sadrzaj>
    <derivirana_varijabla naziv="DomainObject.Predmet.ProtuStrankaListFormatedWithAdressOIB_1">
      <item>APOLON NEKRETNINE društvo s ograničenom odgovornošću za gradnju, OIB 50340645342, Srima XX 9A , 22211 Srima</item>
    </derivirana_varijabla>
  </DomainObject.Predmet.ProtuStrankaListFormatedWithAdressOIB>
  <DomainObject.Predmet.ProtuStrankaListNazivFormated>
    <izvorni_sadrzaj>
      <item>APOLON NEKRETNINE društvo s ograničenom odgovornošću za gradnju</item>
    </izvorni_sadrzaj>
    <derivirana_varijabla naziv="DomainObject.Predmet.ProtuStrankaListNazivFormated_1">
      <item>APOLON NEKRETNINE društvo s ograničenom odgovornošću za gradnju</item>
    </derivirana_varijabla>
  </DomainObject.Predmet.ProtuStrankaListNazivFormated>
  <DomainObject.Predmet.ProtuStrankaListNazivFormatedOIB>
    <izvorni_sadrzaj>
      <item>APOLON NEKRETNINE društvo s ograničenom odgovornošću za gradnju, OIB 50340645342</item>
    </izvorni_sadrzaj>
    <derivirana_varijabla naziv="DomainObject.Predmet.ProtuStrankaListNazivFormatedOIB_1">
      <item>APOLON NEKRETNINE društvo s ograničenom odgovornošću za gradnju, OIB 50340645342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APOLON NEKRETNINE društvo s ograničenom odgovornošću za gradnju</izvorni_sadrzaj>
    <derivirana_varijabla naziv="DomainObject.Predmet.ProtustrankaIDrugi_1">APOLON NEKRETNINE društvo s ograničenom odgovornošću za gradnju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APOLON NEKRETNINE društvo s ograničenom odgovornošću za gradnju, OIB 50340645342, Srima XX 9A , 22211 Srima</izvorni_sadrzaj>
    <derivirana_varijabla naziv="DomainObject.Predmet.ProtustrankaIDrugiAdressOIB_1">APOLON NEKRETNINE društvo s ograničenom odgovornošću za gradnju, OIB 50340645342, Srima XX 9A 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APOLON NEKRETNINE društvo s ograničenom odgovornošću za gradnju</item>
    </izvorni_sadrzaj>
    <derivirana_varijabla naziv="DomainObject.Predmet.SudioniciListNaziv_1">
      <item>FINA - Podružnica Šibenik</item>
      <item>APOLON NEKRETNINE društvo s ograničenom odgovornošću za gradnju</item>
    </derivirana_varijabla>
  </DomainObject.Predmet.SudioniciListNaziv>
  <DomainObject.Predmet.SudioniciListAdressOIB>
    <izvorni_sadrzaj>
      <item>FINA - Podružnica Šibenik, OIB 85821130368, Perivoj L. Marune 1,22000 Šibenik</item>
      <item>APOLON NEKRETNINE društvo s ograničenom odgovornošću za gradnju, OIB 50340645342, Srima XX 9A ,22211 Srima</item>
    </izvorni_sadrzaj>
    <derivirana_varijabla naziv="DomainObject.Predmet.SudioniciListAdressOIB_1">
      <item>FINA - Podružnica Šibenik, OIB 85821130368, Perivoj L. Marune 1,22000 Šibenik</item>
      <item>APOLON NEKRETNINE društvo s ograničenom odgovornošću za gradnju, OIB 50340645342, Srima XX 9A 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50340645342</item>
    </izvorni_sadrzaj>
    <derivirana_varijabla naziv="DomainObject.Predmet.SudioniciListNazivOIB_1">
      <item>, OIB 85821130368</item>
      <item>, OIB 50340645342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8E8EB-E9B7-4A38-ABB9-637BB8E5E6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2282</properties:Characters>
  <properties:Lines>74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2018-01-24T14:03:00Z</dcterms:created>
  <dc:creator>Ardena Bajlo</dc:creator>
  <cp:lastModifiedBy>Martina Kalmeta</cp:lastModifiedBy>
  <cp:lastPrinted>2018-01-29T11:35:00Z</cp:lastPrinted>
  <dcterms:modified xmlns:xsi="http://www.w3.org/2001/XMLSchema-instance" xsi:type="dcterms:W3CDTF">2018-01-30T11:51:00Z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