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344e1" w14:paraId="11344e1" w:rsidRDefault="00AE649C" w:rsidP="00F67D31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F67D31" w:rsidP="00F67D31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67D31" w:rsidP="00F67D31" w:rsidR="00AE649C" w:rsidRPr="00B76F3C">
      <w:pPr>
        <w:pStyle w:val="SudSjedite"/>
      </w:pPr>
      <w:r>
        <w:t xml:space="preserve">                                                                                                       Poslovni broj: 4 St-27/16-4</w:t>
      </w:r>
      <w:r w:rsidR="00EA1C6D">
        <w:tab/>
      </w:r>
    </w:p>
    <w:p w:rsidRDefault="00F67D31" w:rsidP="00F67D31" w:rsidR="00F67D31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F67D31" w:rsidP="00F67D31" w:rsidR="00F67D31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F67D31" w:rsidP="00F67D31" w:rsidR="00F67D31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F67D31" w:rsidP="00F67D31" w:rsidR="00F67D31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F67D31" w:rsidP="00F67D31" w:rsidR="00F67D31">
      <w:pPr>
        <w:spacing w:after="0"/>
        <w:jc w:val="right"/>
        <w:rPr>
          <w:lang w:eastAsia="hr-HR"/>
        </w:rPr>
      </w:pPr>
    </w:p>
    <w:p w:rsidRDefault="00F67D31" w:rsidP="00F67D31" w:rsidR="00F67D31">
      <w:pPr>
        <w:spacing w:after="0"/>
        <w:jc w:val="right"/>
      </w:pPr>
    </w:p>
    <w:p w:rsidRDefault="00F67D31" w:rsidP="00F67D31" w:rsidR="00F67D31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HRVATSKA UDRUGA PROIZVOĐAČA KOZMETIČKIH PROIZVODA, Čakovec, Josipa Bedekovića 18, OIB: 04760279725,  14. siječnja 2016. temeljem čl. 430. Stečajnog zakona („NN“ 71/15, u daljnjem tekstu SZ) objavljuje sljedeći</w:t>
      </w:r>
    </w:p>
    <w:p w:rsidRDefault="00F67D31" w:rsidP="00F67D31" w:rsidR="00F67D31">
      <w:pPr>
        <w:spacing w:after="0"/>
        <w:jc w:val="center"/>
      </w:pPr>
    </w:p>
    <w:p w:rsidRDefault="00F67D31" w:rsidP="00F67D31" w:rsidR="00F67D31">
      <w:pPr>
        <w:spacing w:after="0"/>
        <w:jc w:val="center"/>
      </w:pPr>
      <w:r>
        <w:t>OGLAS</w:t>
      </w:r>
    </w:p>
    <w:p w:rsidRDefault="00F67D31" w:rsidP="00F67D31" w:rsidR="00F67D31">
      <w:pPr>
        <w:spacing w:after="0"/>
      </w:pPr>
    </w:p>
    <w:p w:rsidRDefault="00F67D31" w:rsidP="00F67D31" w:rsidR="00F67D31">
      <w:pPr>
        <w:spacing w:after="0"/>
        <w:jc w:val="both"/>
      </w:pPr>
      <w:r>
        <w:t>1/</w:t>
      </w:r>
      <w:r>
        <w:tab/>
        <w:t>Utvrđuje se da ukupni iznos evidentiranog duga dužnika HRVATSKA UDRUGA PROIZVOĐAČA KOZMETIČKIH PROIZVODA, Čakovec, Josipa Bedekovića 18, OIB: 04760279725 iznosi 23.480,41 kn.</w:t>
      </w:r>
    </w:p>
    <w:p w:rsidRDefault="00F67D31" w:rsidP="00F67D31" w:rsidR="00F67D31">
      <w:pPr>
        <w:spacing w:after="0"/>
        <w:jc w:val="both"/>
      </w:pPr>
    </w:p>
    <w:p w:rsidRDefault="00F67D31" w:rsidP="00F67D31" w:rsidR="00F67D31">
      <w:pPr>
        <w:spacing w:after="0"/>
        <w:jc w:val="both"/>
      </w:pPr>
      <w:r>
        <w:t>2/</w:t>
      </w:r>
      <w:r>
        <w:tab/>
        <w:t xml:space="preserve"> Poziva se predsjednik udruge dužnika Tomislav Vrbanec, na adresi Čakovec, Josipa Bedekovića 18 da u roku od 15 dana od dana objave ovog oglasa na e-oglasnoj ploči suda podnese ovome sudu, pozivom na gornji broj spisa, javnobilježnički ovjerovljeni prokazni popis imovine i obveza dužnika na propisanom obrascu.</w:t>
      </w:r>
    </w:p>
    <w:p w:rsidRDefault="00F67D31" w:rsidP="00F67D31" w:rsidR="00F67D31">
      <w:pPr>
        <w:spacing w:after="0"/>
        <w:jc w:val="both"/>
      </w:pPr>
    </w:p>
    <w:p w:rsidRDefault="00F67D31" w:rsidP="00F67D31" w:rsidR="00F67D31">
      <w:pPr>
        <w:spacing w:after="0"/>
        <w:jc w:val="both"/>
      </w:pPr>
      <w:r>
        <w:t>3/</w:t>
      </w:r>
      <w:r>
        <w:tab/>
        <w:t>Upozorava se predsjednik udruge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F67D31" w:rsidP="00F67D31" w:rsidR="00F67D31">
      <w:pPr>
        <w:spacing w:after="0"/>
      </w:pPr>
    </w:p>
    <w:p w:rsidRDefault="00F67D31" w:rsidP="00F67D31" w:rsidR="00F67D31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F67D31" w:rsidP="00F67D31" w:rsidR="00F67D31">
      <w:pPr>
        <w:spacing w:after="0"/>
        <w:jc w:val="both"/>
        <w:rPr>
          <w:color w:val="000000"/>
        </w:rPr>
      </w:pPr>
      <w:r>
        <w:tab/>
      </w:r>
    </w:p>
    <w:p w:rsidRDefault="00F67D31" w:rsidP="00F67D31" w:rsidR="00F67D31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2202716 otvoren kod Hrvatske poštanske banke. </w:t>
      </w:r>
    </w:p>
    <w:p w:rsidRDefault="00F67D31" w:rsidP="00F67D31" w:rsidR="00F67D31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F67D31" w:rsidP="00F67D31" w:rsidR="00F67D31">
      <w:pPr>
        <w:spacing w:after="0"/>
        <w:jc w:val="both"/>
      </w:pPr>
    </w:p>
    <w:p w:rsidRDefault="00F67D31" w:rsidP="00F67D31" w:rsidR="00F67D31">
      <w:pPr>
        <w:spacing w:after="0"/>
        <w:jc w:val="center"/>
      </w:pPr>
      <w:r>
        <w:t>U Varaždinu, 14. siječnja 2016.</w:t>
      </w:r>
    </w:p>
    <w:p w:rsidRDefault="00F67D31" w:rsidP="00F67D31" w:rsidR="00F67D31">
      <w:pPr>
        <w:spacing w:after="0"/>
        <w:jc w:val="both"/>
      </w:pPr>
    </w:p>
    <w:p w:rsidRDefault="00F67D31" w:rsidP="00F67D31" w:rsidR="00F67D3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67D31" w:rsidP="00F67D31" w:rsidR="00F67D31">
      <w:pPr>
        <w:spacing w:after="0"/>
      </w:pPr>
    </w:p>
    <w:p w:rsidRDefault="00F67D31" w:rsidP="00F67D31" w:rsidR="00F67D3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F67D31" w:rsidR="00CB0EA4">
      <w:pPr>
        <w:pStyle w:val="Naslovdokumenta"/>
        <w:spacing w:after="0"/>
      </w:pPr>
    </w:p>
    <w:p w:rsidRDefault="0071688E" w:rsidP="00F67D31" w:rsidR="0071688E">
      <w:pPr>
        <w:pStyle w:val="Poetniodjeljak"/>
        <w:spacing w:after="0"/>
      </w:pPr>
    </w:p>
    <w:p w:rsidRDefault="00A21F0D" w:rsidP="00F67D31" w:rsidR="00A21F0D">
      <w:pPr>
        <w:pStyle w:val="NormaleSPIS"/>
        <w:spacing w:after="0"/>
        <w:rPr>
          <w:noProof/>
        </w:rPr>
      </w:pPr>
    </w:p>
    <w:p w:rsidRDefault="00DA0242" w:rsidP="00F67D31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67D31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095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St-27/2016-4</izvorni_sadrzaj>
    <derivirana_varijabla naziv="DomainObject.Oznaka_1">St-27/2016-4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St-27/2016</izvorni_sadrzaj>
    <derivirana_varijabla naziv="DomainObject.Predmet.OznakaBroj_1">St-27/2016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PROIZVOĐAČA KOZMETIČKIH PROIZVODA</izvorni_sadrzaj>
    <derivirana_varijabla naziv="DomainObject.Predmet.ProtustrankaFormated_1">  HRVATSKA UDRUGA PROIZVOĐAČA KOZMETIČKIH PROIZVODA</derivirana_varijabla>
  </DomainObject.Predmet.ProtustrankaFormated>
  <DomainObject.Predmet.ProtustrankaFormatedOIB>
    <izvorni_sadrzaj>  HRVATSKA UDRUGA PROIZVOĐAČA KOZMETIČKIH PROIZVODA, OIB 04760279725</izvorni_sadrzaj>
    <derivirana_varijabla naziv="DomainObject.Predmet.ProtustrankaFormatedOIB_1">  HRVATSKA UDRUGA PROIZVOĐAČA KOZMETIČKIH PROIZVODA, OIB 04760279725</derivirana_varijabla>
  </DomainObject.Predmet.ProtustrankaFormatedOIB>
  <DomainObject.Predmet.ProtustrankaFormatedWithAdress>
    <izvorni_sadrzaj> HRVATSKA UDRUGA PROIZVOĐAČA KOZMETIČKIH PROIZVODA, Josipa Bedekovića 18, 40000 Čakovec</izvorni_sadrzaj>
    <derivirana_varijabla naziv="DomainObject.Predmet.ProtustrankaFormatedWithAdress_1"> HRVATSKA UDRUGA PROIZVOĐAČA KOZMETIČKIH PROIZVODA, Josipa Bedekovića 18, 40000 Čakovec</derivirana_varijabla>
  </DomainObject.Predmet.ProtustrankaFormatedWithAdress>
  <DomainObject.Predmet.ProtustrankaFormatedWithAdressOIB>
    <izvorni_sadrzaj> HRVATSKA UDRUGA PROIZVOĐAČA KOZMETIČKIH PROIZVODA, OIB 04760279725, Josipa Bedekovića 18, 40000 Čakovec</izvorni_sadrzaj>
    <derivirana_varijabla naziv="DomainObject.Predmet.ProtustrankaFormatedWithAdressOIB_1"> HRVATSKA UDRUGA PROIZVOĐAČA KOZMETIČKIH PROIZVODA, OIB 04760279725, Josipa Bedekovića 18, 40000 Čakovec</derivirana_varijabla>
  </DomainObject.Predmet.ProtustrankaFormatedWithAdressOIB>
  <DomainObject.Predmet.ProtustrankaWithAdress>
    <izvorni_sadrzaj>HRVATSKA UDRUGA PROIZVOĐAČA KOZMETIČKIH PROIZVODA Josipa Bedekovića 18, 40000 Čakovec</izvorni_sadrzaj>
    <derivirana_varijabla naziv="DomainObject.Predmet.ProtustrankaWithAdress_1">HRVATSKA UDRUGA PROIZVOĐAČA KOZMETIČKIH PROIZVODA Josipa Bedekovića 18, 40000 Čakovec</derivirana_varijabla>
  </DomainObject.Predmet.ProtustrankaWithAdress>
  <DomainObject.Predmet.ProtustrankaWithAdressOIB>
    <izvorni_sadrzaj>HRVATSKA UDRUGA PROIZVOĐAČA KOZMETIČKIH PROIZVODA, OIB 04760279725, Josipa Bedekovića 18, 40000 Čakovec</izvorni_sadrzaj>
    <derivirana_varijabla naziv="DomainObject.Predmet.ProtustrankaWithAdressOIB_1">HRVATSKA UDRUGA PROIZVOĐAČA KOZMETIČKIH PROIZVODA, OIB 04760279725, Josipa Bedekovića 18, 40000 Čakovec</derivirana_varijabla>
  </DomainObject.Predmet.ProtustrankaWithAdressOIB>
  <DomainObject.Predmet.ProtustrankaNazivFormated>
    <izvorni_sadrzaj>HRVATSKA UDRUGA PROIZVOĐAČA KOZMETIČKIH PROIZVODA</izvorni_sadrzaj>
    <derivirana_varijabla naziv="DomainObject.Predmet.ProtustrankaNazivFormated_1">HRVATSKA UDRUGA PROIZVOĐAČA KOZMETIČKIH PROIZVODA</derivirana_varijabla>
  </DomainObject.Predmet.ProtustrankaNazivFormated>
  <DomainObject.Predmet.ProtustrankaNazivFormatedOIB>
    <izvorni_sadrzaj>HRVATSKA UDRUGA PROIZVOĐAČA KOZMETIČKIH PROIZVODA, OIB 04760279725</izvorni_sadrzaj>
    <derivirana_varijabla naziv="DomainObject.Predmet.ProtustrankaNazivFormatedOIB_1">HRVATSKA UDRUGA PROIZVOĐAČA KOZMETIČKIH PROIZVODA, OIB 04760279725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23480.41</izvorni_sadrzaj>
    <derivirana_varijabla naziv="DomainObject.Predmet.TrenutnaVrijednost_1">23480.41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HRVATSKA UDRUGA PROIZVOĐAČA KOZMETIČKIH PROIZVODA</item>
    </izvorni_sadrzaj>
    <derivirana_varijabla naziv="DomainObject.Predmet.ProtuStrankaListFormated_1">
      <item>HRVATSKA UDRUGA PROIZVOĐAČA KOZMETIČKIH PROIZVODA</item>
    </derivirana_varijabla>
  </DomainObject.Predmet.ProtuStrankaListFormated>
  <DomainObject.Predmet.ProtuStrankaListFormatedOIB>
    <izvorni_sadrzaj>
      <item>HRVATSKA UDRUGA PROIZVOĐAČA KOZMETIČKIH PROIZVODA, OIB 04760279725</item>
    </izvorni_sadrzaj>
    <derivirana_varijabla naziv="DomainObject.Predmet.ProtuStrankaListFormatedOIB_1">
      <item>HRVATSKA UDRUGA PROIZVOĐAČA KOZMETIČKIH PROIZVODA, OIB 04760279725</item>
    </derivirana_varijabla>
  </DomainObject.Predmet.ProtuStrankaListFormatedOIB>
  <DomainObject.Predmet.ProtuStrankaListFormatedWithAdress>
    <izvorni_sadrzaj>
      <item>HRVATSKA UDRUGA PROIZVOĐAČA KOZMETIČKIH PROIZVODA, Josipa Bedekovića 18, 40000 Čakovec</item>
    </izvorni_sadrzaj>
    <derivirana_varijabla naziv="DomainObject.Predmet.ProtuStrankaListFormatedWithAdress_1">
      <item>HRVATSKA UDRUGA PROIZVOĐAČA KOZMETIČKIH PROIZVODA, Josipa Bedekovića 18, 40000 Čakovec</item>
    </derivirana_varijabla>
  </DomainObject.Predmet.ProtuStrankaListFormatedWithAdress>
  <DomainObject.Predmet.ProtuStrankaListFormatedWithAdressOIB>
    <izvorni_sadrzaj>
      <item>HRVATSKA UDRUGA PROIZVOĐAČA KOZMETIČKIH PROIZVODA, OIB 04760279725, Josipa Bedekovića 18, 40000 Čakovec</item>
    </izvorni_sadrzaj>
    <derivirana_varijabla naziv="DomainObject.Predmet.ProtuStrankaListFormatedWithAdressOIB_1">
      <item>HRVATSKA UDRUGA PROIZVOĐAČA KOZMETIČKIH PROIZVODA, OIB 04760279725, Josipa Bedekovića 18, 40000 Čakovec</item>
    </derivirana_varijabla>
  </DomainObject.Predmet.ProtuStrankaListFormatedWithAdressOIB>
  <DomainObject.Predmet.ProtuStrankaListNazivFormated>
    <izvorni_sadrzaj>
      <item>HRVATSKA UDRUGA PROIZVOĐAČA KOZMETIČKIH PROIZVODA</item>
    </izvorni_sadrzaj>
    <derivirana_varijabla naziv="DomainObject.Predmet.ProtuStrankaListNazivFormated_1">
      <item>HRVATSKA UDRUGA PROIZVOĐAČA KOZMETIČKIH PROIZVODA</item>
    </derivirana_varijabla>
  </DomainObject.Predmet.ProtuStrankaListNazivFormated>
  <DomainObject.Predmet.ProtuStrankaListNazivFormatedOIB>
    <izvorni_sadrzaj>
      <item>HRVATSKA UDRUGA PROIZVOĐAČA KOZMETIČKIH PROIZVODA, OIB 04760279725</item>
    </izvorni_sadrzaj>
    <derivirana_varijabla naziv="DomainObject.Predmet.ProtuStrankaListNazivFormatedOIB_1">
      <item>HRVATSKA UDRUGA PROIZVOĐAČA KOZMETIČKIH PROIZVODA, OIB 04760279725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St-27/2016-4</izvorni_sadrzaj>
    <derivirana_varijabla naziv="DomainObject.PoslovniBrojDokumenta_1">St-27/2016-4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HRVATSKA UDRUGA PROIZVOĐAČA KOZMETIČKIH PROIZVODA</izvorni_sadrzaj>
    <derivirana_varijabla naziv="DomainObject.Predmet.ProtustrankaIDrugi_1">HRVATSKA UDRUGA PROIZVOĐAČA KOZMETIČKIH PROIZVODA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HRVATSKA UDRUGA PROIZVOĐAČA KOZMETIČKIH PROIZVODA, OIB 04760279725, Josipa Bedekovića 18, 40000 Čakovec</izvorni_sadrzaj>
    <derivirana_varijabla naziv="DomainObject.Predmet.ProtustrankaIDrugiAdressOIB_1">HRVATSKA UDRUGA PROIZVOĐAČA KOZMETIČKIH PROIZVODA, OIB 04760279725, Josipa Bedekovića 18,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HRVATSKA UDRUGA PROIZVOĐAČA KOZMETIČKIH PROIZVODA</item>
      <item>E-oglasna ploča</item>
    </izvorni_sadrzaj>
    <derivirana_varijabla naziv="DomainObject.Predmet.SudioniciListNaziv_1">
      <item>Financijska agencija</item>
      <item>HRVATSKA UDRUGA PROIZVOĐAČA KOZMETIČKIH PROIZVODA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HRVATSKA UDRUGA PROIZVOĐAČA KOZMETIČKIH PROIZVODA, OIB 04760279725, Josipa Bedekovića 18,40000 Čakovec</item>
      <item>E-oglasna ploča</item>
    </izvorni_sadrzaj>
    <derivirana_varijabla naziv="DomainObject.Predmet.SudioniciListAdressOIB_1">
      <item>Financijska agencija, OIB 85821130368, A. Cesarca 2,42000 Varaždin</item>
      <item>HRVATSKA UDRUGA PROIZVOĐAČA KOZMETIČKIH PROIZVODA, OIB 04760279725, Josipa Bedekovića 18,40000 Čakovec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080E0A-E8EB-4372-8BAF-9AC301BD13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2079</properties:Characters>
  <properties:Lines>57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2016-01-14T08:19:00Z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