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404" w14:paraId="b39b404" w:rsidRDefault="00686A0E" w:rsidP="00686A0E" w:rsidR="00686A0E" w:rsidRPr="00B57C90">
      <w:pPr>
        <w:pStyle w:val="Tijeloteksta"/>
        <w:jc w:val="right"/>
        <w15:collapsed w:val="false"/>
        <w:rPr>
          <w:szCs w:val="24"/>
        </w:rPr>
      </w:pPr>
      <w:bookmarkStart w:name="_GoBack" w:id="0"/>
      <w:bookmarkEnd w:id="0"/>
      <w:r w:rsidRPr="00B57C90">
        <w:rPr>
          <w:szCs w:val="24"/>
        </w:rPr>
        <w:t xml:space="preserve">   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rPr>
          <w:lang w:eastAsia="en-US"/>
        </w:rPr>
      </w:pP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B74E00" w:rsidP="00B74E00" w:rsidR="00B74E0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E00" w:rsidP="00B74E00" w:rsidR="00B74E0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74E00" w:rsidP="00B74E00" w:rsidR="00B74E0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74E00" w:rsidP="00B74E00" w:rsidR="00B74E0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57C90" w:rsidP="00686A0E" w:rsidR="00B57C90" w:rsidRP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686A0E" w:rsidP="00686A0E" w:rsidR="00686A0E" w:rsidRPr="00B57C90">
      <w:pPr>
        <w:rPr>
          <w:lang w:eastAsia="en-US" w:val="de-DE"/>
        </w:rPr>
      </w:pPr>
    </w:p>
    <w:p w:rsidRDefault="00686A0E" w:rsidP="00B57C90" w:rsidR="00686A0E" w:rsidRPr="00B57C90">
      <w:pPr>
        <w:jc w:val="both"/>
      </w:pPr>
      <w:r w:rsidRPr="00B57C90">
        <w:rPr>
          <w:lang w:val="de-DE"/>
        </w:rPr>
        <w:t xml:space="preserve">Trgovački sud u Rijeci, po sucu Veri Jelenović, kao sucu pojedincu, </w:t>
      </w:r>
      <w:r w:rsidR="00B57C90" w:rsidRPr="00B57C90">
        <w:t>postupajući po prijedlogu predlagatelj</w:t>
      </w:r>
      <w:r w:rsidR="00191CBD">
        <w:t>ice</w:t>
      </w:r>
      <w:r w:rsidR="00B57C90" w:rsidRPr="00B57C90">
        <w:t xml:space="preserve"> </w:t>
      </w:r>
      <w:r w:rsidR="00252069">
        <w:t>Gorjan</w:t>
      </w:r>
      <w:r w:rsidR="00284EE6">
        <w:t>e</w:t>
      </w:r>
      <w:r w:rsidR="00252069">
        <w:t xml:space="preserve"> Medija, OIB: 20212842490, Krasica 275, Krasica</w:t>
      </w:r>
      <w:r w:rsidR="00B57C90" w:rsidRPr="00B57C90">
        <w:t xml:space="preserve">, radi pokretanja stečajnog postupka nad dužnikom </w:t>
      </w:r>
      <w:r w:rsidR="00252069" w:rsidRPr="00252069">
        <w:rPr>
          <w:bCs/>
        </w:rPr>
        <w:t>MIKRO DI</w:t>
      </w:r>
      <w:r w:rsidR="00252069" w:rsidRPr="00252069">
        <w:t>STRIBUCIJA društvo s ograničenom odgovornošću za prijevoz, trgovinu i usluge Rijeka, Bože Starca Jurićeva 31</w:t>
      </w:r>
      <w:r w:rsidR="00B57C90" w:rsidRPr="00252069">
        <w:t xml:space="preserve">, OIB: </w:t>
      </w:r>
      <w:r w:rsidR="00252069" w:rsidRPr="00252069">
        <w:t>58016730880</w:t>
      </w:r>
      <w:r w:rsidR="00B57C90" w:rsidRPr="00252069">
        <w:t xml:space="preserve">, MBS: </w:t>
      </w:r>
      <w:r w:rsidR="00252069" w:rsidRPr="00252069">
        <w:t>040276887</w:t>
      </w:r>
      <w:r w:rsidR="00B57C90" w:rsidRPr="00B57C90">
        <w:t xml:space="preserve">, dana </w:t>
      </w:r>
      <w:r w:rsidR="00016DAA">
        <w:t>11. siječnja</w:t>
      </w:r>
      <w:r w:rsidR="00B57C90" w:rsidRPr="00B57C90">
        <w:t xml:space="preserve"> 201</w:t>
      </w:r>
      <w:r w:rsidR="00016DAA">
        <w:t>7</w:t>
      </w:r>
      <w:r w:rsidR="00B57C90" w:rsidRPr="00B57C90">
        <w:t>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Ovosudni </w:t>
      </w:r>
      <w:r w:rsidR="00016DAA">
        <w:rPr>
          <w:szCs w:val="24"/>
        </w:rPr>
        <w:t>stečajni</w:t>
      </w:r>
      <w:r w:rsidRPr="00B57C90">
        <w:rPr>
          <w:szCs w:val="24"/>
        </w:rPr>
        <w:t xml:space="preserve"> predmeti posl.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686A0E" w:rsidR="00686A0E" w:rsidRPr="00B57C90">
      <w:pPr>
        <w:pStyle w:val="Tijeloteksta"/>
        <w:ind w:left="360"/>
        <w:rPr>
          <w:szCs w:val="24"/>
        </w:rPr>
      </w:pPr>
    </w:p>
    <w:p w:rsidRDefault="00686A0E" w:rsidP="00686A0E" w:rsidR="00686A0E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Spis pod posl. br.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Pr="00B57C90">
        <w:rPr>
          <w:szCs w:val="24"/>
        </w:rPr>
        <w:t>.</w:t>
      </w:r>
    </w:p>
    <w:p w:rsidRDefault="007E36E2" w:rsidP="007E36E2" w:rsidR="007E36E2">
      <w:pPr>
        <w:pStyle w:val="Odlomakpopisa"/>
      </w:pPr>
    </w:p>
    <w:p w:rsidRDefault="007E36E2" w:rsidP="007E36E2" w:rsidR="007E36E2" w:rsidRPr="00B57C90">
      <w:pPr>
        <w:pStyle w:val="Tijeloteksta"/>
        <w:ind w:left="1080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posl. br. </w:t>
      </w:r>
      <w:r w:rsidR="00B57C90">
        <w:rPr>
          <w:szCs w:val="24"/>
        </w:rPr>
        <w:t>St-</w:t>
      </w:r>
      <w:r w:rsidR="00016DAA">
        <w:rPr>
          <w:szCs w:val="24"/>
        </w:rPr>
        <w:t>1141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016DAA">
        <w:rPr>
          <w:szCs w:val="24"/>
        </w:rPr>
        <w:t>1142</w:t>
      </w:r>
      <w:r w:rsidR="00B57C90">
        <w:rPr>
          <w:szCs w:val="24"/>
        </w:rPr>
        <w:t>/2016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016DAA" w:rsidRPr="00252069">
        <w:rPr>
          <w:bCs/>
          <w:szCs w:val="24"/>
        </w:rPr>
        <w:t>MIKRO DI</w:t>
      </w:r>
      <w:r w:rsidR="00016DAA" w:rsidRPr="00252069">
        <w:rPr>
          <w:szCs w:val="24"/>
        </w:rPr>
        <w:t>STRIBUCIJA društvo s ograničenom odgovornošću za prijevoz, trgovinu i usluge Rijeka, Bože Starca Jurićeva 31, OIB: 58016730880, MBS: 040276887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predstečajnoga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1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7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9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4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5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7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9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016DAA">
        <w:t>11. siječnja</w:t>
      </w:r>
      <w:r w:rsidR="00016DAA" w:rsidRPr="00B57C90">
        <w:t xml:space="preserve"> 201</w:t>
      </w:r>
      <w:r w:rsidR="00016DAA">
        <w:t>7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</w:t>
      </w: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 xml:space="preserve"> </w:t>
      </w:r>
    </w:p>
    <w:p w:rsidRDefault="00686A0E" w:rsidP="00686A0E" w:rsidR="00686A0E" w:rsidRPr="00B57C90"/>
    <w:p w:rsidRDefault="00686A0E" w:rsidP="00686A0E" w:rsidR="00686A0E" w:rsidRPr="00B57C90"/>
    <w:p w:rsidRDefault="00686A0E" w:rsidP="00686A0E" w:rsidR="00686A0E" w:rsidRPr="00B57C90">
      <w:pPr>
        <w:pStyle w:val="Tijeloteksta"/>
        <w:rPr>
          <w:szCs w:val="24"/>
        </w:rPr>
      </w:pPr>
    </w:p>
    <w:p w:rsidRDefault="007E36E2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UPUTA O PRAVNOM LIJEKU</w:t>
      </w:r>
      <w:r w:rsidR="00686A0E" w:rsidRPr="00B57C90">
        <w:rPr>
          <w:szCs w:val="24"/>
        </w:rPr>
        <w:t>: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 w:rsidRPr="00B57C90">
      <w:pPr>
        <w:jc w:val="both"/>
      </w:pPr>
    </w:p>
    <w:p w:rsidRDefault="00686A0E" w:rsidP="00686A0E" w:rsidR="00686A0E" w:rsidRPr="00B57C90">
      <w:pPr>
        <w:jc w:val="both"/>
      </w:pPr>
      <w:r w:rsidRPr="00B57C90">
        <w:t>DNA:</w:t>
      </w:r>
    </w:p>
    <w:p w:rsidRDefault="00F97669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predlagatelju </w:t>
      </w:r>
      <w:r w:rsidR="00016DAA">
        <w:t>Gorjana Medija, OIB: 20212842490, Krasica 275, Krasica i predlagatelju u St-1141/16 Pavlo Kosagov, Tribalj, Tribalj 54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016DAA">
        <w:t>11. siječnja</w:t>
      </w:r>
      <w:r w:rsidR="00016DAA" w:rsidRPr="00B57C90">
        <w:t xml:space="preserve"> 201</w:t>
      </w:r>
      <w:r w:rsidR="00016DAA">
        <w:t>7</w:t>
      </w:r>
      <w:r w:rsidRPr="00B57C90">
        <w:t>.g.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>Suda</w:t>
      </w:r>
      <w:r w:rsidR="0078270E" w:rsidRPr="00B57C90">
        <w:t>c</w:t>
      </w:r>
      <w:r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default" r:id="rId30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66B" w:rsidR="00EB166B">
      <w:r>
        <w:separator/>
      </w:r>
    </w:p>
  </w:endnote>
  <w:endnote w:id="0" w:type="continuationSeparator">
    <w:p w:rsidRDefault="00EB166B" w:rsidR="00EB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66B" w:rsidR="00EB166B">
      <w:r>
        <w:separator/>
      </w:r>
    </w:p>
  </w:footnote>
  <w:footnote w:id="0" w:type="continuationSeparator">
    <w:p w:rsidRDefault="00EB166B" w:rsidR="00EB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r w:rsidRPr="00B57C90">
      <w:t xml:space="preserve">Posl. br. </w:t>
    </w:r>
    <w:r w:rsidR="00B57C90" w:rsidRPr="00B57C90">
      <w:t>14. St-</w:t>
    </w:r>
    <w:r w:rsidR="00252069">
      <w:t>1142/2016</w:t>
    </w:r>
    <w:r w:rsidR="00B57C90" w:rsidRPr="00B57C90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016DAA"/>
    <w:rsid w:val="00120ECA"/>
    <w:rsid w:val="001534EB"/>
    <w:rsid w:val="00191CBD"/>
    <w:rsid w:val="00252069"/>
    <w:rsid w:val="00284EE6"/>
    <w:rsid w:val="0038054A"/>
    <w:rsid w:val="00606084"/>
    <w:rsid w:val="00686A0E"/>
    <w:rsid w:val="0078270E"/>
    <w:rsid w:val="007E36E2"/>
    <w:rsid w:val="00830359"/>
    <w:rsid w:val="009245CA"/>
    <w:rsid w:val="00B57C90"/>
    <w:rsid w:val="00B74E00"/>
    <w:rsid w:val="00CC14A6"/>
    <w:rsid w:val="00D36B12"/>
    <w:rsid w:val="00D95A1D"/>
    <w:rsid w:val="00EB166B"/>
    <w:rsid w:val="00F35E3A"/>
    <w:rsid w:val="00F74D93"/>
    <w:rsid w:val="00F97669"/>
    <w:rsid w:val="00FC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4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E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E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E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E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74E0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74E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4E0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4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E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E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E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E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74E0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74E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4E0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00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12A1823&amp;Ver=15" TargetMode="External"/><Relationship Id="rId18" Type="http://schemas.openxmlformats.org/officeDocument/2006/relationships/hyperlink" Target="http://www.iusinfo.hr/Publication/Content.aspx?Sopi=NN2007B2A185&amp;Ver=20" TargetMode="External"/><Relationship Id="rId26" Type="http://schemas.openxmlformats.org/officeDocument/2006/relationships/hyperlink" Target="http://www.iusinfo.hr/Publication/Content.aspx?Sopi=NN2014B49A945&amp;Ver=2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8B123A3550&amp;Ver=2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2B91A2357&amp;Ver=14" TargetMode="External"/><Relationship Id="rId17" Type="http://schemas.openxmlformats.org/officeDocument/2006/relationships/hyperlink" Target="http://www.iusinfo.hr/Publication/Content.aspx?Sopi=NN2005B88A1731&amp;Ver=19" TargetMode="External"/><Relationship Id="rId25" Type="http://schemas.openxmlformats.org/officeDocument/2006/relationships/hyperlink" Target="http://www.iusinfo.hr/Publication/Content.aspx?Sopi=NN2014B37A663&amp;Ver=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17A1639&amp;Ver=18" TargetMode="External"/><Relationship Id="rId20" Type="http://schemas.openxmlformats.org/officeDocument/2006/relationships/hyperlink" Target="http://www.iusinfo.hr/Publication/Content.aspx?Sopi=NN2008B84A2720&amp;Ver=22" TargetMode="External"/><Relationship Id="rId29" Type="http://schemas.openxmlformats.org/officeDocument/2006/relationships/hyperlink" Target="http://www.iusinfo.hr/Publication/Content.aspx?Sopi=NN2015B123A2339&amp;Ver=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1B53A1297&amp;Ver=13" TargetMode="External"/><Relationship Id="rId24" Type="http://schemas.openxmlformats.org/officeDocument/2006/relationships/hyperlink" Target="http://www.iusinfo.hr/Publication/Content.aspx?Sopi=NN2014B89A1807&amp;Ver=26" TargetMode="Externa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1B88A1498&amp;Ver=17" TargetMode="External"/><Relationship Id="rId23" Type="http://schemas.openxmlformats.org/officeDocument/2006/relationships/hyperlink" Target="http://www.iusinfo.hr/Publication/Content.aspx?Sopi=NN2013B25A405&amp;Ver=25" TargetMode="External"/><Relationship Id="rId28" Type="http://schemas.openxmlformats.org/officeDocument/2006/relationships/hyperlink" Target="http://www.iusinfo.hr/Publication/Content.aspx?Sopi=NN2015B35A728&amp;Ver=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96A3004&amp;Ver=21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16" TargetMode="External"/><Relationship Id="rId22" Type="http://schemas.openxmlformats.org/officeDocument/2006/relationships/hyperlink" Target="http://www.iusinfo.hr/Publication/Content.aspx?Sopi=NN2011B57A1260&amp;Ver=24" TargetMode="External"/><Relationship Id="rId27" Type="http://schemas.openxmlformats.org/officeDocument/2006/relationships/hyperlink" Target="http://www.iusinfo.hr/Publication/Content.aspx?Sopi=NN2015B8A188&amp;Ver=3" TargetMode="External"/><Relationship Id="rId30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 DISTRIBUCIJA d.o.o.</izvorni_sadrzaj>
    <derivirana_varijabla naziv="DomainObject.Predmet.ProtustrankaFormated_1">  MIKRO DISTRIBUCIJA d.o.o.</derivirana_varijabla>
  </DomainObject.Predmet.ProtustrankaFormated>
  <DomainObject.Predmet.ProtustrankaFormatedOIB>
    <izvorni_sadrzaj>  MIKRO DISTRIBUCIJA d.o.o., OIB 58016730880</izvorni_sadrzaj>
    <derivirana_varijabla naziv="DomainObject.Predmet.ProtustrankaFormatedOIB_1">  MIKRO DISTRIBUCIJA d.o.o., OIB 58016730880</derivirana_varijabla>
  </DomainObject.Predmet.ProtustrankaFormatedOIB>
  <DomainObject.Predmet.ProtustrankaFormatedWithAdress>
    <izvorni_sadrzaj> MIKRO DISTRIBUCIJA d.o.o., Bože Starca Jurićeva 31, 51000 Rijeka</izvorni_sadrzaj>
    <derivirana_varijabla naziv="DomainObject.Predmet.ProtustrankaFormatedWithAdress_1"> MIKRO DISTRIBUCIJA d.o.o., Bože Starca Jurićeva 31, 51000 Rijeka</derivirana_varijabla>
  </DomainObject.Predmet.ProtustrankaFormatedWithAdress>
  <DomainObject.Predmet.ProtustrankaFormatedWithAdressOIB>
    <izvorni_sadrzaj> MIKRO DISTRIBUCIJA d.o.o., OIB 58016730880, Bože Starca Jurićeva 31, 51000 Rijeka</izvorni_sadrzaj>
    <derivirana_varijabla naziv="DomainObject.Predmet.ProtustrankaFormatedWithAdressOIB_1"> MIKRO DISTRIBUCIJA d.o.o., OIB 58016730880, Bože Starca Jurićeva 31, 51000 Rijeka</derivirana_varijabla>
  </DomainObject.Predmet.ProtustrankaFormatedWithAdressOIB>
  <DomainObject.Predmet.ProtustrankaWithAdress>
    <izvorni_sadrzaj>MIKRO DISTRIBUCIJA d.o.o. Bože Starca Jurićeva 31, 51000 Rijeka</izvorni_sadrzaj>
    <derivirana_varijabla naziv="DomainObject.Predmet.ProtustrankaWithAdress_1">MIKRO DISTRIBUCIJA d.o.o. Bože Starca Jurićeva 31, 51000 Rijeka</derivirana_varijabla>
  </DomainObject.Predmet.ProtustrankaWithAdress>
  <DomainObject.Predmet.ProtustrankaWithAdressOIB>
    <izvorni_sadrzaj>MIKRO DISTRIBUCIJA d.o.o., OIB 58016730880, Bože Starca Jurićeva 31, 51000 Rijeka</izvorni_sadrzaj>
    <derivirana_varijabla naziv="DomainObject.Predmet.ProtustrankaWithAdressOIB_1">MIKRO DISTRIBUCIJA d.o.o., OIB 58016730880, Bože Starca Jurićeva 31, 51000 Rijeka</derivirana_varijabla>
  </DomainObject.Predmet.ProtustrankaWithAdressOIB>
  <DomainObject.Predmet.ProtustrankaNazivFormated>
    <izvorni_sadrzaj>MIKRO DISTRIBUCIJA d.o.o.</izvorni_sadrzaj>
    <derivirana_varijabla naziv="DomainObject.Predmet.ProtustrankaNazivFormated_1">MIKRO DISTRIBUCIJA d.o.o.</derivirana_varijabla>
  </DomainObject.Predmet.ProtustrankaNazivFormated>
  <DomainObject.Predmet.ProtustrankaNazivFormatedOIB>
    <izvorni_sadrzaj>MIKRO DISTRIBUCIJA d.o.o., OIB 58016730880</izvorni_sadrzaj>
    <derivirana_varijabla naziv="DomainObject.Predmet.ProtustrankaNazivFormatedOIB_1">MIKRO DISTRIBUCIJA d.o.o., OIB 58016730880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GORJANA MEDIJA</izvorni_sadrzaj>
    <derivirana_varijabla naziv="DomainObject.Predmet.StrankaFormated_1">  GORJANA MEDIJA</derivirana_varijabla>
  </DomainObject.Predmet.StrankaFormated>
  <DomainObject.Predmet.StrankaFormatedOIB>
    <izvorni_sadrzaj>  GORJANA MEDIJA, OIB 20212842490</izvorni_sadrzaj>
    <derivirana_varijabla naziv="DomainObject.Predmet.StrankaFormatedOIB_1">  GORJANA MEDIJA, OIB 20212842490</derivirana_varijabla>
  </DomainObject.Predmet.StrankaFormatedOIB>
  <DomainObject.Predmet.StrankaFormatedWithAdress>
    <izvorni_sadrzaj> GORJANA MEDIJA, Krasica 275/1, 51226 Krasica</izvorni_sadrzaj>
    <derivirana_varijabla naziv="DomainObject.Predmet.StrankaFormatedWithAdress_1"> GORJANA MEDIJA, Krasica 275/1, 51226 Krasica</derivirana_varijabla>
  </DomainObject.Predmet.StrankaFormatedWithAdress>
  <DomainObject.Predmet.StrankaFormatedWithAdressOIB>
    <izvorni_sadrzaj> GORJANA MEDIJA, OIB 20212842490, Krasica 275/1, 51226 Krasica</izvorni_sadrzaj>
    <derivirana_varijabla naziv="DomainObject.Predmet.StrankaFormatedWithAdressOIB_1"> GORJANA MEDIJA, OIB 20212842490, Krasica 275/1, 51226 Krasica</derivirana_varijabla>
  </DomainObject.Predmet.StrankaFormatedWithAdressOIB>
  <DomainObject.Predmet.StrankaWithAdress>
    <izvorni_sadrzaj>GORJANA MEDIJA Krasica 275/1,51226 Krasica</izvorni_sadrzaj>
    <derivirana_varijabla naziv="DomainObject.Predmet.StrankaWithAdress_1">GORJANA MEDIJA Krasica 275/1,51226 Krasica</derivirana_varijabla>
  </DomainObject.Predmet.StrankaWithAdress>
  <DomainObject.Predmet.StrankaWithAdressOIB>
    <izvorni_sadrzaj>GORJANA MEDIJA, OIB 20212842490, Krasica 275/1,51226 Krasica</izvorni_sadrzaj>
    <derivirana_varijabla naziv="DomainObject.Predmet.StrankaWithAdressOIB_1">GORJANA MEDIJA, OIB 20212842490, Krasica 275/1,51226 Krasica</derivirana_varijabla>
  </DomainObject.Predmet.StrankaWithAdressOIB>
  <DomainObject.Predmet.StrankaNazivFormated>
    <izvorni_sadrzaj>GORJANA MEDIJA</izvorni_sadrzaj>
    <derivirana_varijabla naziv="DomainObject.Predmet.StrankaNazivFormated_1">GORJANA MEDIJA</derivirana_varijabla>
  </DomainObject.Predmet.StrankaNazivFormated>
  <DomainObject.Predmet.StrankaNazivFormatedOIB>
    <izvorni_sadrzaj>GORJANA MEDIJA, OIB 20212842490</izvorni_sadrzaj>
    <derivirana_varijabla naziv="DomainObject.Predmet.StrankaNazivFormatedOIB_1">GORJANA MEDIJA, OIB 20212842490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GORJANA MEDIJA</item>
    </izvorni_sadrzaj>
    <derivirana_varijabla naziv="DomainObject.Predmet.StrankaListFormated_1">
      <item>GORJANA MEDIJA</item>
    </derivirana_varijabla>
  </DomainObject.Predmet.StrankaListFormated>
  <DomainObject.Predmet.StrankaListFormatedOIB>
    <izvorni_sadrzaj>
      <item>GORJANA MEDIJA, OIB 20212842490</item>
    </izvorni_sadrzaj>
    <derivirana_varijabla naziv="DomainObject.Predmet.StrankaListFormatedOIB_1">
      <item>GORJANA MEDIJA, OIB 20212842490</item>
    </derivirana_varijabla>
  </DomainObject.Predmet.StrankaListFormatedOIB>
  <DomainObject.Predmet.StrankaListFormatedWithAdress>
    <izvorni_sadrzaj>
      <item>GORJANA MEDIJA, Krasica 275/1, 51226 Krasica</item>
    </izvorni_sadrzaj>
    <derivirana_varijabla naziv="DomainObject.Predmet.StrankaListFormatedWithAdress_1">
      <item>GORJANA MEDIJA, Krasica 275/1, 51226 Krasica</item>
    </derivirana_varijabla>
  </DomainObject.Predmet.StrankaListFormatedWithAdress>
  <DomainObject.Predmet.StrankaListFormatedWithAdressOIB>
    <izvorni_sadrzaj>
      <item>GORJANA MEDIJA, OIB 20212842490, Krasica 275/1, 51226 Krasica</item>
    </izvorni_sadrzaj>
    <derivirana_varijabla naziv="DomainObject.Predmet.StrankaListFormatedWithAdressOIB_1">
      <item>GORJANA MEDIJA, OIB 20212842490, Krasica 275/1, 51226 Krasica</item>
    </derivirana_varijabla>
  </DomainObject.Predmet.StrankaListFormatedWithAdressOIB>
  <DomainObject.Predmet.StrankaListNazivFormated>
    <izvorni_sadrzaj>
      <item>GORJANA MEDIJA</item>
    </izvorni_sadrzaj>
    <derivirana_varijabla naziv="DomainObject.Predmet.StrankaListNazivFormated_1">
      <item>GORJANA MEDIJA</item>
    </derivirana_varijabla>
  </DomainObject.Predmet.StrankaListNazivFormated>
  <DomainObject.Predmet.StrankaListNazivFormatedOIB>
    <izvorni_sadrzaj>
      <item>GORJANA MEDIJA, OIB 20212842490</item>
    </izvorni_sadrzaj>
    <derivirana_varijabla naziv="DomainObject.Predmet.StrankaListNazivFormatedOIB_1">
      <item>GORJANA MEDIJA, OIB 20212842490</item>
    </derivirana_varijabla>
  </DomainObject.Predmet.StrankaListNazivFormatedOIB>
  <DomainObject.Predmet.ProtuStrankaListFormated>
    <izvorni_sadrzaj>
      <item>MIKRO DISTRIBUCIJA d.o.o.</item>
    </izvorni_sadrzaj>
    <derivirana_varijabla naziv="DomainObject.Predmet.ProtuStrankaListFormated_1">
      <item>MIKRO DISTRIBUCIJA d.o.o.</item>
    </derivirana_varijabla>
  </DomainObject.Predmet.ProtuStrankaListFormated>
  <DomainObject.Predmet.ProtuStrankaListFormatedOIB>
    <izvorni_sadrzaj>
      <item>MIKRO DISTRIBUCIJA d.o.o., OIB 58016730880</item>
    </izvorni_sadrzaj>
    <derivirana_varijabla naziv="DomainObject.Predmet.ProtuStrankaListFormatedOIB_1">
      <item>MIKRO DISTRIBUCIJA d.o.o., OIB 58016730880</item>
    </derivirana_varijabla>
  </DomainObject.Predmet.ProtuStrankaListFormatedOIB>
  <DomainObject.Predmet.ProtuStrankaListFormatedWithAdress>
    <izvorni_sadrzaj>
      <item>MIKRO DISTRIBUCIJA d.o.o., Bože Starca Jurićeva 31, 51000 Rijeka</item>
    </izvorni_sadrzaj>
    <derivirana_varijabla naziv="DomainObject.Predmet.ProtuStrankaListFormatedWithAdress_1">
      <item>MIKRO DISTRIBUCIJA d.o.o., Bože Starca Jurićeva 31, 51000 Rijeka</item>
    </derivirana_varijabla>
  </DomainObject.Predmet.ProtuStrankaListFormatedWithAdress>
  <DomainObject.Predmet.ProtuStrankaListFormatedWithAdressOIB>
    <izvorni_sadrzaj>
      <item>MIKRO DISTRIBUCIJA d.o.o., OIB 58016730880, Bože Starca Jurićeva 31, 51000 Rijeka</item>
    </izvorni_sadrzaj>
    <derivirana_varijabla naziv="DomainObject.Predmet.ProtuStrankaListFormatedWithAdressOIB_1">
      <item>MIKRO DISTRIBUCIJA d.o.o., OIB 58016730880, Bože Starca Jurićeva 31, 51000 Rijeka</item>
    </derivirana_varijabla>
  </DomainObject.Predmet.ProtuStrankaListFormatedWithAdressOIB>
  <DomainObject.Predmet.ProtuStrankaListNazivFormated>
    <izvorni_sadrzaj>
      <item>MIKRO DISTRIBUCIJA d.o.o.</item>
    </izvorni_sadrzaj>
    <derivirana_varijabla naziv="DomainObject.Predmet.ProtuStrankaListNazivFormated_1">
      <item>MIKRO DISTRIBUCIJA d.o.o.</item>
    </derivirana_varijabla>
  </DomainObject.Predmet.ProtuStrankaListNazivFormated>
  <DomainObject.Predmet.ProtuStrankaListNazivFormatedOIB>
    <izvorni_sadrzaj>
      <item>MIKRO DISTRIBUCIJA d.o.o., OIB 58016730880</item>
    </izvorni_sadrzaj>
    <derivirana_varijabla naziv="DomainObject.Predmet.ProtuStrankaListNazivFormatedOIB_1">
      <item>MIKRO DISTRIBUCIJA d.o.o., OIB 58016730880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GORJANA MEDIJA</izvorni_sadrzaj>
    <derivirana_varijabla naziv="DomainObject.Predmet.StrankaIDrugi_1">GORJANA MEDIJA</derivirana_varijabla>
  </DomainObject.Predmet.StrankaIDrugi>
  <DomainObject.Predmet.ProtustrankaIDrugi>
    <izvorni_sadrzaj>MIKRO DISTRIBUCIJA d.o.o.</izvorni_sadrzaj>
    <derivirana_varijabla naziv="DomainObject.Predmet.ProtustrankaIDrugi_1">MIKRO DISTRIBUCIJA d.o.o.</derivirana_varijabla>
  </DomainObject.Predmet.ProtustrankaIDrugi>
  <DomainObject.Predmet.StrankaIDrugiAdressOIB>
    <izvorni_sadrzaj>GORJANA MEDIJA, OIB 20212842490, Krasica 275/1, 51226 Krasica</izvorni_sadrzaj>
    <derivirana_varijabla naziv="DomainObject.Predmet.StrankaIDrugiAdressOIB_1">GORJANA MEDIJA, OIB 20212842490, Krasica 275/1, 51226 Krasica</derivirana_varijabla>
  </DomainObject.Predmet.StrankaIDrugiAdressOIB>
  <DomainObject.Predmet.ProtustrankaIDrugiAdressOIB>
    <izvorni_sadrzaj>MIKRO DISTRIBUCIJA d.o.o., OIB 58016730880, Bože Starca Jurićeva 31, 51000 Rijeka</izvorni_sadrzaj>
    <derivirana_varijabla naziv="DomainObject.Predmet.ProtustrankaIDrugiAdressOIB_1">MIKRO DISTRIBUCIJA d.o.o., OIB 58016730880, Bože Starca Jurićeva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GORJANA MEDIJA</item>
      <item>MIKRO DISTRIBUCIJA d.o.o.</item>
    </izvorni_sadrzaj>
    <derivirana_varijabla naziv="DomainObject.Predmet.SudioniciListNaziv_1">
      <item>GORJANA MEDIJA</item>
      <item>MIKRO DISTRIBUCIJA d.o.o.</item>
    </derivirana_varijabla>
  </DomainObject.Predmet.SudioniciListNaziv>
  <DomainObject.Predmet.SudioniciListAdressOIB>
    <izvorni_sadrzaj>
      <item>GORJANA MEDIJA, OIB 20212842490, Krasica 275/1,51226 Krasica</item>
      <item>MIKRO DISTRIBUCIJA d.o.o., OIB 58016730880, Bože Starca Jurićeva 31,51000 Rijeka</item>
    </izvorni_sadrzaj>
    <derivirana_varijabla naziv="DomainObject.Predmet.SudioniciListAdressOIB_1">
      <item>GORJANA MEDIJA, OIB 20212842490, Krasica 275/1,51226 Krasica</item>
      <item>MIKRO DISTRIBUCIJA d.o.o., OIB 58016730880, Bože Starca Jurićeva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20212842490</item>
      <item>, OIB 58016730880</item>
    </izvorni_sadrzaj>
    <derivirana_varijabla naziv="DomainObject.Predmet.SudioniciListNazivOIB_1">
      <item>, OIB 20212842490</item>
      <item>, OIB 58016730880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12538-E16B-4B84-9D68-AACF7EEDA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1953</properties:Characters>
  <properties:Lines>65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</vt:lpstr>
      <vt:lpstr>   </vt:lpstr>
    </vt:vector>
  </properties:TitlesOfParts>
  <properties:LinksUpToDate>false</properties:LinksUpToDate>
  <properties:CharactersWithSpaces>2383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2017-01-11T08:58:00Z</dcterms:created>
  <dc:creator>vjelenovic</dc:creator>
  <cp:lastModifiedBy>Vera Jelenović</cp:lastModifiedBy>
  <dcterms:modified xmlns:xsi="http://www.w3.org/2001/XMLSchema-instance" xsi:type="dcterms:W3CDTF">2017-01-11T09:20:00Z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