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a2a0" w14:paraId="c4da2a0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85417C">
        <w:rPr>
          <w:rFonts w:cs="Times New Roman"/>
        </w:rPr>
        <w:t xml:space="preserve">KLIMATEHNIKA-PINTARIĆ </w:t>
      </w:r>
      <w:r w:rsidR="000B778A">
        <w:rPr>
          <w:rFonts w:cs="Times New Roman"/>
        </w:rPr>
        <w:t xml:space="preserve">d.o.o., </w:t>
      </w:r>
      <w:r w:rsidR="0085417C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85417C">
        <w:rPr>
          <w:rFonts w:cs="Times New Roman"/>
        </w:rPr>
        <w:t>Preloška 136</w:t>
      </w:r>
      <w:r w:rsidR="000B778A">
        <w:rPr>
          <w:rFonts w:cs="Times New Roman"/>
        </w:rPr>
        <w:t xml:space="preserve">, OIB: </w:t>
      </w:r>
      <w:r w:rsidR="0085417C" w:rsidRPr="0085417C">
        <w:rPr>
          <w:rFonts w:cs="Times New Roman"/>
        </w:rPr>
        <w:t>47322343412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1E7E3C">
        <w:rPr>
          <w:b/>
        </w:rPr>
        <w:t>9</w:t>
      </w:r>
      <w:r w:rsidR="009B2BCE">
        <w:rPr>
          <w:b/>
        </w:rPr>
        <w:t>,</w:t>
      </w:r>
      <w:r w:rsidR="0085417C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85417C">
        <w:t>Ljiljana Pintarić-Mesarov, Čakovec, Preloška 136</w:t>
      </w:r>
      <w:r w:rsidR="000C01D3">
        <w:t xml:space="preserve">, </w:t>
      </w:r>
    </w:p>
    <w:p w:rsidRDefault="009C304A" w:rsidP="0085417C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85417C" w:rsidRPr="0085417C">
        <w:rPr>
          <w:rFonts w:cs="Times New Roman"/>
        </w:rPr>
        <w:t>KLIMATEHNIKA-PINTARIĆ d.o.o., Čakovec</w:t>
      </w:r>
      <w:r w:rsidR="0085417C">
        <w:rPr>
          <w:rFonts w:cs="Times New Roman"/>
        </w:rPr>
        <w:t>, Preloška 136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85417C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85417C" w:rsidRPr="0085417C">
        <w:t>Ljiljan</w:t>
      </w:r>
      <w:r w:rsidR="0085417C">
        <w:t>i</w:t>
      </w:r>
      <w:r w:rsidR="0085417C" w:rsidRPr="0085417C">
        <w:t xml:space="preserve"> Pintarić-Mesarov, Čakovec, Preloška 136,</w:t>
      </w:r>
      <w:r w:rsidR="001E7E3C">
        <w:t xml:space="preserve"> </w:t>
      </w:r>
      <w:r w:rsidR="000B778A">
        <w:t xml:space="preserve">OIB: </w:t>
      </w:r>
      <w:r w:rsidR="0085417C">
        <w:t>53749861609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1E7E3C">
        <w:t>9</w:t>
      </w:r>
      <w:r w:rsidR="009B2BCE">
        <w:t>,</w:t>
      </w:r>
      <w:r w:rsidR="0085417C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85417C" w:rsidRPr="0085417C">
        <w:rPr>
          <w:rFonts w:cs="Times New Roman"/>
        </w:rPr>
        <w:t>KLIMATEHNIKA-PINTARIĆ d.o.o., Čakovec, Preloška 136, OIB: 47322343412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4C4CE8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85417C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85417C" w:rsidRPr="0085417C">
        <w:rPr>
          <w:rFonts w:cs="Times New Roman"/>
        </w:rPr>
        <w:t>KLIMATEHNIKA-PINTARIĆ d.o.o., Čakovec</w:t>
      </w:r>
      <w:r w:rsidR="0085417C">
        <w:rPr>
          <w:rFonts w:cs="Times New Roman"/>
        </w:rPr>
        <w:t>, Preloška 136</w:t>
      </w:r>
      <w:r w:rsidR="000B778A" w:rsidRPr="000B778A">
        <w:rPr>
          <w:rFonts w:cs="Times New Roman"/>
        </w:rPr>
        <w:t xml:space="preserve">, </w:t>
      </w:r>
    </w:p>
    <w:p w:rsidRDefault="009C304A" w:rsidP="0085417C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85417C" w:rsidRPr="0085417C">
        <w:t>Ljiljana Pintarić-Mesarov, Čakovec, Preloška 136,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771" w:rsidP="009C304A" w:rsidR="00C52771">
      <w:r>
        <w:separator/>
      </w:r>
    </w:p>
  </w:endnote>
  <w:endnote w:id="0" w:type="continuationSeparator">
    <w:p w:rsidRDefault="00C52771" w:rsidP="009C304A" w:rsidR="00C52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771" w:rsidP="009C304A" w:rsidR="00C52771">
      <w:r>
        <w:separator/>
      </w:r>
    </w:p>
  </w:footnote>
  <w:footnote w:id="0" w:type="continuationSeparator">
    <w:p w:rsidRDefault="00C52771" w:rsidP="009C304A" w:rsidR="00C52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CE8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85417C">
      <w:t>528</w:t>
    </w:r>
    <w:r w:rsidR="000B778A">
      <w:t>/16-</w:t>
    </w:r>
    <w:r w:rsidR="0085417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85417C">
      <w:t>528</w:t>
    </w:r>
    <w:r w:rsidR="009B2BCE">
      <w:t>/16-</w:t>
    </w:r>
    <w:r w:rsidR="0085417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444475"/>
    <w:rsid w:val="00472F7E"/>
    <w:rsid w:val="00473E94"/>
    <w:rsid w:val="004C4CE8"/>
    <w:rsid w:val="00584C46"/>
    <w:rsid w:val="00660159"/>
    <w:rsid w:val="00697888"/>
    <w:rsid w:val="0082366A"/>
    <w:rsid w:val="00826138"/>
    <w:rsid w:val="0085417C"/>
    <w:rsid w:val="008D1BBB"/>
    <w:rsid w:val="00954519"/>
    <w:rsid w:val="009B2BCE"/>
    <w:rsid w:val="009C19FB"/>
    <w:rsid w:val="009C304A"/>
    <w:rsid w:val="00A80E19"/>
    <w:rsid w:val="00A83300"/>
    <w:rsid w:val="00AF327D"/>
    <w:rsid w:val="00B73D1F"/>
    <w:rsid w:val="00BE0B3A"/>
    <w:rsid w:val="00C52771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C4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C4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KLIMATEHNIKA-PINTARIĆ društvo s ograničenom odgovornošću za proizvodnju i trgovinu</izvorni_sadrzaj>
    <derivirana_varijabla naziv="DomainObject.Predmet.ProtustrankaFormated_1">  KLIMATEHNIKA-PINTARIĆ društvo s ograničenom odgovornošću za proizvodnju i trgovinu</derivirana_varijabla>
  </DomainObject.Predmet.ProtustrankaFormated>
  <DomainObject.Predmet.ProtustrankaFormatedOIB>
    <izvorni_sadrzaj>  KLIMATEHNIKA-PINTARIĆ društvo s ograničenom odgovornošću za proizvodnju i trgovinu, OIB 47322343412</izvorni_sadrzaj>
    <derivirana_varijabla naziv="DomainObject.Predmet.ProtustrankaFormatedOIB_1">  KLIMATEHNIKA-PINTARIĆ društvo s ograničenom odgovornošću za proizvodnju i trgovinu, OIB 47322343412</derivirana_varijabla>
  </DomainObject.Predmet.ProtustrankaFormatedOIB>
  <DomainObject.Predmet.ProtustrankaFormatedWithAdress>
    <izvorni_sadrzaj> KLIMATEHNIKA-PINTARIĆ društvo s ograničenom odgovornošću za proizvodnju i trgovinu, Preloška 136, 40000 Čakovec</izvorni_sadrzaj>
    <derivirana_varijabla naziv="DomainObject.Predmet.ProtustrankaFormatedWithAdress_1"> KLIMATEHNIKA-PINTARIĆ društvo s ograničenom odgovornošću za proizvodnju i trgovinu,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trgovinu, OIB 47322343412, Preloška 136, 40000 Čakovec</izvorni_sadrzaj>
    <derivirana_varijabla naziv="DomainObject.Predmet.ProtustrankaFormatedWithAdressOIB_1"> KLIMATEHNIKA-PINTARIĆ društvo s ograničenom odgovornošću za proizvodnju i trgovinu,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Preloška 136, 40000 Čakovec</izvorni_sadrzaj>
    <derivirana_varijabla naziv="DomainObject.Predmet.ProtustrankaWithAdress_1">KLIMATEHNIKA-PINTARIĆ društvo s ograničenom odgovornošću za proizvodnju i trgovinu Preloška 136, 40000 Čakovec</derivirana_varijabla>
  </DomainObject.Predmet.ProtustrankaWithAdress>
  <DomainObject.Predmet.ProtustrankaWithAdressOIB>
    <izvorni_sadrzaj>KLIMATEHNIKA-PINTARIĆ društvo s ograničenom odgovornošću za proizvodnju i trgovinu, OIB 47322343412, Preloška 136, 40000 Čakovec</izvorni_sadrzaj>
    <derivirana_varijabla naziv="DomainObject.Predmet.ProtustrankaWithAdressOIB_1">KLIMATEHNIKA-PINTARIĆ društvo s ograničenom odgovornošću za proizvodnju i trgovinu,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</izvorni_sadrzaj>
    <derivirana_varijabla naziv="DomainObject.Predmet.ProtustrankaNazivFormated_1">KLIMATEHNIKA-PINTARIĆ društvo s ograničenom odgovornošću za proizvodnju i trgovinu</derivirana_varijabla>
  </DomainObject.Predmet.ProtustrankaNazivFormated>
  <DomainObject.Predmet.ProtustrankaNazivFormatedOIB>
    <izvorni_sadrzaj>KLIMATEHNIKA-PINTARIĆ društvo s ograničenom odgovornošću za proizvodnju i trgovinu, OIB 47322343412</izvorni_sadrzaj>
    <derivirana_varijabla naziv="DomainObject.Predmet.ProtustrankaNazivFormatedOIB_1">KLIMATEHNIKA-PINTARIĆ društvo s ograničenom odgovornošću za proizvodnju i trgovinu,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</item>
    </izvorni_sadrzaj>
    <derivirana_varijabla naziv="DomainObject.Predmet.ProtuStrankaListFormated_1">
      <item>KLIMATEHNIKA-PINTARIĆ društvo s ograničenom odgovornošću za proizvodnju i trgovinu</item>
    </derivirana_varijabla>
  </DomainObject.Predmet.ProtuStrankaListFormated>
  <DomainObject.Predmet.ProtuStrankaListFormatedOIB>
    <izvorni_sadrzaj>
      <item>KLIMATEHNIKA-PINTARIĆ društvo s ograničenom odgovornošću za proizvodnju i trgovinu, OIB 47322343412</item>
    </izvorni_sadrzaj>
    <derivirana_varijabla naziv="DomainObject.Predmet.ProtuStrankaListFormatedOIB_1">
      <item>KLIMATEHNIKA-PINTARIĆ društvo s ograničenom odgovornošću za proizvodnju i trgovinu,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trgovinu, Preloška 136, 40000 Čakovec</item>
    </izvorni_sadrzaj>
    <derivirana_varijabla naziv="DomainObject.Predmet.ProtuStrankaListFormatedWithAdress_1">
      <item>KLIMATEHNIKA-PINTARIĆ društvo s ograničenom odgovornošću za proizvodnju i trgovinu,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trgovinu, OIB 47322343412, Preloška 136, 40000 Čakovec</item>
    </izvorni_sadrzaj>
    <derivirana_varijabla naziv="DomainObject.Predmet.ProtuStrankaListFormatedWithAdressOIB_1">
      <item>KLIMATEHNIKA-PINTARIĆ društvo s ograničenom odgovornošću za proizvodnju i trgovinu,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</item>
    </izvorni_sadrzaj>
    <derivirana_varijabla naziv="DomainObject.Predmet.ProtuStrankaListNazivFormated_1">
      <item>KLIMATEHNIKA-PINTARIĆ društvo s ograničenom odgovornošću za proizvodnju i trgovinu</item>
    </derivirana_varijabla>
  </DomainObject.Predmet.ProtuStrankaListNazivFormated>
  <DomainObject.Predmet.ProtuStrankaListNazivFormatedOIB>
    <izvorni_sadrzaj>
      <item>KLIMATEHNIKA-PINTARIĆ društvo s ograničenom odgovornošću za proizvodnju i trgovinu, OIB 47322343412</item>
    </izvorni_sadrzaj>
    <derivirana_varijabla naziv="DomainObject.Predmet.ProtuStrankaListNazivFormatedOIB_1">
      <item>KLIMATEHNIKA-PINTARIĆ društvo s ograničenom odgovornošću za proizvodnju i trgovinu,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</izvorni_sadrzaj>
    <derivirana_varijabla naziv="DomainObject.Predmet.OstaliListFormated_1">
      <item>E-oglasna ploča</item>
      <item>Sudski registar</item>
      <item>Ljiljana Pintarić-Mesarov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</izvorni_sadrzaj>
    <derivirana_varijabla naziv="DomainObject.Predmet.OstaliListFormatedOIB_1">
      <item>E-oglasna ploča</item>
      <item>Sudski registar</item>
      <item>Ljiljana Pintarić-Mesarov, OIB 53749861609</item>
    </derivirana_varijabla>
  </DomainObject.Predmet.OstaliListFormatedOIB>
  <DomainObject.Predmet.OstaliListFormatedWithAdress>
    <izvorni_sadrzaj>
      <item>E-oglasna ploča</item>
      <item>Sudski registar</item>
      <item>Ljiljana Pintarić-Mesarov</item>
    </izvorni_sadrzaj>
    <derivirana_varijabla naziv="DomainObject.Predmet.OstaliListFormatedWithAdress_1">
      <item>E-oglasna ploča</item>
      <item>Sudski registar</item>
      <item>Ljiljana Pintarić-Mesarov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</item>
    </izvorni_sadrzaj>
    <derivirana_varijabla naziv="DomainObject.Predmet.OstaliListFormatedWithAdressOIB_1">
      <item>E-oglasna ploča</item>
      <item>Sudski registar</item>
      <item>Ljiljana Pintarić-Mesarov, OIB 53749861609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</izvorni_sadrzaj>
    <derivirana_varijabla naziv="DomainObject.Predmet.OstaliListNazivFormated_1">
      <item>E-oglasna ploča</item>
      <item>Sudski registar</item>
      <item>Ljiljana Pintarić-Mesarov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</izvorni_sadrzaj>
    <derivirana_varijabla naziv="DomainObject.Predmet.OstaliListNazivFormatedOIB_1">
      <item>E-oglasna ploča</item>
      <item>Sudski registar</item>
      <item>Ljiljana Pintarić-Mesarov, OIB 53749861609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</izvorni_sadrzaj>
    <derivirana_varijabla naziv="DomainObject.Predmet.ProtustrankaIDrugi_1">KLIMATEHNIKA-PINTARIĆ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trgovinu, OIB 47322343412, Preloška 136, 40000 Čakovec</izvorni_sadrzaj>
    <derivirana_varijabla naziv="DomainObject.Predmet.ProtustrankaIDrugiAdressOIB_1">KLIMATEHNIKA-PINTARIĆ društvo s ograničenom odgovornošću za proizvodnju i trgovinu,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</item>
      <item>E-oglasna ploča</item>
      <item>Sudski registar</item>
      <item>Ljiljana Pintarić-Mesarov</item>
    </izvorni_sadrzaj>
    <derivirana_varijabla naziv="DomainObject.Predmet.SudioniciListNaziv_1">
      <item>Financijska agencija</item>
      <item>KLIMATEHNIKA-PINTARIĆ društvo s ograničenom odgovornošću za proizvodnju i trgovinu</item>
      <item>E-oglasna ploča</item>
      <item>Sudski registar</item>
      <item>Ljiljana Pintarić-Mesarov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trgovinu, OIB 47322343412, Preloška 136,40000 Čakovec</item>
      <item>E-oglasna ploča</item>
      <item>Sudski registar</item>
      <item>Ljiljana Pintarić-Mesarov, OIB 53749861609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trgovinu, OIB 47322343412, Preloška 136,40000 Čakovec</item>
      <item>E-oglasna ploča</item>
      <item>Sudski registar</item>
      <item>Ljiljana Pintarić-Mesarov, OIB 53749861609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1941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2016-08-30T10:21:00Z</dcterms:created>
  <dc:creator>Lea Rogina</dc:creator>
  <cp:lastModifiedBy>Nevenka Vuković</cp:lastModifiedBy>
  <cp:lastPrinted>2016-08-30T10:26:00Z</cp:lastPrinted>
  <dcterms:modified xmlns:xsi="http://www.w3.org/2001/XMLSchema-instance" xsi:type="dcterms:W3CDTF">2016-08-30T10:27:00Z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