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5418" w14:paraId="29b5418"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24553B">
        <w:t>2</w:t>
      </w:r>
      <w:r w:rsidR="00C964D8">
        <w:t>1</w:t>
      </w:r>
      <w:r w:rsidR="003C5692">
        <w:t>/17-</w:t>
      </w:r>
      <w:r w:rsidR="0024553B">
        <w:t>31</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24553B" w:rsidP="005B067F" w:rsidR="005B067F">
      <w:pPr>
        <w:pStyle w:val="Tijeloteksta"/>
        <w:ind w:firstLine="720"/>
      </w:pPr>
      <w:r w:rsidRPr="0024553B">
        <w:t>Trgovački sud u Osijeku, po sucu mr. sc. Tihomiru Kovačeviću, kao stečajnom sucu, povodom prijedloga FINANCIJSKE AGENCIJE ZAGREB, Regionalni centar Zagreb, Podružnica Zagreb, Trg svibanjskih žrtava 1995. 1, OIB 85821130368 za otvaranje stečajnog postupka nad dužnikom ANTONIO MRVICA j.d.o.o. za usluge, Zagreb, Ljubljanica 7, MBS 080914970, OIB 73800400083</w:t>
      </w:r>
      <w:r w:rsidR="00C964D8" w:rsidRPr="0041082E">
        <w:t xml:space="preserve">, dana </w:t>
      </w:r>
      <w:r w:rsidR="00C964D8">
        <w:t>27</w:t>
      </w:r>
      <w:r w:rsidR="00C964D8" w:rsidRPr="00311A16">
        <w:t xml:space="preserve">. </w:t>
      </w:r>
      <w:r w:rsidR="00C964D8">
        <w:t>ožujka</w:t>
      </w:r>
      <w:r w:rsidR="00C964D8" w:rsidRPr="00311A16">
        <w:t xml:space="preserve"> </w:t>
      </w:r>
      <w:r w:rsidR="00C964D8" w:rsidRPr="0041082E">
        <w:t>201</w:t>
      </w:r>
      <w:r w:rsidR="00C964D8">
        <w:t>8</w:t>
      </w:r>
      <w:r w:rsidR="00C964D8" w:rsidRPr="0041082E">
        <w:t>.</w:t>
      </w: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24553B" w:rsidR="00B324DF">
      <w:pPr>
        <w:pStyle w:val="Tijeloteksta"/>
        <w:numPr>
          <w:ilvl w:val="0"/>
          <w:numId w:val="11"/>
        </w:numPr>
      </w:pPr>
      <w:r>
        <w:t>Privremeno</w:t>
      </w:r>
      <w:r w:rsidR="00784A3D">
        <w:t>j</w:t>
      </w:r>
      <w:r>
        <w:t xml:space="preserve"> stečajno</w:t>
      </w:r>
      <w:r w:rsidR="00784A3D">
        <w:t>j</w:t>
      </w:r>
      <w:r>
        <w:t xml:space="preserve"> upravitelj</w:t>
      </w:r>
      <w:r w:rsidR="00784A3D">
        <w:t>ici</w:t>
      </w:r>
      <w:r>
        <w:t xml:space="preserve"> </w:t>
      </w:r>
      <w:r w:rsidR="00C964D8" w:rsidRPr="003474EC">
        <w:rPr>
          <w:bCs/>
        </w:rPr>
        <w:t>Snježana Sudarević, Osijek, Trg bana J. Jelačića 27, OIB 83030278680</w:t>
      </w:r>
      <w:r>
        <w:rPr>
          <w:b/>
        </w:rPr>
        <w:t xml:space="preserve">, </w:t>
      </w:r>
      <w:r>
        <w:t xml:space="preserve">odobrava se jednokratna nagrada za rad za obnašanje dužnosti privremenog stečajnog upravitelja nad dužnikom </w:t>
      </w:r>
      <w:r w:rsidR="0024553B" w:rsidRPr="0024553B">
        <w:t>ANTONIO MRVICA j.d.o.o. za usluge, Zagreb, Ljubljanica 7, MBS 080914970, OIB 73800400083</w:t>
      </w:r>
      <w:r>
        <w:t xml:space="preserve">, </w:t>
      </w:r>
      <w:r w:rsidR="00B324DF">
        <w:t xml:space="preserve">u iznosu ukupnog troška od 3.500,00 kn uplatom na žiro-račun privremene stečajne upraviteljice broj </w:t>
      </w:r>
      <w:r w:rsidR="00C15FDA">
        <w:t>HR</w:t>
      </w:r>
      <w:r w:rsidR="000718A6">
        <w:t>3</w:t>
      </w:r>
      <w:r w:rsidR="00C15FDA">
        <w:t>6 2500 0093 10</w:t>
      </w:r>
      <w:r w:rsidR="000718A6">
        <w:t>05</w:t>
      </w:r>
      <w:r w:rsidR="00C15FDA">
        <w:t xml:space="preserve"> </w:t>
      </w:r>
      <w:r w:rsidR="000718A6">
        <w:t>1682</w:t>
      </w:r>
      <w:r w:rsidR="00C15FDA">
        <w:t xml:space="preserve"> </w:t>
      </w:r>
      <w:r w:rsidR="000718A6">
        <w:t>1</w:t>
      </w:r>
      <w:r w:rsidR="00C15FDA">
        <w:t xml:space="preserve"> kod ADDIKO BANK d.d. Zagreb</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w:t>
      </w:r>
      <w:r w:rsidR="00DD6626">
        <w:t>s predmeta broj St-12</w:t>
      </w:r>
      <w:r w:rsidR="00C030E2">
        <w:t>21</w:t>
      </w:r>
      <w:r w:rsidR="00DD6626">
        <w:t>/</w:t>
      </w:r>
      <w:r w:rsidR="00B30F62">
        <w:t>17</w:t>
      </w:r>
      <w:r>
        <w:t xml:space="preserve"> izvrši isplatu privremeno</w:t>
      </w:r>
      <w:r w:rsidR="00A140CF">
        <w:t>j</w:t>
      </w:r>
      <w:r>
        <w:t xml:space="preserve"> stečajno</w:t>
      </w:r>
      <w:r w:rsidR="00A140CF">
        <w:t>j</w:t>
      </w:r>
      <w:r>
        <w:t xml:space="preserve"> upravitelj</w:t>
      </w:r>
      <w:r w:rsidR="00A140CF">
        <w:t>ici</w:t>
      </w:r>
      <w:r>
        <w:t xml:space="preserve"> na nje</w:t>
      </w:r>
      <w:r w:rsidR="00A140CF">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w:t>
      </w:r>
      <w:r w:rsidR="00C030E2">
        <w:t>21</w:t>
      </w:r>
      <w:r>
        <w:t>/17-1</w:t>
      </w:r>
      <w:r w:rsidR="00C030E2">
        <w:t>6</w:t>
      </w:r>
      <w:r>
        <w:t xml:space="preserve"> od </w:t>
      </w:r>
      <w:r w:rsidR="00A140CF">
        <w:t>1</w:t>
      </w:r>
      <w:r w:rsidR="007F7D9A">
        <w:t>9</w:t>
      </w:r>
      <w:r>
        <w:t>.1</w:t>
      </w:r>
      <w:r w:rsidR="007F7D9A">
        <w:t>2</w:t>
      </w:r>
      <w:r>
        <w:t>.2017. pokrenut je prethodni postupak nad dužnikom i imenovan</w:t>
      </w:r>
      <w:r w:rsidR="00A140CF">
        <w:t>a</w:t>
      </w:r>
      <w:r>
        <w:t xml:space="preserve"> je </w:t>
      </w:r>
      <w:r w:rsidR="007F7D9A">
        <w:t>Snježana Sudarević</w:t>
      </w:r>
      <w:r w:rsidR="00F55833" w:rsidRPr="00F55833">
        <w:t xml:space="preserve"> </w:t>
      </w:r>
      <w:r w:rsidR="00A140CF">
        <w:t>iz Osijeka</w:t>
      </w:r>
      <w:r>
        <w:t xml:space="preserve"> za privremen</w:t>
      </w:r>
      <w:r w:rsidR="00A140CF">
        <w:t>u</w:t>
      </w:r>
      <w:r>
        <w:t xml:space="preserve"> stečajn</w:t>
      </w:r>
      <w:r w:rsidR="00A140CF">
        <w:t>u</w:t>
      </w:r>
      <w:r>
        <w:t xml:space="preserve"> upravitelj</w:t>
      </w:r>
      <w:r w:rsidR="00A140CF">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lastRenderedPageBreak/>
        <w:t xml:space="preserve">Privremena stečajna upraviteljica obavila je sve potrebne radnje, te je sastavila i dostavila svoje pisano izvješće i nazočila ročištu radi izjašnjenja o prijedlogu za otvaranje stečajnog postupka i ročištu radi rasprave o uvjetima za otvaranje stečajnog postupka, a dana </w:t>
      </w:r>
      <w:r w:rsidR="00C15FDA">
        <w:t>2</w:t>
      </w:r>
      <w:r w:rsidR="00FF414C">
        <w:t>3</w:t>
      </w:r>
      <w:r>
        <w:t>.</w:t>
      </w:r>
      <w:r w:rsidR="00FF414C">
        <w:t>03</w:t>
      </w:r>
      <w:r>
        <w:t>.201</w:t>
      </w:r>
      <w:r w:rsidR="00FF414C">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C15FDA">
        <w:t>2</w:t>
      </w:r>
      <w:r w:rsidR="009F5815">
        <w:t>7</w:t>
      </w:r>
      <w:r w:rsidR="00FC0CBC" w:rsidRPr="00FC0CBC">
        <w:t xml:space="preserve">. </w:t>
      </w:r>
      <w:r w:rsidR="009F5815">
        <w:t>ožujk</w:t>
      </w:r>
      <w:r w:rsidR="00FC0CBC" w:rsidRPr="00FC0CBC">
        <w:t>a 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FC0CBC">
        <w:t>a</w:t>
      </w:r>
      <w:r>
        <w:t xml:space="preserve"> stečajn</w:t>
      </w:r>
      <w:r w:rsidR="00FC0CBC">
        <w:t>a</w:t>
      </w:r>
      <w:r>
        <w:t xml:space="preserve"> upravitelj</w:t>
      </w:r>
      <w:r w:rsidR="00FC0CBC">
        <w:t>ica</w:t>
      </w:r>
      <w:r w:rsidR="00F21D52">
        <w:t xml:space="preserve"> Snježana Sudarević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5080">
      <w:rPr>
        <w:rStyle w:val="Brojstranice"/>
        <w:noProof/>
      </w:rPr>
      <w:t>2</w:t>
    </w:r>
    <w:r>
      <w:rPr>
        <w:rStyle w:val="Brojstranice"/>
      </w:rPr>
      <w:fldChar w:fldCharType="end"/>
    </w:r>
  </w:p>
  <w:p w:rsidRDefault="000D2EFC" w:rsidP="002B47A8" w:rsidR="00E24B1F">
    <w:pPr>
      <w:jc w:val="right"/>
    </w:pPr>
    <w:r>
      <w:t>14 St-</w:t>
    </w:r>
    <w:r w:rsidR="0024553B" w:rsidRPr="0024553B">
      <w:t>1221/17-31</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18A6"/>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53B"/>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D9A"/>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5080"/>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815"/>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0F62"/>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30E2"/>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1A3A"/>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4D8"/>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626"/>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1D52"/>
    <w:rsid w:val="00F23741"/>
    <w:rsid w:val="00F248E2"/>
    <w:rsid w:val="00F34667"/>
    <w:rsid w:val="00F350E9"/>
    <w:rsid w:val="00F362EA"/>
    <w:rsid w:val="00F379A2"/>
    <w:rsid w:val="00F404EA"/>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414C"/>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8E5080"/>
    <w:rPr>
      <w:color w:val="808080"/>
      <w:bdr w:space="0" w:sz="0" w:color="auto" w:val="none"/>
      <w:shd w:fill="auto" w:color="auto" w:val="clear"/>
    </w:rPr>
  </w:style>
  <w:style w:customStyle="true" w:styleId="eSPISCCParagraphDefaultFont" w:type="character">
    <w:name w:val="eSPIS_CC_Paragraph Default Font"/>
    <w:basedOn w:val="Zadanifontodlomka"/>
    <w:rsid w:val="008E50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5080"/>
    <w:rPr>
      <w:bdr w:space="0" w:sz="0" w:color="auto" w:val="none"/>
      <w:shd w:fill="FFFFCC" w:color="auto" w:val="clear"/>
      <w:lang w:val="hr-HR"/>
    </w:rPr>
  </w:style>
  <w:style w:customStyle="true" w:styleId="PozadinaSvijetloCrvena" w:type="character">
    <w:name w:val="Pozadina_SvijetloCrvena"/>
    <w:basedOn w:val="eSPISCCParagraphDefaultFont"/>
    <w:rsid w:val="008E50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50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8E5080"/>
    <w:rPr>
      <w:color w:val="808080"/>
      <w:bdr w:color="auto" w:space="0" w:sz="0" w:val="none"/>
      <w:shd w:color="auto" w:fill="auto" w:val="clear"/>
    </w:rPr>
  </w:style>
  <w:style w:customStyle="1" w:styleId="eSPISCCParagraphDefaultFont" w:type="character">
    <w:name w:val="eSPIS_CC_Paragraph Default Font"/>
    <w:basedOn w:val="Zadanifontodlomka"/>
    <w:rsid w:val="008E50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5080"/>
    <w:rPr>
      <w:bdr w:color="auto" w:space="0" w:sz="0" w:val="none"/>
      <w:shd w:color="auto" w:fill="FFFFCC" w:val="clear"/>
      <w:lang w:val="hr-HR"/>
    </w:rPr>
  </w:style>
  <w:style w:customStyle="1" w:styleId="PozadinaSvijetloCrvena" w:type="character">
    <w:name w:val="Pozadina_SvijetloCrvena"/>
    <w:basedOn w:val="eSPISCCParagraphDefaultFont"/>
    <w:rsid w:val="008E50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50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ožujka 2018.</izvorni_sadrzaj>
    <derivirana_varijabla naziv="DomainObject.Predmet.DatumRjesavanja_1">9.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St-1221/2017</izvorni_sadrzaj>
    <derivirana_varijabla naziv="DomainObject.Predmet.OznakaBroj_1">St-1221/2017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ANTONIO MRVICA j.d.o.o. za usluge</izvorni_sadrzaj>
    <derivirana_varijabla naziv="DomainObject.Predmet.ProtustrankaFormated_1">  ANTONIO MRVICA j.d.o.o. za usluge</derivirana_varijabla>
  </DomainObject.Predmet.ProtustrankaFormated>
  <DomainObject.Predmet.ProtustrankaFormatedOIB>
    <izvorni_sadrzaj>  ANTONIO MRVICA j.d.o.o. za usluge, OIB 73800400083</izvorni_sadrzaj>
    <derivirana_varijabla naziv="DomainObject.Predmet.ProtustrankaFormatedOIB_1">  ANTONIO MRVICA j.d.o.o. za usluge, OIB 73800400083</derivirana_varijabla>
  </DomainObject.Predmet.ProtustrankaFormatedOIB>
  <DomainObject.Predmet.ProtustrankaFormatedWithAdress>
    <izvorni_sadrzaj> ANTONIO MRVICA j.d.o.o. za usluge, Ljubljanica 7, 10000 Zagreb</izvorni_sadrzaj>
    <derivirana_varijabla naziv="DomainObject.Predmet.ProtustrankaFormatedWithAdress_1"> ANTONIO MRVICA j.d.o.o. za usluge, Ljubljanica 7, 10000 Zagreb</derivirana_varijabla>
  </DomainObject.Predmet.ProtustrankaFormatedWithAdress>
  <DomainObject.Predmet.ProtustrankaFormatedWithAdressOIB>
    <izvorni_sadrzaj> ANTONIO MRVICA j.d.o.o. za usluge, OIB 73800400083, Ljubljanica 7, 10000 Zagreb</izvorni_sadrzaj>
    <derivirana_varijabla naziv="DomainObject.Predmet.ProtustrankaFormatedWithAdressOIB_1"> ANTONIO MRVICA j.d.o.o. za usluge, OIB 73800400083, Ljubljanica 7, 10000 Zagreb</derivirana_varijabla>
  </DomainObject.Predmet.ProtustrankaFormatedWithAdressOIB>
  <DomainObject.Predmet.ProtustrankaWithAdress>
    <izvorni_sadrzaj>ANTONIO MRVICA j.d.o.o. za usluge Ljubljanica 7, 10000 Zagreb</izvorni_sadrzaj>
    <derivirana_varijabla naziv="DomainObject.Predmet.ProtustrankaWithAdress_1">ANTONIO MRVICA j.d.o.o. za usluge Ljubljanica 7, 10000 Zagreb</derivirana_varijabla>
  </DomainObject.Predmet.ProtustrankaWithAdress>
  <DomainObject.Predmet.ProtustrankaWithAdressOIB>
    <izvorni_sadrzaj>ANTONIO MRVICA j.d.o.o. za usluge, OIB 73800400083, Ljubljanica 7, 10000 Zagreb</izvorni_sadrzaj>
    <derivirana_varijabla naziv="DomainObject.Predmet.ProtustrankaWithAdressOIB_1">ANTONIO MRVICA j.d.o.o. za usluge, OIB 73800400083, Ljubljanica 7, 10000 Zagreb</derivirana_varijabla>
  </DomainObject.Predmet.ProtustrankaWithAdressOIB>
  <DomainObject.Predmet.ProtustrankaNazivFormated>
    <izvorni_sadrzaj>ANTONIO MRVICA j.d.o.o. za usluge</izvorni_sadrzaj>
    <derivirana_varijabla naziv="DomainObject.Predmet.ProtustrankaNazivFormated_1">ANTONIO MRVICA j.d.o.o. za usluge</derivirana_varijabla>
  </DomainObject.Predmet.ProtustrankaNazivFormated>
  <DomainObject.Predmet.ProtustrankaNazivFormatedOIB>
    <izvorni_sadrzaj>ANTONIO MRVICA j.d.o.o. za usluge, OIB 73800400083</izvorni_sadrzaj>
    <derivirana_varijabla naziv="DomainObject.Predmet.ProtustrankaNazivFormatedOIB_1">ANTONIO MRVICA j.d.o.o. za usluge, OIB 73800400083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ANTONIO MRVICA j.d.o.o. za usluge</item>
    </izvorni_sadrzaj>
    <derivirana_varijabla naziv="DomainObject.Predmet.ProtuStrankaListFormated_1">
      <item>ANTONIO MRVICA j.d.o.o. za usluge</item>
    </derivirana_varijabla>
  </DomainObject.Predmet.ProtuStrankaListFormated>
  <DomainObject.Predmet.ProtuStrankaListFormatedOIB>
    <izvorni_sadrzaj>
      <item>ANTONIO MRVICA j.d.o.o. za usluge, OIB 73800400083</item>
    </izvorni_sadrzaj>
    <derivirana_varijabla naziv="DomainObject.Predmet.ProtuStrankaListFormatedOIB_1">
      <item>ANTONIO MRVICA j.d.o.o. za usluge, OIB 73800400083</item>
    </derivirana_varijabla>
  </DomainObject.Predmet.ProtuStrankaListFormatedOIB>
  <DomainObject.Predmet.ProtuStrankaListFormatedWithAdress>
    <izvorni_sadrzaj>
      <item>ANTONIO MRVICA j.d.o.o. za usluge, Ljubljanica 7, 10000 Zagreb</item>
    </izvorni_sadrzaj>
    <derivirana_varijabla naziv="DomainObject.Predmet.ProtuStrankaListFormatedWithAdress_1">
      <item>ANTONIO MRVICA j.d.o.o. za usluge, Ljubljanica 7, 10000 Zagreb</item>
    </derivirana_varijabla>
  </DomainObject.Predmet.ProtuStrankaListFormatedWithAdress>
  <DomainObject.Predmet.ProtuStrankaListFormatedWithAdressOIB>
    <izvorni_sadrzaj>
      <item>ANTONIO MRVICA j.d.o.o. za usluge, OIB 73800400083, Ljubljanica 7, 10000 Zagreb</item>
    </izvorni_sadrzaj>
    <derivirana_varijabla naziv="DomainObject.Predmet.ProtuStrankaListFormatedWithAdressOIB_1">
      <item>ANTONIO MRVICA j.d.o.o. za usluge, OIB 73800400083, Ljubljanica 7, 10000 Zagreb</item>
    </derivirana_varijabla>
  </DomainObject.Predmet.ProtuStrankaListFormatedWithAdressOIB>
  <DomainObject.Predmet.ProtuStrankaListNazivFormated>
    <izvorni_sadrzaj>
      <item>ANTONIO MRVICA j.d.o.o. za usluge</item>
    </izvorni_sadrzaj>
    <derivirana_varijabla naziv="DomainObject.Predmet.ProtuStrankaListNazivFormated_1">
      <item>ANTONIO MRVICA j.d.o.o. za usluge</item>
    </derivirana_varijabla>
  </DomainObject.Predmet.ProtuStrankaListNazivFormated>
  <DomainObject.Predmet.ProtuStrankaListNazivFormatedOIB>
    <izvorni_sadrzaj>
      <item>ANTONIO MRVICA j.d.o.o. za usluge, OIB 73800400083</item>
    </izvorni_sadrzaj>
    <derivirana_varijabla naziv="DomainObject.Predmet.ProtuStrankaListNazivFormatedOIB_1">
      <item>ANTONIO MRVICA j.d.o.o. za usluge, OIB 73800400083</item>
    </derivirana_varijabla>
  </DomainObject.Predmet.ProtuStrankaListNazivFormatedOIB>
  <DomainObject.Predmet.OstaliListFormated>
    <izvorni_sadrzaj>
      <item>Snježana Sudarević</item>
      <item>ŽDO GUO Osijek</item>
      <item>Antonio Nikolić-Malora</item>
    </izvorni_sadrzaj>
    <derivirana_varijabla naziv="DomainObject.Predmet.OstaliListFormated_1">
      <item>Snježana Sudarević</item>
      <item>ŽDO GUO Osijek</item>
      <item>Antonio Nikolić-Malora</item>
    </derivirana_varijabla>
  </DomainObject.Predmet.OstaliListFormated>
  <DomainObject.Predmet.OstaliListFormatedOIB>
    <izvorni_sadrzaj>
      <item>Snježana Sudarević, OIB 83030278680</item>
      <item>ŽDO GUO Osijek</item>
      <item>Antonio Nikolić-Malora, OIB 55906353302</item>
    </izvorni_sadrzaj>
    <derivirana_varijabla naziv="DomainObject.Predmet.OstaliListFormatedOIB_1">
      <item>Snježana Sudarević, OIB 83030278680</item>
      <item>ŽDO GUO Osijek</item>
      <item>Antonio Nikolić-Malora, OIB 55906353302</item>
    </derivirana_varijabla>
  </DomainObject.Predmet.OstaliListFormatedOIB>
  <DomainObject.Predmet.OstaliListFormatedWithAdress>
    <izvorni_sadrzaj>
      <item>Snježana Sudarević, Trg bana J. Jelačića 27, 31000 Osijek</item>
      <item>ŽDO GUO Osijek</item>
      <item>Antonio Nikolić-Malora, Siget 14 A, 10000 Zagreb</item>
    </izvorni_sadrzaj>
    <derivirana_varijabla naziv="DomainObject.Predmet.OstaliListFormatedWithAdress_1">
      <item>Snježana Sudarević, Trg bana J. Jelačića 27, 31000 Osijek</item>
      <item>ŽDO GUO Osijek</item>
      <item>Antonio Nikolić-Malora, Siget 14 A, 10000 Zagreb</item>
    </derivirana_varijabla>
  </DomainObject.Predmet.OstaliListFormatedWithAdress>
  <DomainObject.Predmet.OstaliListFormatedWithAdressOIB>
    <izvorni_sadrzaj>
      <item>Snježana Sudarević, OIB 83030278680, Trg bana J. Jelačića 27, 31000 Osijek</item>
      <item>ŽDO GUO Osijek</item>
      <item>Antonio Nikolić-Malora, OIB 55906353302, Siget 14 A, 10000 Zagreb</item>
    </izvorni_sadrzaj>
    <derivirana_varijabla naziv="DomainObject.Predmet.OstaliListFormatedWithAdressOIB_1">
      <item>Snježana Sudarević, OIB 83030278680, Trg bana J. Jelačića 27, 31000 Osijek</item>
      <item>ŽDO GUO Osijek</item>
      <item>Antonio Nikolić-Malora, OIB 55906353302, Siget 14 A, 10000 Zagreb</item>
    </derivirana_varijabla>
  </DomainObject.Predmet.OstaliListFormatedWithAdressOIB>
  <DomainObject.Predmet.OstaliListNazivFormated>
    <izvorni_sadrzaj>
      <item>Snježana Sudarević</item>
      <item>ŽDO GUO Osijek</item>
      <item>Antonio Nikolić-Malora</item>
    </izvorni_sadrzaj>
    <derivirana_varijabla naziv="DomainObject.Predmet.OstaliListNazivFormated_1">
      <item>Snježana Sudarević</item>
      <item>ŽDO GUO Osijek</item>
      <item>Antonio Nikolić-Malora</item>
    </derivirana_varijabla>
  </DomainObject.Predmet.OstaliListNazivFormated>
  <DomainObject.Predmet.OstaliListNazivFormatedOIB>
    <izvorni_sadrzaj>
      <item>Snježana Sudarević, OIB 83030278680</item>
      <item>ŽDO GUO Osijek</item>
      <item>Antonio Nikolić-Malora, OIB 55906353302</item>
    </izvorni_sadrzaj>
    <derivirana_varijabla naziv="DomainObject.Predmet.OstaliListNazivFormatedOIB_1">
      <item>Snježana Sudarević, OIB 83030278680</item>
      <item>ŽDO GUO Osijek</item>
      <item>Antonio Nikolić-Malora, OIB 55906353302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ANTONIO MRVICA j.d.o.o. za usluge</izvorni_sadrzaj>
    <derivirana_varijabla naziv="DomainObject.Predmet.ProtustrankaIDrugi_1">ANTONIO MRVICA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ANTONIO MRVICA j.d.o.o. za usluge, OIB 73800400083, Ljubljanica 7, 10000 Zagreb</izvorni_sadrzaj>
    <derivirana_varijabla naziv="DomainObject.Predmet.ProtustrankaIDrugiAdressOIB_1">ANTONIO MRVICA j.d.o.o. za usluge, OIB 73800400083, Ljubljanica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ožujka 2018.</izvorni_sadrzaj>
    <derivirana_varijabla naziv="DomainObject.Predmet.OdlukaRjesenje.DatumDonosenjaOdluke_1">9.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St-1221/2017-27</izvorni_sadrzaj>
    <derivirana_varijabla naziv="DomainObject.Predmet.OdlukaRjesenje.Oznaka_1">St-1221/2017-27</derivirana_varijabla>
  </DomainObject.Predmet.OdlukaRjesenje.Oznaka>
  <DomainObject.Predmet.SudioniciListNaziv>
    <izvorni_sadrzaj>
      <item>ANTONIO MRVICA j.d.o.o. za usluge</item>
      <item>FINA Regionalni centar Zagreb</item>
      <item>Snježana Sudarević</item>
      <item>ŽDO GUO Osijek</item>
      <item>Antonio Nikolić-Malora</item>
    </izvorni_sadrzaj>
    <derivirana_varijabla naziv="DomainObject.Predmet.SudioniciListNaziv_1">
      <item>ANTONIO MRVICA j.d.o.o. za usluge</item>
      <item>FINA Regionalni centar Zagreb</item>
      <item>Snježana Sudarević</item>
      <item>ŽDO GUO Osijek</item>
      <item>Antonio Nikolić-Malora</item>
    </derivirana_varijabla>
  </DomainObject.Predmet.SudioniciListNaziv>
  <DomainObject.Predmet.SudioniciListAdressOIB>
    <izvorni_sadrzaj>
      <item>ANTONIO MRVICA j.d.o.o. za usluge, OIB 73800400083, Ljubljanica 7,10000 Zagreb</item>
      <item>FINA Regionalni centar Zagreb, OIB 85821130368, Trg svibanjskih žrtava 1995. br. 1,10000 Zagreb</item>
      <item>Snježana Sudarević, OIB 83030278680, Trg bana J. Jelačića 27,31000 Osijek</item>
      <item>ŽDO GUO Osijek</item>
      <item>Antonio Nikolić-Malora, OIB 55906353302, Siget 14 A,10000 Zagreb</item>
    </izvorni_sadrzaj>
    <derivirana_varijabla naziv="DomainObject.Predmet.SudioniciListAdressOIB_1">
      <item>ANTONIO MRVICA j.d.o.o. za usluge, OIB 73800400083, Ljubljanica 7,10000 Zagreb</item>
      <item>FINA Regionalni centar Zagreb, OIB 85821130368, Trg svibanjskih žrtava 1995. br. 1,10000 Zagreb</item>
      <item>Snježana Sudarević, OIB 83030278680, Trg bana J. Jelačića 27,31000 Osijek</item>
      <item>ŽDO GUO Osijek</item>
      <item>Antonio Nikolić-Malora, OIB 55906353302, Siget 14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73800400083</item>
      <item>, OIB 85821130368</item>
      <item>, OIB 83030278680</item>
      <item>, OIB null</item>
      <item>, OIB 55906353302</item>
    </izvorni_sadrzaj>
    <derivirana_varijabla naziv="DomainObject.Predmet.SudioniciListNazivOIB_1">
      <item>, OIB 73800400083</item>
      <item>, OIB 85821130368</item>
      <item>, OIB 83030278680</item>
      <item>, OIB null</item>
      <item>, OIB 55906353302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F34E6F-A4F2-403F-AFFB-2CBEF95918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445</properties:Words>
  <properties:Characters>2415</properties:Characters>
  <properties:Lines>71</properties:Lines>
  <properties:Paragraphs>21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2018-03-27T10:11:00Z</cp:lastPrinted>
  <dcterms:modified xmlns:xsi="http://www.w3.org/2001/XMLSchema-instance" xsi:type="dcterms:W3CDTF">2018-03-27T11:35:00Z</dcterms:modified>
  <cp:revision>12</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