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5947" w14:paraId="c9d5947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437378">
        <w:t>721</w:t>
      </w:r>
      <w:r w:rsidR="00027CF4" w:rsidRPr="00303625">
        <w:t>/</w:t>
      </w:r>
      <w:r w:rsidR="00EE7926">
        <w:t>2016-</w:t>
      </w:r>
      <w:r w:rsidR="00437378">
        <w:t>105</w:t>
      </w:r>
      <w:r w:rsidR="00A42511" w:rsidRPr="00303625">
        <w:t xml:space="preserve">  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</w:r>
      <w:r w:rsidR="00437378" w:rsidRPr="00437378">
        <w:t xml:space="preserve">Trgovački sud u Zadru, OIB: 39670464653, po sutkinji Ardeni </w:t>
      </w:r>
      <w:proofErr w:type="spellStart"/>
      <w:r w:rsidR="00437378" w:rsidRPr="00437378">
        <w:t>Bajlo</w:t>
      </w:r>
      <w:proofErr w:type="spellEnd"/>
      <w:r w:rsidR="00437378" w:rsidRPr="00437378">
        <w:t xml:space="preserve">, u stečajnom postupku nad stečajnim dužnikom LANTERNA d.o.o. u stečaju, Zadar, </w:t>
      </w:r>
      <w:proofErr w:type="spellStart"/>
      <w:r w:rsidR="00437378" w:rsidRPr="00437378">
        <w:t>Polačišće</w:t>
      </w:r>
      <w:proofErr w:type="spellEnd"/>
      <w:r w:rsidR="00437378" w:rsidRPr="00437378">
        <w:t xml:space="preserve"> 9, Zadar, OIB: 07676334513, zastupanom po stečajnom upravitelju Blažu Saviću, nakon održane elektroničke javne dražbe kod Financijske agencije, </w:t>
      </w:r>
      <w:r w:rsidR="004F547D">
        <w:t>17.</w:t>
      </w:r>
      <w:r w:rsidR="00437378" w:rsidRPr="00437378">
        <w:t xml:space="preserve"> </w:t>
      </w:r>
      <w:r w:rsidR="004F547D">
        <w:t>studenog</w:t>
      </w:r>
      <w:r w:rsidR="00437378">
        <w:t xml:space="preserve"> 2017</w:t>
      </w:r>
      <w:r w:rsidR="00A42511" w:rsidRPr="00303625">
        <w:t>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 xml:space="preserve">Financijskoj agenciji </w:t>
      </w:r>
      <w:r w:rsidRPr="00303625">
        <w:t xml:space="preserve">vratiti </w:t>
      </w:r>
      <w:r w:rsidR="00DC60A2" w:rsidRPr="00303625">
        <w:t xml:space="preserve">uplaćenu jamčevinu od </w:t>
      </w:r>
      <w:r w:rsidR="00437378">
        <w:t>3</w:t>
      </w:r>
      <w:r w:rsidR="0031410E">
        <w:t xml:space="preserve">. </w:t>
      </w:r>
      <w:r w:rsidR="00437378">
        <w:t>listopada</w:t>
      </w:r>
      <w:r w:rsidR="00DE01CF">
        <w:t xml:space="preserve"> 2017. uplatitelju</w:t>
      </w:r>
      <w:r w:rsidR="0031410E">
        <w:t xml:space="preserve"> </w:t>
      </w:r>
      <w:r w:rsidR="00437378">
        <w:t>DINKU JUKIĆU</w:t>
      </w:r>
      <w:r w:rsidR="00757C5A">
        <w:t xml:space="preserve">, </w:t>
      </w:r>
      <w:r w:rsidR="00437378">
        <w:t>Osijek</w:t>
      </w:r>
      <w:r w:rsidR="00757C5A">
        <w:t xml:space="preserve">, </w:t>
      </w:r>
      <w:proofErr w:type="spellStart"/>
      <w:r w:rsidR="00437378">
        <w:t>Orahovička</w:t>
      </w:r>
      <w:proofErr w:type="spellEnd"/>
      <w:r w:rsidR="00757C5A">
        <w:t xml:space="preserve"> </w:t>
      </w:r>
      <w:r w:rsidR="00437378">
        <w:t>58</w:t>
      </w:r>
      <w:r w:rsidR="00757C5A">
        <w:t xml:space="preserve">, OIB: </w:t>
      </w:r>
      <w:r w:rsidR="00437378">
        <w:t>83336052097</w:t>
      </w:r>
      <w:r w:rsidR="0031410E">
        <w:t xml:space="preserve">, </w:t>
      </w:r>
      <w:r w:rsidRPr="00303625">
        <w:t xml:space="preserve">u iznosu od </w:t>
      </w:r>
      <w:r w:rsidR="00437378">
        <w:t>93</w:t>
      </w:r>
      <w:r w:rsidR="00DE01CF">
        <w:t>.</w:t>
      </w:r>
      <w:r w:rsidR="00437378">
        <w:t>526</w:t>
      </w:r>
      <w:r w:rsidR="00DE01CF">
        <w:t>,</w:t>
      </w:r>
      <w:r w:rsidR="00437378">
        <w:t>25 kuna za ID nadmetanja</w:t>
      </w:r>
      <w:r w:rsidR="00DC60A2" w:rsidRPr="00303625">
        <w:t xml:space="preserve"> </w:t>
      </w:r>
      <w:r w:rsidR="00437378">
        <w:t>4416</w:t>
      </w:r>
      <w:r w:rsidR="00DE01CF">
        <w:t>,</w:t>
      </w:r>
      <w:r w:rsidR="00DC60A2" w:rsidRPr="00303625">
        <w:t xml:space="preserve"> </w:t>
      </w:r>
      <w:r w:rsidR="00EE7926">
        <w:t xml:space="preserve">na račun broj IBAN: </w:t>
      </w:r>
      <w:r w:rsidR="007E095E">
        <w:t>HR</w:t>
      </w:r>
      <w:r w:rsidR="00437378">
        <w:t>6823400093219782905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</w:t>
      </w:r>
      <w:r w:rsidR="005E7CA9">
        <w:t>je</w:t>
      </w:r>
      <w:r w:rsidRPr="00303625">
        <w:t xml:space="preserve"> </w:t>
      </w:r>
      <w:r w:rsidR="00437378">
        <w:t xml:space="preserve">izvijestila sud da je između ostalog u ovom stečajnom postupku potrebno naložiti povrat uplaćene jamčevine i Dinku Jukiću.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4F547D">
        <w:t>17</w:t>
      </w:r>
      <w:r w:rsidR="00245D44">
        <w:t xml:space="preserve">. </w:t>
      </w:r>
      <w:r w:rsidR="00BB06CB">
        <w:t>studenog</w:t>
      </w:r>
      <w:r w:rsidR="00A42511" w:rsidRPr="00303625">
        <w:t xml:space="preserve"> 2017.</w:t>
      </w:r>
    </w:p>
    <w:p w:rsidRDefault="00C97508" w:rsidP="00DE01CF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E01CF" w:rsidR="00BE0C80" w:rsidRPr="00303625">
      <w:pPr>
        <w:jc w:val="right"/>
      </w:pPr>
      <w:r w:rsidRPr="00303625">
        <w:t xml:space="preserve">Ardena </w:t>
      </w:r>
      <w:proofErr w:type="spellStart"/>
      <w:r w:rsidRPr="00303625">
        <w:t>Bajlo</w:t>
      </w:r>
      <w:proofErr w:type="spellEnd"/>
    </w:p>
    <w:p w:rsidRDefault="00C97508" w:rsidP="00C97508" w:rsidR="00C97508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DE01CF" w:rsidP="00C97508" w:rsidR="00DE01CF" w:rsidRPr="00303625">
      <w:pPr>
        <w:tabs>
          <w:tab w:pos="960" w:val="left"/>
        </w:tabs>
        <w:ind w:right="235"/>
        <w:jc w:val="both"/>
      </w:pP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  <w:r w:rsidR="006E724A">
        <w:t xml:space="preserve"> po pravomoćnosti rješenja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071571"/>
    <w:rsid w:val="00130CF3"/>
    <w:rsid w:val="001742DF"/>
    <w:rsid w:val="001A0916"/>
    <w:rsid w:val="00245D44"/>
    <w:rsid w:val="00285355"/>
    <w:rsid w:val="00303625"/>
    <w:rsid w:val="0031410E"/>
    <w:rsid w:val="00364028"/>
    <w:rsid w:val="003A0BC7"/>
    <w:rsid w:val="00437378"/>
    <w:rsid w:val="004C5A87"/>
    <w:rsid w:val="004F547D"/>
    <w:rsid w:val="00581F2E"/>
    <w:rsid w:val="005E7CA9"/>
    <w:rsid w:val="006E724A"/>
    <w:rsid w:val="00757C5A"/>
    <w:rsid w:val="00783F04"/>
    <w:rsid w:val="007E095E"/>
    <w:rsid w:val="007E1539"/>
    <w:rsid w:val="007F2C4B"/>
    <w:rsid w:val="0083435B"/>
    <w:rsid w:val="0090176A"/>
    <w:rsid w:val="00994F3B"/>
    <w:rsid w:val="00A42511"/>
    <w:rsid w:val="00AF6368"/>
    <w:rsid w:val="00BB06CB"/>
    <w:rsid w:val="00BE0C80"/>
    <w:rsid w:val="00C369BD"/>
    <w:rsid w:val="00C97508"/>
    <w:rsid w:val="00DC60A2"/>
    <w:rsid w:val="00DD1BBE"/>
    <w:rsid w:val="00DE01CF"/>
    <w:rsid w:val="00E761E1"/>
    <w:rsid w:val="00E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1E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1E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1E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1E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1E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1E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255</properties:Words>
  <properties:Characters>1318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2017-11-17T08:35:00Z</dcterms:created>
  <dc:creator>Korisnik</dc:creator>
  <cp:lastModifiedBy>Nena Mužanović</cp:lastModifiedBy>
  <cp:lastPrinted>2017-11-17T08:35:00Z</cp:lastPrinted>
  <dcterms:modified xmlns:xsi="http://www.w3.org/2001/XMLSchema-instance" xsi:type="dcterms:W3CDTF">2017-11-17T12:53:00Z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