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547d" w14:paraId="6b1547d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0B2F83">
        <w:t>2378/17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3D3C57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dužnikom </w:t>
      </w:r>
      <w:r w:rsidR="000B2F83">
        <w:t>ŠPILJAR M&amp;B d.o.o., Zagreb, Slavka Batušića 11, OIB</w:t>
      </w:r>
      <w:r w:rsidR="009B3AB2">
        <w:t xml:space="preserve"> </w:t>
      </w:r>
      <w:r w:rsidR="000B2F83">
        <w:t>58864923846,</w:t>
      </w:r>
      <w:r w:rsidR="009459C3" w:rsidRPr="003D3C57">
        <w:t xml:space="preserve"> dana </w:t>
      </w:r>
      <w:r w:rsidR="009B3AB2">
        <w:t>9. ožujka</w:t>
      </w:r>
      <w:r w:rsidR="009F3879" w:rsidRPr="003D3C57">
        <w:t xml:space="preserve"> 2018</w:t>
      </w:r>
      <w:r w:rsidRPr="003D3C57">
        <w:t>.</w:t>
      </w:r>
      <w:r w:rsidR="001F2FBF" w:rsidRPr="003D3C57">
        <w:t xml:space="preserve"> 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9B3AB2">
      <w:pPr>
        <w:jc w:val="center"/>
      </w:pPr>
    </w:p>
    <w:p w:rsidRDefault="001F2FBF" w:rsidP="001F2FBF" w:rsidR="00FE69D1" w:rsidRPr="009B3AB2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9B3AB2">
        <w:rPr>
          <w:rFonts w:hAnsi="Times New Roman" w:ascii="Times New Roman"/>
          <w:szCs w:val="24"/>
        </w:rPr>
        <w:t>I</w:t>
      </w:r>
      <w:r w:rsidR="00FE69D1" w:rsidRPr="009B3AB2">
        <w:rPr>
          <w:rFonts w:hAnsi="Times New Roman" w:ascii="Times New Roman"/>
          <w:szCs w:val="24"/>
        </w:rPr>
        <w:t>.</w:t>
      </w:r>
      <w:r w:rsidRPr="009B3AB2">
        <w:rPr>
          <w:rFonts w:hAnsi="Times New Roman" w:ascii="Times New Roman"/>
          <w:szCs w:val="24"/>
        </w:rPr>
        <w:t xml:space="preserve"> </w:t>
      </w:r>
      <w:r w:rsidR="00FE69D1" w:rsidRPr="009B3AB2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9B3AB2">
        <w:rPr>
          <w:rFonts w:hAnsi="Times New Roman" w:ascii="Times New Roman"/>
          <w:szCs w:val="24"/>
        </w:rPr>
        <w:t>a</w:t>
      </w:r>
      <w:r w:rsidR="00FE69D1" w:rsidRPr="009B3AB2">
        <w:rPr>
          <w:rFonts w:hAnsi="Times New Roman" w:ascii="Times New Roman"/>
          <w:szCs w:val="24"/>
        </w:rPr>
        <w:t xml:space="preserve"> postupka nad dužnikom</w:t>
      </w:r>
      <w:r w:rsidRPr="009B3AB2">
        <w:rPr>
          <w:rFonts w:hAnsi="Times New Roman" w:ascii="Times New Roman"/>
          <w:szCs w:val="24"/>
        </w:rPr>
        <w:t xml:space="preserve"> </w:t>
      </w:r>
      <w:r w:rsidR="009B3AB2" w:rsidRPr="009B3AB2">
        <w:rPr>
          <w:rFonts w:hAnsi="Times New Roman" w:ascii="Times New Roman"/>
        </w:rPr>
        <w:t>ŠPILJAR M&amp;B d.o.o., Zagreb, Slavka Batušića 11, OIB 58864923846</w:t>
      </w:r>
      <w:r w:rsidR="00FE69D1" w:rsidRPr="009B3AB2">
        <w:rPr>
          <w:rFonts w:hAnsi="Times New Roman" w:ascii="Times New Roman"/>
          <w:szCs w:val="24"/>
        </w:rPr>
        <w:t>.</w:t>
      </w:r>
    </w:p>
    <w:p w:rsidRDefault="00FE69D1" w:rsidP="00FE69D1" w:rsidR="00FE69D1" w:rsidRPr="009B3AB2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9B3AB2">
        <w:t>10. travnja</w:t>
      </w:r>
      <w:r w:rsidR="00F07E36">
        <w:t xml:space="preserve"> 2018. u 1</w:t>
      </w:r>
      <w:r w:rsidR="009B3AB2">
        <w:t>2</w:t>
      </w:r>
      <w:r w:rsidR="00F07E36">
        <w:t>,30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FE69D1" w:rsidP="00FE69D1" w:rsidR="009B3AB2">
      <w:r w:rsidRPr="003D3C57">
        <w:t>-</w:t>
      </w:r>
      <w:r w:rsidR="009B3AB2">
        <w:t xml:space="preserve"> predlagatelj RH, Ministarstvo financija, Porezna uprava po ŽDO u Zagrebu</w:t>
      </w:r>
    </w:p>
    <w:p w:rsidRDefault="009B3AB2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 w:rsidRPr="003D3C57">
      <w:r w:rsidRPr="003D3C57">
        <w:t>-</w:t>
      </w:r>
      <w:r w:rsidR="009B3AB2">
        <w:t>osobe ovlaštene za zastupanje Branka Špiljar i Mario Špiljar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685714" w:rsidRPr="003D3C57">
      <w:r w:rsidRPr="003D3C57">
        <w:t>-</w:t>
      </w:r>
      <w:r w:rsidR="002960FC" w:rsidRPr="003D3C57">
        <w:t>FINA</w:t>
      </w:r>
      <w:r w:rsidR="00685714" w:rsidRPr="003D3C57">
        <w:t>,</w:t>
      </w:r>
    </w:p>
    <w:p w:rsidRDefault="00685714" w:rsidP="00FE69D1" w:rsidR="009B3AB2">
      <w:r w:rsidRPr="003D3C57">
        <w:t>-</w:t>
      </w:r>
      <w:r w:rsidR="009B3AB2">
        <w:t>Addiko Bank d.d.,</w:t>
      </w:r>
    </w:p>
    <w:p w:rsidRDefault="009B3AB2" w:rsidP="00FE69D1" w:rsidR="00D1431E" w:rsidRPr="003D3C57">
      <w:r>
        <w:t>- RBA d.d.</w:t>
      </w:r>
      <w:r w:rsidR="00D1431E" w:rsidRPr="003D3C57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1F2FBF" w:rsidP="009B3AB2" w:rsidR="00D34B95">
      <w:pPr>
        <w:ind w:firstLine="720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D34B95">
        <w:t>5</w:t>
      </w:r>
      <w:r w:rsidR="009B3AB2">
        <w:t>178</w:t>
      </w:r>
      <w:r w:rsidRPr="003D3C57">
        <w:t xml:space="preserve">/15 od </w:t>
      </w:r>
      <w:r w:rsidR="009B3AB2">
        <w:t>6. ožujka 2017.</w:t>
      </w:r>
      <w:r w:rsidRPr="003D3C57">
        <w:t xml:space="preserve"> obustavljen je skraćeni stečajni postupak nad dužnikom </w:t>
      </w:r>
      <w:r w:rsidR="009B3AB2" w:rsidRPr="009B3AB2">
        <w:t>ŠPILJAR M&amp;B d.o.o., Zagreb, Slavka Batušića 11, OIB 58864923846</w:t>
      </w:r>
      <w:r w:rsidRPr="003D3C57">
        <w:t xml:space="preserve">. </w:t>
      </w:r>
      <w:r w:rsidR="00D34B95">
        <w:t xml:space="preserve">Naime, </w:t>
      </w:r>
      <w:r w:rsidR="009B3AB2">
        <w:t>vjerovnik Republika Hrvatska, Ministarstvo financija, Porezna uprava podnijela je dana 15. veljače 2016. prijedlog za otvaranje stečajnog postupka nad dužnikom, navodeći da prema dužniku ima tražbinu u iznosu od 3.781.756,21 kn (knjigovodstveno stanje na dan 31. prosinca 2015.), a da dužnik u vlasništvu ima imovinu koja čini stečajnu masu (nekretnine i pokretnine), pa predlaže da sud donese rješenje o otvaranju stečajnog postupka nad dužnikom.</w:t>
      </w:r>
      <w:r w:rsidR="00D34B95">
        <w:t xml:space="preserve"> Slijedom navedenog, sukladno odredbi čl. 433. Stečajnog zakona (Narodne novine broj 71/15, 104/17, dalje u tekstu: SZ-a) doneseno je </w:t>
      </w:r>
      <w:r w:rsidR="00D34B95">
        <w:lastRenderedPageBreak/>
        <w:t>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9B3AB2">
        <w:t>9. ožujka</w:t>
      </w:r>
      <w:r w:rsidR="003D3C57">
        <w:t xml:space="preserve"> 2018</w:t>
      </w:r>
      <w:r w:rsidR="009B3AB2">
        <w:t xml:space="preserve">. 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3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9B3AB2">
      <w:t>2378/17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B2F83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3AB2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C7380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C7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C7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</izvorni_sadrzaj>
    <derivirana_varijabla naziv="DomainObject.Predmet.ProtustrankaFormated_1">  ŠPILJAR M&amp;B d.o.o.</derivirana_varijabla>
  </DomainObject.Predmet.ProtustrankaFormated>
  <DomainObject.Predmet.ProtustrankaFormatedOIB>
    <izvorni_sadrzaj>  ŠPILJAR M&amp;B d.o.o., OIB 58864923846</izvorni_sadrzaj>
    <derivirana_varijabla naziv="DomainObject.Predmet.ProtustrankaFormatedOIB_1">  ŠPILJAR M&amp;B d.o.o., OIB 58864923846</derivirana_varijabla>
  </DomainObject.Predmet.ProtustrankaFormatedOIB>
  <DomainObject.Predmet.ProtustrankaFormatedWithAdress>
    <izvorni_sadrzaj> ŠPILJAR M&amp;B d.o.o., Slavka Batušića 11, 10000 Zagreb</izvorni_sadrzaj>
    <derivirana_varijabla naziv="DomainObject.Predmet.ProtustrankaFormatedWithAdress_1"> ŠPILJAR M&amp;B d.o.o., Slavka Batušića 11, 10000 Zagreb</derivirana_varijabla>
  </DomainObject.Predmet.ProtustrankaFormatedWithAdress>
  <DomainObject.Predmet.ProtustrankaFormatedWithAdressOIB>
    <izvorni_sadrzaj> ŠPILJAR M&amp;B d.o.o., OIB 58864923846, Slavka Batušića 11, 10000 Zagreb</izvorni_sadrzaj>
    <derivirana_varijabla naziv="DomainObject.Predmet.ProtustrankaFormatedWithAdressOIB_1"> ŠPILJAR M&amp;B d.o.o., OIB 58864923846, Slavka Batušića 11, 10000 Zagreb</derivirana_varijabla>
  </DomainObject.Predmet.ProtustrankaFormatedWithAdressOIB>
  <DomainObject.Predmet.ProtustrankaWithAdress>
    <izvorni_sadrzaj>ŠPILJAR M&amp;B d.o.o. Slavka Batušića 11, 10000 Zagreb</izvorni_sadrzaj>
    <derivirana_varijabla naziv="DomainObject.Predmet.ProtustrankaWithAdress_1">ŠPILJAR M&amp;B d.o.o. Slavka Batušića 11, 10000 Zagreb</derivirana_varijabla>
  </DomainObject.Predmet.ProtustrankaWithAdress>
  <DomainObject.Predmet.ProtustrankaWithAdressOIB>
    <izvorni_sadrzaj>ŠPILJAR M&amp;B d.o.o., OIB 58864923846, Slavka Batušića 11, 10000 Zagreb</izvorni_sadrzaj>
    <derivirana_varijabla naziv="DomainObject.Predmet.ProtustrankaWithAdressOIB_1">ŠPILJAR M&amp;B d.o.o., OIB 58864923846, Slavka Batušića 11, 10000 Zagreb</derivirana_varijabla>
  </DomainObject.Predmet.ProtustrankaWithAdressOIB>
  <DomainObject.Predmet.ProtustrankaNazivFormated>
    <izvorni_sadrzaj>ŠPILJAR M&amp;B d.o.o.</izvorni_sadrzaj>
    <derivirana_varijabla naziv="DomainObject.Predmet.ProtustrankaNazivFormated_1">ŠPILJAR M&amp;B d.o.o.</derivirana_varijabla>
  </DomainObject.Predmet.ProtustrankaNazivFormated>
  <DomainObject.Predmet.ProtustrankaNazivFormatedOIB>
    <izvorni_sadrzaj>ŠPILJAR M&amp;B d.o.o., OIB 58864923846</izvorni_sadrzaj>
    <derivirana_varijabla naziv="DomainObject.Predmet.ProtustrankaNazivFormatedOIB_1">ŠPILJAR M&amp;B d.o.o.,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</item>
    </izvorni_sadrzaj>
    <derivirana_varijabla naziv="DomainObject.Predmet.ProtuStrankaListFormated_1">
      <item>ŠPILJAR M&amp;B d.o.o.</item>
    </derivirana_varijabla>
  </DomainObject.Predmet.ProtuStrankaListFormated>
  <DomainObject.Predmet.ProtuStrankaListFormatedOIB>
    <izvorni_sadrzaj>
      <item>ŠPILJAR M&amp;B d.o.o., OIB 58864923846</item>
    </izvorni_sadrzaj>
    <derivirana_varijabla naziv="DomainObject.Predmet.ProtuStrankaListFormatedOIB_1">
      <item>ŠPILJAR M&amp;B d.o.o., OIB 58864923846</item>
    </derivirana_varijabla>
  </DomainObject.Predmet.ProtuStrankaListFormatedOIB>
  <DomainObject.Predmet.ProtuStrankaListFormatedWithAdress>
    <izvorni_sadrzaj>
      <item>ŠPILJAR M&amp;B d.o.o., Slavka Batušića 11, 10000 Zagreb</item>
    </izvorni_sadrzaj>
    <derivirana_varijabla naziv="DomainObject.Predmet.ProtuStrankaListFormatedWithAdress_1">
      <item>ŠPILJAR M&amp;B d.o.o., Slavka Batušića 11, 10000 Zagreb</item>
    </derivirana_varijabla>
  </DomainObject.Predmet.ProtuStrankaListFormatedWithAdress>
  <DomainObject.Predmet.ProtuStrankaListFormatedWithAdressOIB>
    <izvorni_sadrzaj>
      <item>ŠPILJAR M&amp;B d.o.o., OIB 58864923846, Slavka Batušića 11, 10000 Zagreb</item>
    </izvorni_sadrzaj>
    <derivirana_varijabla naziv="DomainObject.Predmet.ProtuStrankaListFormatedWithAdressOIB_1">
      <item>ŠPILJAR M&amp;B d.o.o., OIB 58864923846, Slavka Batušića 11, 10000 Zagreb</item>
    </derivirana_varijabla>
  </DomainObject.Predmet.ProtuStrankaListFormatedWithAdressOIB>
  <DomainObject.Predmet.ProtuStrankaListNazivFormated>
    <izvorni_sadrzaj>
      <item>ŠPILJAR M&amp;B d.o.o.</item>
    </izvorni_sadrzaj>
    <derivirana_varijabla naziv="DomainObject.Predmet.ProtuStrankaListNazivFormated_1">
      <item>ŠPILJAR M&amp;B d.o.o.</item>
    </derivirana_varijabla>
  </DomainObject.Predmet.ProtuStrankaListNazivFormated>
  <DomainObject.Predmet.ProtuStrankaListNazivFormatedOIB>
    <izvorni_sadrzaj>
      <item>ŠPILJAR M&amp;B d.o.o., OIB 58864923846</item>
    </izvorni_sadrzaj>
    <derivirana_varijabla naziv="DomainObject.Predmet.ProtuStrankaListNazivFormatedOIB_1">
      <item>ŠPILJAR M&amp;B d.o.o., OIB 58864923846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</izvorni_sadrzaj>
    <derivirana_varijabla naziv="DomainObject.Predmet.ProtustrankaIDrugi_1">ŠPILJAR M&amp;B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d.o.o., OIB 58864923846, Slavka Batušića 11, 10000 Zagreb</izvorni_sadrzaj>
    <derivirana_varijabla naziv="DomainObject.Predmet.ProtustrankaIDrugiAdressOIB_1">ŠPILJAR M&amp;B d.o.o.,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</item>
      <item>FINA Regionalni centar Zagreb</item>
      <item>RH MF Porezna uprava Zagreb</item>
      <item>ŽDO u Zagrebu</item>
    </izvorni_sadrzaj>
    <derivirana_varijabla naziv="DomainObject.Predmet.SudioniciListNaziv_1">
      <item>ŠPILJAR M&amp;B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ŠPILJAR M&amp;B d.o.o.,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ŠPILJAR M&amp;B d.o.o.,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</izvorni_sadrzaj>
    <derivirana_varijabla naziv="DomainObject.Predmet.SudioniciListNazivOIB_1">
      <item>, OIB 58864923846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EC2FC-6DFC-4D26-88C0-C68E69546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458</properties:Words>
  <properties:Characters>2500</properties:Characters>
  <properties:Lines>72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2018-03-09T11:06:00Z</dcterms:created>
  <dc:creator>Korisnik</dc:creator>
  <cp:lastModifiedBy>Renata Klokočki</cp:lastModifiedBy>
  <cp:lastPrinted>2016-08-29T10:54:00Z</cp:lastPrinted>
  <dcterms:modified xmlns:xsi="http://www.w3.org/2001/XMLSchema-instance" xsi:type="dcterms:W3CDTF">2018-03-09T11:13:00Z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postupka-ŠPILJAR M&amp;B.docx)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